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cbef" w14:paraId="2accbef" w:rsidRDefault="00B40042" w:rsidP="00B40042" w:rsidR="00B40042" w:rsidRPr="000C65D9">
      <w:pPr>
        <w15:collapsed w:val="false"/>
      </w:pPr>
      <w:bookmarkStart w:name="_GoBack" w:id="0"/>
      <w:bookmarkEnd w:id="0"/>
    </w:p>
    <w:p w:rsidRDefault="00B40042" w:rsidP="000C65D9" w:rsidR="00B40042" w:rsidRPr="000C65D9">
      <w:pPr>
        <w:jc w:val="right"/>
        <w:rPr>
          <w:bCs/>
        </w:rPr>
      </w:pPr>
      <w:r w:rsidRPr="000C65D9">
        <w:rPr>
          <w:bCs/>
        </w:rPr>
        <w:t>Poslovni broj: 6 St-467/17-6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67264" w:rsidR="000C65D9" w:rsidRPr="000C65D9">
        <w:trPr>
          <w:gridAfter w:val="1"/>
          <w:wAfter w:type="dxa" w:w="284"/>
        </w:trPr>
        <w:tc>
          <w:tcPr>
            <w:tcW w:type="dxa" w:w="2943"/>
          </w:tcPr>
          <w:p w:rsidRDefault="000C65D9" w:rsidP="00867264" w:rsidR="000C65D9" w:rsidRPr="000C65D9">
            <w:pPr>
              <w:jc w:val="center"/>
            </w:pPr>
            <w:r w:rsidRPr="000C65D9">
              <w:rPr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67264" w:rsidR="000C65D9" w:rsidRPr="000C65D9">
        <w:tc>
          <w:tcPr>
            <w:tcW w:type="dxa" w:w="3227"/>
            <w:gridSpan w:val="2"/>
          </w:tcPr>
          <w:p w:rsidRDefault="000C65D9" w:rsidP="00867264" w:rsidR="000C65D9" w:rsidRPr="000C65D9">
            <w:pPr>
              <w:jc w:val="center"/>
            </w:pPr>
            <w:r w:rsidRPr="000C65D9">
              <w:t>Republika Hrvatska</w:t>
            </w:r>
          </w:p>
          <w:p w:rsidRDefault="000C65D9" w:rsidP="00867264" w:rsidR="000C65D9" w:rsidRPr="000C65D9">
            <w:pPr>
              <w:jc w:val="center"/>
            </w:pPr>
            <w:r w:rsidRPr="000C65D9">
              <w:t>Trgovački sud u Zadru</w:t>
            </w:r>
          </w:p>
          <w:p w:rsidRDefault="000C65D9" w:rsidP="00867264" w:rsidR="000C65D9" w:rsidRPr="000C65D9">
            <w:pPr>
              <w:jc w:val="center"/>
            </w:pPr>
            <w:r w:rsidRPr="000C65D9">
              <w:t>Zadar, Dr. Franje Tuđmana 35</w:t>
            </w:r>
          </w:p>
        </w:tc>
      </w:tr>
    </w:tbl>
    <w:p w:rsidRDefault="00B40042" w:rsidP="00B40042" w:rsidR="00B40042" w:rsidRPr="000C65D9">
      <w:pPr>
        <w:jc w:val="both"/>
      </w:pPr>
      <w:r w:rsidRPr="000C65D9">
        <w:tab/>
      </w:r>
      <w:r w:rsidRPr="000C65D9">
        <w:tab/>
      </w:r>
      <w:r w:rsidRPr="000C65D9">
        <w:tab/>
      </w:r>
    </w:p>
    <w:p w:rsidRDefault="00B40042" w:rsidP="00B40042" w:rsidR="00B40042" w:rsidRPr="000C65D9">
      <w:pPr>
        <w:jc w:val="center"/>
      </w:pPr>
      <w:r w:rsidRPr="000C65D9">
        <w:t>R E P U B L I K A   H R V A T S K A</w:t>
      </w:r>
    </w:p>
    <w:p w:rsidRDefault="00B40042" w:rsidP="00B40042" w:rsidR="00B40042" w:rsidRPr="000C65D9">
      <w:pPr>
        <w:jc w:val="center"/>
      </w:pPr>
    </w:p>
    <w:p w:rsidRDefault="00B40042" w:rsidP="00B40042" w:rsidR="00B40042" w:rsidRPr="000C65D9">
      <w:pPr>
        <w:jc w:val="center"/>
      </w:pPr>
      <w:r w:rsidRPr="000C65D9">
        <w:t>O G L A S</w:t>
      </w:r>
    </w:p>
    <w:p w:rsidRDefault="00B40042" w:rsidP="00B40042" w:rsidR="00B40042" w:rsidRPr="000C65D9">
      <w:pPr>
        <w:jc w:val="center"/>
      </w:pPr>
    </w:p>
    <w:p w:rsidRDefault="00B40042" w:rsidP="00B40042" w:rsidR="00B40042" w:rsidRPr="000C65D9">
      <w:pPr>
        <w:ind w:firstLine="720"/>
        <w:jc w:val="both"/>
      </w:pPr>
      <w:r w:rsidRPr="000C65D9">
        <w:t>Trgovački sud u Zadru, OIB:</w:t>
      </w:r>
      <w:r w:rsidRPr="000C65D9">
        <w:rPr>
          <w:lang w:eastAsia="hr-HR"/>
        </w:rPr>
        <w:t xml:space="preserve"> 39670464653</w:t>
      </w:r>
      <w:r w:rsidRPr="000C65D9">
        <w:t xml:space="preserve">, po prijedlogu sudske savjetnice Anamarije Kovačić Milković, u skraćenom stečajnom postupku nad dužnikom IMPETUS j.d.o.o., Zadar, Matije Gupca 22, OIB: 83853525423, povodom zahtjeva Financijske agencije, Regionalnog centra Split, Podružnice Zadar, Ivana Danila 4, OIB: 85821130368 od 17. studenog 2017., 10. siječnja 2018. objavio je </w:t>
      </w:r>
    </w:p>
    <w:p w:rsidRDefault="00B40042" w:rsidP="00B40042" w:rsidR="00B40042" w:rsidRPr="000C65D9">
      <w:pPr>
        <w:jc w:val="center"/>
      </w:pPr>
    </w:p>
    <w:p w:rsidRDefault="00B40042" w:rsidP="00B40042" w:rsidR="00B40042" w:rsidRPr="000C65D9">
      <w:pPr>
        <w:jc w:val="center"/>
      </w:pPr>
      <w:r w:rsidRPr="000C65D9">
        <w:t>o g l a s</w:t>
      </w:r>
    </w:p>
    <w:p w:rsidRDefault="00B40042" w:rsidP="00B40042" w:rsidR="00B40042" w:rsidRPr="000C65D9">
      <w:pPr>
        <w:jc w:val="center"/>
      </w:pPr>
    </w:p>
    <w:p w:rsidRDefault="00B40042" w:rsidP="00B40042" w:rsidR="00B40042" w:rsidRPr="000C65D9">
      <w:pPr>
        <w:ind w:firstLine="315"/>
        <w:jc w:val="both"/>
      </w:pPr>
      <w:r w:rsidRPr="000C65D9">
        <w:tab/>
        <w:t xml:space="preserve">1.  Utvrđuje se da ukupni iznos evidentiranog duga dužnika IMPETUS j.d.o.o., Zadar, Matije Gupca 22, OIB: 83853525423, na temelju neizvršenih osnova za plaćanje iznosi 43.350,00 kn.  </w:t>
      </w:r>
    </w:p>
    <w:p w:rsidRDefault="00B40042" w:rsidP="00B40042" w:rsidR="00B40042" w:rsidRPr="000C65D9">
      <w:pPr>
        <w:ind w:firstLine="315"/>
        <w:jc w:val="both"/>
      </w:pPr>
    </w:p>
    <w:p w:rsidRDefault="00B40042" w:rsidP="00B40042" w:rsidR="00B40042" w:rsidRPr="000C65D9">
      <w:pPr>
        <w:jc w:val="both"/>
      </w:pPr>
      <w:r w:rsidRPr="000C65D9">
        <w:t xml:space="preserve">      </w:t>
      </w:r>
      <w:r w:rsidRPr="000C65D9">
        <w:tab/>
        <w:t xml:space="preserve">2.  Poziva se osoba ovlaštena za zastupanje dužnika po zakonu Željko </w:t>
      </w:r>
      <w:proofErr w:type="spellStart"/>
      <w:r w:rsidRPr="000C65D9">
        <w:t>Križak</w:t>
      </w:r>
      <w:proofErr w:type="spellEnd"/>
      <w:r w:rsidRPr="000C65D9"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B40042" w:rsidP="00B40042" w:rsidR="00B40042" w:rsidRPr="000C65D9">
      <w:pPr>
        <w:jc w:val="both"/>
      </w:pPr>
    </w:p>
    <w:p w:rsidRDefault="00B40042" w:rsidP="00B40042" w:rsidR="00B40042" w:rsidRPr="000C65D9">
      <w:pPr>
        <w:jc w:val="both"/>
      </w:pPr>
      <w:r w:rsidRPr="000C65D9">
        <w:tab/>
        <w:t>3. Pozivaju se vjerovnici dužnika da najkasnije u roku od 45 (</w:t>
      </w:r>
      <w:proofErr w:type="spellStart"/>
      <w:r w:rsidRPr="000C65D9">
        <w:t>četrdesetpet</w:t>
      </w:r>
      <w:proofErr w:type="spellEnd"/>
      <w:r w:rsidRPr="000C65D9">
        <w:t xml:space="preserve">) dana od dana objave ovog oglasa na e-oglasnoj ploči ovog suda, a temeljem odredbe čl. 430. SZ-a, predlože otvaranje stečajnog postupka nad dužnikom. </w:t>
      </w:r>
    </w:p>
    <w:p w:rsidRDefault="00B40042" w:rsidP="00B40042" w:rsidR="00B40042" w:rsidRPr="000C65D9">
      <w:pPr>
        <w:jc w:val="both"/>
      </w:pPr>
    </w:p>
    <w:p w:rsidRDefault="00B40042" w:rsidP="00B40042" w:rsidR="00B40042" w:rsidRPr="000C65D9">
      <w:pPr>
        <w:tabs>
          <w:tab w:pos="0" w:val="left"/>
        </w:tabs>
        <w:jc w:val="both"/>
      </w:pPr>
      <w:r w:rsidRPr="000C65D9"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40042" w:rsidP="00B40042" w:rsidR="00B40042" w:rsidRPr="000C65D9">
      <w:pPr>
        <w:tabs>
          <w:tab w:pos="0" w:val="left"/>
        </w:tabs>
        <w:jc w:val="both"/>
      </w:pPr>
    </w:p>
    <w:p w:rsidRDefault="00B40042" w:rsidP="00B40042" w:rsidR="00B40042" w:rsidRPr="000C65D9">
      <w:pPr>
        <w:jc w:val="center"/>
      </w:pPr>
      <w:r w:rsidRPr="000C65D9">
        <w:t>U Zadru 10. siječnja 2018.</w:t>
      </w:r>
    </w:p>
    <w:p w:rsidRDefault="00B40042" w:rsidP="00B40042" w:rsidR="00B40042" w:rsidRPr="000C65D9"/>
    <w:p w:rsidRDefault="00B40042" w:rsidP="00B40042" w:rsidR="00B40042" w:rsidRPr="000C65D9">
      <w:pPr>
        <w:ind w:left="7080"/>
      </w:pPr>
      <w:r w:rsidRPr="000C65D9">
        <w:lastRenderedPageBreak/>
        <w:t xml:space="preserve">    Sudska savjetnica     </w:t>
      </w:r>
    </w:p>
    <w:p w:rsidRDefault="00B40042" w:rsidP="00B40042" w:rsidR="00B40042" w:rsidRPr="000C65D9">
      <w:pPr>
        <w:ind w:firstLine="708" w:left="4956"/>
      </w:pPr>
      <w:r w:rsidRPr="000C65D9">
        <w:t xml:space="preserve">         Anamarija Kovačić Milković </w:t>
      </w:r>
      <w:r w:rsidRPr="000C65D9">
        <w:tab/>
      </w:r>
      <w:r w:rsidRPr="000C65D9">
        <w:tab/>
      </w:r>
      <w:r w:rsidRPr="000C65D9">
        <w:tab/>
      </w:r>
      <w:r w:rsidRPr="000C65D9">
        <w:tab/>
        <w:t xml:space="preserve">  </w:t>
      </w:r>
    </w:p>
    <w:p w:rsidRDefault="00B40042" w:rsidP="00B40042" w:rsidR="00B40042" w:rsidRPr="000C65D9">
      <w:pPr>
        <w:tabs>
          <w:tab w:pos="720" w:val="left"/>
        </w:tabs>
        <w:ind w:firstLine="315" w:left="7788"/>
        <w:jc w:val="both"/>
      </w:pPr>
    </w:p>
    <w:p w:rsidRDefault="00B40042" w:rsidP="00B40042" w:rsidR="00B40042" w:rsidRPr="000C65D9">
      <w:pPr>
        <w:tabs>
          <w:tab w:pos="720" w:val="left"/>
        </w:tabs>
        <w:jc w:val="both"/>
      </w:pPr>
      <w:r w:rsidRPr="000C65D9">
        <w:tab/>
      </w:r>
    </w:p>
    <w:p w:rsidRDefault="00B40042" w:rsidP="00B40042" w:rsidR="00B40042" w:rsidRPr="000C65D9">
      <w:pPr>
        <w:jc w:val="both"/>
      </w:pPr>
      <w:r w:rsidRPr="000C65D9">
        <w:t>DN-a:</w:t>
      </w:r>
    </w:p>
    <w:p w:rsidRDefault="00B40042" w:rsidP="00B40042" w:rsidR="00B40042" w:rsidRPr="000C65D9">
      <w:pPr>
        <w:ind w:firstLine="708"/>
        <w:jc w:val="both"/>
      </w:pPr>
      <w:r w:rsidRPr="000C65D9">
        <w:t>1. e-Oglasna ploča suda</w:t>
      </w:r>
    </w:p>
    <w:p w:rsidRDefault="00B40042" w:rsidP="00B40042" w:rsidR="00B40042" w:rsidRPr="000C65D9">
      <w:pPr>
        <w:ind w:firstLine="708"/>
        <w:jc w:val="both"/>
      </w:pPr>
      <w:r w:rsidRPr="000C65D9">
        <w:t>3. U spis</w:t>
      </w:r>
    </w:p>
    <w:p w:rsidRDefault="00B40042" w:rsidP="00B40042" w:rsidR="00B40042" w:rsidRPr="000C65D9">
      <w:pPr>
        <w:ind w:firstLine="720"/>
        <w:jc w:val="both"/>
      </w:pPr>
    </w:p>
    <w:p w:rsidRDefault="00B40042" w:rsidP="00B40042" w:rsidR="00B40042" w:rsidRPr="000C65D9">
      <w:pPr>
        <w:ind w:firstLine="720"/>
        <w:jc w:val="both"/>
      </w:pPr>
    </w:p>
    <w:p w:rsidRDefault="00B40042" w:rsidP="00B40042" w:rsidR="00B40042" w:rsidRPr="000C65D9"/>
    <w:p w:rsidRDefault="00B40042" w:rsidP="00B40042" w:rsidR="00B40042" w:rsidRPr="000C65D9"/>
    <w:p w:rsidRDefault="003A5C39" w:rsidR="003A5C39" w:rsidRPr="000C65D9"/>
    <w:sectPr w:rsidR="003A5C39" w:rsidRPr="000C65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042"/>
    <w:rsid w:val="000C65D9"/>
    <w:rsid w:val="003A5C39"/>
    <w:rsid w:val="00535B89"/>
    <w:rsid w:val="00B4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0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C65D9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C6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65D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0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C65D9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C6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65D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j.d.o.o. za građenje i usluge</izvorni_sadrzaj>
    <derivirana_varijabla naziv="DomainObject.Predmet.ProtustrankaFormated_1">  IMPETUS j.d.o.o. za građenje i usluge</derivirana_varijabla>
  </DomainObject.Predmet.ProtustrankaFormated>
  <DomainObject.Predmet.ProtustrankaFormatedOIB>
    <izvorni_sadrzaj>  IMPETUS j.d.o.o. za građenje i usluge, OIB 83853525423</izvorni_sadrzaj>
    <derivirana_varijabla naziv="DomainObject.Predmet.ProtustrankaFormatedOIB_1">  IMPETUS j.d.o.o. za građenje i usluge, OIB 83853525423</derivirana_varijabla>
  </DomainObject.Predmet.ProtustrankaFormatedOIB>
  <DomainObject.Predmet.ProtustrankaFormatedWithAdress>
    <izvorni_sadrzaj> IMPETUS j.d.o.o. za građenje i usluge, Matije Gupca 22, 23000 Zadar</izvorni_sadrzaj>
    <derivirana_varijabla naziv="DomainObject.Predmet.ProtustrankaFormatedWithAdress_1"> IMPETUS j.d.o.o. za građenje i usluge, Matije Gupca 22, 23000 Zadar</derivirana_varijabla>
  </DomainObject.Predmet.ProtustrankaFormatedWithAdress>
  <DomainObject.Predmet.ProtustrankaFormatedWithAdressOIB>
    <izvorni_sadrzaj> IMPETUS j.d.o.o. za građenje i usluge, OIB 83853525423, Matije Gupca 22, 23000 Zadar</izvorni_sadrzaj>
    <derivirana_varijabla naziv="DomainObject.Predmet.ProtustrankaFormatedWithAdressOIB_1"> IMPETUS j.d.o.o. za građenje i usluge, OIB 83853525423, Matije Gupca 22, 23000 Zadar</derivirana_varijabla>
  </DomainObject.Predmet.ProtustrankaFormatedWithAdressOIB>
  <DomainObject.Predmet.ProtustrankaWithAdress>
    <izvorni_sadrzaj>IMPETUS j.d.o.o. za građenje i usluge Matije Gupca 22, 23000 Zadar</izvorni_sadrzaj>
    <derivirana_varijabla naziv="DomainObject.Predmet.ProtustrankaWithAdress_1">IMPETUS j.d.o.o. za građenje i usluge Matije Gupca 22, 23000 Zadar</derivirana_varijabla>
  </DomainObject.Predmet.ProtustrankaWithAdress>
  <DomainObject.Predmet.ProtustrankaWithAdressOIB>
    <izvorni_sadrzaj>IMPETUS j.d.o.o. za građenje i usluge, OIB 83853525423, Matije Gupca 22, 23000 Zadar</izvorni_sadrzaj>
    <derivirana_varijabla naziv="DomainObject.Predmet.ProtustrankaWithAdressOIB_1">IMPETUS j.d.o.o. za građenje i usluge, OIB 83853525423, Matije Gupca 22, 23000 Zadar</derivirana_varijabla>
  </DomainObject.Predmet.ProtustrankaWithAdressOIB>
  <DomainObject.Predmet.ProtustrankaNazivFormated>
    <izvorni_sadrzaj>IMPETUS j.d.o.o. za građenje i usluge</izvorni_sadrzaj>
    <derivirana_varijabla naziv="DomainObject.Predmet.ProtustrankaNazivFormated_1">IMPETUS j.d.o.o. za građenje i usluge</derivirana_varijabla>
  </DomainObject.Predmet.ProtustrankaNazivFormated>
  <DomainObject.Predmet.ProtustrankaNazivFormatedOIB>
    <izvorni_sadrzaj>IMPETUS j.d.o.o. za građenje i usluge, OIB 83853525423</izvorni_sadrzaj>
    <derivirana_varijabla naziv="DomainObject.Predmet.ProtustrankaNazivFormatedOIB_1">IMPETUS j.d.o.o. za građenje i usluge, OIB 83853525423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IMPETUS j.d.o.o. za građenje i usluge</item>
    </izvorni_sadrzaj>
    <derivirana_varijabla naziv="DomainObject.Predmet.ProtuStrankaListFormated_1">
      <item>IMPETUS j.d.o.o. za građenje i usluge</item>
    </derivirana_varijabla>
  </DomainObject.Predmet.ProtuStrankaListFormated>
  <DomainObject.Predmet.ProtuStrankaListFormatedOIB>
    <izvorni_sadrzaj>
      <item>IMPETUS j.d.o.o. za građenje i usluge, OIB 83853525423</item>
    </izvorni_sadrzaj>
    <derivirana_varijabla naziv="DomainObject.Predmet.ProtuStrankaListFormatedOIB_1">
      <item>IMPETUS j.d.o.o. za građenje i usluge, OIB 83853525423</item>
    </derivirana_varijabla>
  </DomainObject.Predmet.ProtuStrankaListFormatedOIB>
  <DomainObject.Predmet.ProtuStrankaListFormatedWithAdress>
    <izvorni_sadrzaj>
      <item>IMPETUS j.d.o.o. za građenje i usluge, Matije Gupca 22, 23000 Zadar</item>
    </izvorni_sadrzaj>
    <derivirana_varijabla naziv="DomainObject.Predmet.ProtuStrankaListFormatedWithAdress_1">
      <item>IMPETUS j.d.o.o. za građenje i usluge, Matije Gupca 22, 23000 Zadar</item>
    </derivirana_varijabla>
  </DomainObject.Predmet.ProtuStrankaListFormatedWithAdress>
  <DomainObject.Predmet.ProtuStrankaListFormatedWithAdressOIB>
    <izvorni_sadrzaj>
      <item>IMPETUS j.d.o.o. za građenje i usluge, OIB 83853525423, Matije Gupca 22, 23000 Zadar</item>
    </izvorni_sadrzaj>
    <derivirana_varijabla naziv="DomainObject.Predmet.ProtuStrankaListFormatedWithAdressOIB_1">
      <item>IMPETUS j.d.o.o. za građenje i usluge, OIB 83853525423, Matije Gupca 22, 23000 Zadar</item>
    </derivirana_varijabla>
  </DomainObject.Predmet.ProtuStrankaListFormatedWithAdressOIB>
  <DomainObject.Predmet.ProtuStrankaListNazivFormated>
    <izvorni_sadrzaj>
      <item>IMPETUS j.d.o.o. za građenje i usluge</item>
    </izvorni_sadrzaj>
    <derivirana_varijabla naziv="DomainObject.Predmet.ProtuStrankaListNazivFormated_1">
      <item>IMPETUS j.d.o.o. za građenje i usluge</item>
    </derivirana_varijabla>
  </DomainObject.Predmet.ProtuStrankaListNazivFormated>
  <DomainObject.Predmet.ProtuStrankaListNazivFormatedOIB>
    <izvorni_sadrzaj>
      <item>IMPETUS j.d.o.o. za građenje i usluge, OIB 83853525423</item>
    </izvorni_sadrzaj>
    <derivirana_varijabla naziv="DomainObject.Predmet.ProtuStrankaListNazivFormatedOIB_1">
      <item>IMPETUS j.d.o.o. za građenje i usluge, OIB 83853525423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IMPETUS j.d.o.o. za građenje i usluge</izvorni_sadrzaj>
    <derivirana_varijabla naziv="DomainObject.Predmet.ProtustrankaIDrugi_1">IMPETUS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IMPETUS j.d.o.o. za građenje i usluge, OIB 83853525423, Matije Gupca 22, 23000 Zadar</izvorni_sadrzaj>
    <derivirana_varijabla naziv="DomainObject.Predmet.ProtustrankaIDrugiAdressOIB_1">IMPETUS j.d.o.o. za građenje i usluge, OIB 83853525423,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IMPETUS j.d.o.o. za građenje i usluge</item>
    </izvorni_sadrzaj>
    <derivirana_varijabla naziv="DomainObject.Predmet.SudioniciListNaziv_1">
      <item>FINA</item>
      <item>IMPETUS j.d.o.o. za građenje i usluge</item>
    </derivirana_varijabla>
  </DomainObject.Predmet.SudioniciListNaziv>
  <DomainObject.Predmet.SudioniciListAdressOIB>
    <izvorni_sadrzaj>
      <item>FINA, OIB 85821130368</item>
      <item>IMPETUS j.d.o.o. za građenje i usluge, OIB 83853525423, Matije Gupca 22,23000 Zadar</item>
    </izvorni_sadrzaj>
    <derivirana_varijabla naziv="DomainObject.Predmet.SudioniciListAdressOIB_1">
      <item>FINA, OIB 85821130368</item>
      <item>IMPETUS j.d.o.o. za građenje i usluge, OIB 83853525423,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83853525423</item>
    </izvorni_sadrzaj>
    <derivirana_varijabla naziv="DomainObject.Predmet.SudioniciListNazivOIB_1">
      <item>, OIB 85821130368</item>
      <item>, OIB 83853525423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1994</properties:Characters>
  <properties:Lines>59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2018-01-09T13:01:00Z</dcterms:created>
  <dc:creator>Anamarija Kovačić Milković</dc:creator>
  <cp:lastModifiedBy>Merlina Klišmanić</cp:lastModifiedBy>
  <cp:lastPrinted>2018-01-09T13:04:00Z</cp:lastPrinted>
  <dcterms:modified xmlns:xsi="http://www.w3.org/2001/XMLSchema-instance" xsi:type="dcterms:W3CDTF">2018-01-10T12:00:00Z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