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0a380" w14:paraId="d70a38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406EA1">
        <w:t>St-4059</w:t>
      </w:r>
      <w:r w:rsidR="007D7F10">
        <w:t>/</w:t>
      </w:r>
      <w:r w:rsidR="008155EE">
        <w:t>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2761DA">
        <w:t>1</w:t>
      </w:r>
      <w:r w:rsidR="00452E01">
        <w:t>0</w:t>
      </w:r>
      <w:r w:rsidR="00AC4528">
        <w:t>.</w:t>
      </w:r>
      <w:r w:rsidR="002761DA">
        <w:t>prosinc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406EA1">
        <w:t xml:space="preserve">VIBAU-GRAĐEVINSKA TEHNIKA d.o.o., Radnička 9, Rakitje </w:t>
      </w:r>
      <w:r w:rsidR="008C3477">
        <w:t>(</w:t>
      </w:r>
      <w:r w:rsidR="00406EA1">
        <w:t>OIB:70705361909</w:t>
      </w:r>
      <w:r w:rsidR="002E5A83">
        <w:t>)</w:t>
      </w:r>
    </w:p>
    <w:p w:rsidRDefault="008C3477" w:rsidP="008C3477" w:rsidR="008C3477">
      <w:pPr>
        <w:pStyle w:val="Odlomakpopisa"/>
        <w:ind w:left="1428"/>
      </w:pPr>
    </w:p>
    <w:p w:rsidRDefault="00603689" w:rsidP="00497098" w:rsidR="00497098">
      <w:pPr>
        <w:pStyle w:val="Odlomakpopisa"/>
        <w:numPr>
          <w:ilvl w:val="0"/>
          <w:numId w:val="6"/>
        </w:numPr>
      </w:pPr>
      <w:r>
        <w:t>Iznos duga evidentiran n</w:t>
      </w:r>
      <w:r w:rsidR="00497098">
        <w:t xml:space="preserve"> temelju neizvršenih osnova za plaćanje je </w:t>
      </w:r>
      <w:r w:rsidR="00406EA1">
        <w:t>19.825.104,70</w:t>
      </w:r>
      <w:r w:rsidR="007D7F10">
        <w:t xml:space="preserve"> </w:t>
      </w:r>
      <w:r w:rsidR="00497098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2761DA">
        <w:t>1</w:t>
      </w:r>
      <w:r w:rsidR="00452E01">
        <w:t>0</w:t>
      </w:r>
      <w:r w:rsidR="00BD2EC6">
        <w:t>.</w:t>
      </w:r>
      <w:r w:rsidR="002761DA">
        <w:t>prosinc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4A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4A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1758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761DA"/>
    <w:rsid w:val="00297E94"/>
    <w:rsid w:val="002B1EE8"/>
    <w:rsid w:val="002C1DC5"/>
    <w:rsid w:val="002D4002"/>
    <w:rsid w:val="002E4C6E"/>
    <w:rsid w:val="002E5A83"/>
    <w:rsid w:val="002F271E"/>
    <w:rsid w:val="00315F86"/>
    <w:rsid w:val="00320149"/>
    <w:rsid w:val="00325398"/>
    <w:rsid w:val="0038246E"/>
    <w:rsid w:val="0038764C"/>
    <w:rsid w:val="003D35F9"/>
    <w:rsid w:val="003E3A15"/>
    <w:rsid w:val="00406EA1"/>
    <w:rsid w:val="00413F4C"/>
    <w:rsid w:val="00435AED"/>
    <w:rsid w:val="00450EA9"/>
    <w:rsid w:val="00452E01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1050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3689"/>
    <w:rsid w:val="0060522F"/>
    <w:rsid w:val="00612669"/>
    <w:rsid w:val="00627F6A"/>
    <w:rsid w:val="00657B8E"/>
    <w:rsid w:val="006A2E6D"/>
    <w:rsid w:val="006A4158"/>
    <w:rsid w:val="006B6B52"/>
    <w:rsid w:val="00745DB1"/>
    <w:rsid w:val="00790E7D"/>
    <w:rsid w:val="007B5AFD"/>
    <w:rsid w:val="007D5A5D"/>
    <w:rsid w:val="007D7F10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E62E5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D97B34"/>
    <w:rsid w:val="00E045D4"/>
    <w:rsid w:val="00E464AC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61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61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61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61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61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4059</izvorni_sadrzaj>
    <derivirana_varijabla naziv="DomainObject.Predmet.Broj_1">4059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St-4059/2015</izvorni_sadrzaj>
    <derivirana_varijabla naziv="DomainObject.Predmet.OznakaBroj_1">St-4059/2015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VIBAU-GRAĐEVINSKA TEHNIKA d.o.o.</izvorni_sadrzaj>
    <derivirana_varijabla naziv="DomainObject.Predmet.ProtustrankaFormated_1">  VIBAU-GRAĐEVINSKA TEHNIKA d.o.o.</derivirana_varijabla>
  </DomainObject.Predmet.ProtustrankaFormated>
  <DomainObject.Predmet.ProtustrankaFormatedOIB>
    <izvorni_sadrzaj>  VIBAU-GRAĐEVINSKA TEHNIKA d.o.o., OIB 70705361909</izvorni_sadrzaj>
    <derivirana_varijabla naziv="DomainObject.Predmet.ProtustrankaFormatedOIB_1">  VIBAU-GRAĐEVINSKA TEHNIKA d.o.o., OIB 70705361909</derivirana_varijabla>
  </DomainObject.Predmet.ProtustrankaFormatedOIB>
  <DomainObject.Predmet.ProtustrankaFormatedWithAdress>
    <izvorni_sadrzaj> VIBAU-GRAĐEVINSKA TEHNIKA d.o.o., Radnička 9, 10437 Rakitje</izvorni_sadrzaj>
    <derivirana_varijabla naziv="DomainObject.Predmet.ProtustrankaFormatedWithAdress_1"> VIBAU-GRAĐEVINSKA TEHNIKA d.o.o., Radnička 9, 10437 Rakitje</derivirana_varijabla>
  </DomainObject.Predmet.ProtustrankaFormatedWithAdress>
  <DomainObject.Predmet.ProtustrankaFormatedWithAdressOIB>
    <izvorni_sadrzaj> VIBAU-GRAĐEVINSKA TEHNIKA d.o.o., OIB 70705361909, Radnička 9, 10437 Rakitje</izvorni_sadrzaj>
    <derivirana_varijabla naziv="DomainObject.Predmet.ProtustrankaFormatedWithAdressOIB_1"> VIBAU-GRAĐEVINSKA TEHNIKA d.o.o., OIB 70705361909, Radnička 9, 10437 Rakitje</derivirana_varijabla>
  </DomainObject.Predmet.ProtustrankaFormatedWithAdressOIB>
  <DomainObject.Predmet.ProtustrankaWithAdress>
    <izvorni_sadrzaj>VIBAU-GRAĐEVINSKA TEHNIKA d.o.o. Radnička 9, 10437 Rakitje</izvorni_sadrzaj>
    <derivirana_varijabla naziv="DomainObject.Predmet.ProtustrankaWithAdress_1">VIBAU-GRAĐEVINSKA TEHNIKA d.o.o. Radnička 9, 10437 Rakitje</derivirana_varijabla>
  </DomainObject.Predmet.ProtustrankaWithAdress>
  <DomainObject.Predmet.ProtustrankaWithAdressOIB>
    <izvorni_sadrzaj>VIBAU-GRAĐEVINSKA TEHNIKA d.o.o., OIB 70705361909, Radnička 9, 10437 Rakitje</izvorni_sadrzaj>
    <derivirana_varijabla naziv="DomainObject.Predmet.ProtustrankaWithAdressOIB_1">VIBAU-GRAĐEVINSKA TEHNIKA d.o.o., OIB 70705361909, Radnička 9, 10437 Rakitje</derivirana_varijabla>
  </DomainObject.Predmet.ProtustrankaWithAdressOIB>
  <DomainObject.Predmet.ProtustrankaNazivFormated>
    <izvorni_sadrzaj>VIBAU-GRAĐEVINSKA TEHNIKA d.o.o.</izvorni_sadrzaj>
    <derivirana_varijabla naziv="DomainObject.Predmet.ProtustrankaNazivFormated_1">VIBAU-GRAĐEVINSKA TEHNIKA d.o.o.</derivirana_varijabla>
  </DomainObject.Predmet.ProtustrankaNazivFormated>
  <DomainObject.Predmet.ProtustrankaNazivFormatedOIB>
    <izvorni_sadrzaj>VIBAU-GRAĐEVINSKA TEHNIKA d.o.o., OIB 70705361909</izvorni_sadrzaj>
    <derivirana_varijabla naziv="DomainObject.Predmet.ProtustrankaNazivFormatedOIB_1">VIBAU-GRAĐEVINSKA TEHNIKA d.o.o., OIB 70705361909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VIBAU-GRAĐEVINSKA TEHNIKA d.o.o.</item>
    </izvorni_sadrzaj>
    <derivirana_varijabla naziv="DomainObject.Predmet.ProtuStrankaListFormated_1">
      <item>VIBAU-GRAĐEVINSKA TEHNIKA d.o.o.</item>
    </derivirana_varijabla>
  </DomainObject.Predmet.ProtuStrankaListFormated>
  <DomainObject.Predmet.ProtuStrankaListFormatedOIB>
    <izvorni_sadrzaj>
      <item>VIBAU-GRAĐEVINSKA TEHNIKA d.o.o., OIB 70705361909</item>
    </izvorni_sadrzaj>
    <derivirana_varijabla naziv="DomainObject.Predmet.ProtuStrankaListFormatedOIB_1">
      <item>VIBAU-GRAĐEVINSKA TEHNIKA d.o.o., OIB 70705361909</item>
    </derivirana_varijabla>
  </DomainObject.Predmet.ProtuStrankaListFormatedOIB>
  <DomainObject.Predmet.ProtuStrankaListFormatedWithAdress>
    <izvorni_sadrzaj>
      <item>VIBAU-GRAĐEVINSKA TEHNIKA d.o.o., Radnička 9, 10437 Rakitje</item>
    </izvorni_sadrzaj>
    <derivirana_varijabla naziv="DomainObject.Predmet.ProtuStrankaListFormatedWithAdress_1">
      <item>VIBAU-GRAĐEVINSKA TEHNIKA d.o.o., Radnička 9, 10437 Rakitje</item>
    </derivirana_varijabla>
  </DomainObject.Predmet.ProtuStrankaListFormatedWithAdress>
  <DomainObject.Predmet.ProtuStrankaListFormatedWithAdressOIB>
    <izvorni_sadrzaj>
      <item>VIBAU-GRAĐEVINSKA TEHNIKA d.o.o., OIB 70705361909, Radnička 9, 10437 Rakitje</item>
    </izvorni_sadrzaj>
    <derivirana_varijabla naziv="DomainObject.Predmet.ProtuStrankaListFormatedWithAdressOIB_1">
      <item>VIBAU-GRAĐEVINSKA TEHNIKA d.o.o., OIB 70705361909, Radnička 9, 10437 Rakitje</item>
    </derivirana_varijabla>
  </DomainObject.Predmet.ProtuStrankaListFormatedWithAdressOIB>
  <DomainObject.Predmet.ProtuStrankaListNazivFormated>
    <izvorni_sadrzaj>
      <item>VIBAU-GRAĐEVINSKA TEHNIKA d.o.o.</item>
    </izvorni_sadrzaj>
    <derivirana_varijabla naziv="DomainObject.Predmet.ProtuStrankaListNazivFormated_1">
      <item>VIBAU-GRAĐEVINSKA TEHNIKA d.o.o.</item>
    </derivirana_varijabla>
  </DomainObject.Predmet.ProtuStrankaListNazivFormated>
  <DomainObject.Predmet.ProtuStrankaListNazivFormatedOIB>
    <izvorni_sadrzaj>
      <item>VIBAU-GRAĐEVINSKA TEHNIKA d.o.o., OIB 70705361909</item>
    </izvorni_sadrzaj>
    <derivirana_varijabla naziv="DomainObject.Predmet.ProtuStrankaListNazivFormatedOIB_1">
      <item>VIBAU-GRAĐEVINSKA TEHNIKA d.o.o., OIB 70705361909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VIBAU-GRAĐEVINSKA TEHNIKA d.o.o.</izvorni_sadrzaj>
    <derivirana_varijabla naziv="DomainObject.Predmet.ProtustrankaIDrugi_1">VIBAU-GRAĐEVINSKA TEHNIKA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VIBAU-GRAĐEVINSKA TEHNIKA d.o.o., OIB 70705361909, Radnička 9, 10437 Rakitje</izvorni_sadrzaj>
    <derivirana_varijabla naziv="DomainObject.Predmet.ProtustrankaIDrugiAdressOIB_1">VIBAU-GRAĐEVINSKA TEHNIKA d.o.o., OIB 70705361909, Radnička 9, 10437 Rakitje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VIBAU-GRAĐEVINSKA TEHNIKA d.o.o.</item>
    </izvorni_sadrzaj>
    <derivirana_varijabla naziv="DomainObject.Predmet.SudioniciListNaziv_1">
      <item>FINA Regionalni centar Zagreb</item>
      <item>VIBAU-GRAĐEVINSKA TEHNIKA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VIBAU-GRAĐEVINSKA TEHNIKA d.o.o., OIB 70705361909, Radnička 9,10437 Rakitje</item>
    </izvorni_sadrzaj>
    <derivirana_varijabla naziv="DomainObject.Predmet.SudioniciListAdressOIB_1">
      <item>FINA Regionalni centar Zagreb, OIB 85821130368, Trg svibanjskih žrtava  1995. 1,10000 Zagreb</item>
      <item>VIBAU-GRAĐEVINSKA TEHNIKA d.o.o., OIB 70705361909, Radnička 9,10437 Rakitje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70705361909</item>
    </izvorni_sadrzaj>
    <derivirana_varijabla naziv="DomainObject.Predmet.SudioniciListNazivOIB_1">
      <item>, OIB 85821130368</item>
      <item>, OIB 70705361909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1320</properties:Characters>
  <properties:Lines>44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2015-11-29T15:26:00Z</dcterms:created>
  <dc:creator>ilukac</dc:creator>
  <cp:lastModifiedBy>Marina Gojić</cp:lastModifiedBy>
  <cp:lastPrinted>2015-12-10T12:29:00Z</cp:lastPrinted>
  <dcterms:modified xmlns:xsi="http://www.w3.org/2001/XMLSchema-instance" xsi:type="dcterms:W3CDTF">2015-12-10T12:29:00Z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