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229c" w14:paraId="458229c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5E1C64">
        <w:t>49</w:t>
      </w:r>
      <w:r w:rsidR="00172436">
        <w:t>/15</w:t>
      </w:r>
      <w:r w:rsidRPr="007D37BA">
        <w:t>-</w:t>
      </w:r>
      <w:r w:rsidR="005E1C64">
        <w:t>89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 </w:t>
      </w:r>
      <w:r w:rsidR="005E1C64">
        <w:t>nad stečajnom masom stečajnog</w:t>
      </w:r>
      <w:r w:rsidR="005E1C64" w:rsidRPr="009219F7">
        <w:t xml:space="preserve"> dužnik</w:t>
      </w:r>
      <w:r w:rsidR="005E1C64">
        <w:t>a</w:t>
      </w:r>
      <w:r w:rsidR="005E1C64" w:rsidRPr="009219F7">
        <w:t xml:space="preserve"> </w:t>
      </w:r>
      <w:r w:rsidR="005E1C64" w:rsidRPr="006A0A0E">
        <w:t>JADERA INŽENJERING d.o.o.</w:t>
      </w:r>
      <w:r w:rsidR="005E1C64">
        <w:t>,</w:t>
      </w:r>
      <w:r w:rsidR="005E1C64" w:rsidRPr="006A0A0E">
        <w:t xml:space="preserve"> Zadar u stečaju, OIB: 06294855733, koga zastupa stečajna upraviteljica </w:t>
      </w:r>
      <w:r w:rsidR="005E1C64">
        <w:t xml:space="preserve">stečajne mase </w:t>
      </w:r>
      <w:r w:rsidR="005E1C64" w:rsidRPr="006A0A0E">
        <w:t>Marica Nekić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5E1C64">
        <w:t>06. srpnja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5E1C64" w:rsidP="00A9193B" w:rsidR="00860C24" w:rsidRPr="007D37BA">
      <w:pPr>
        <w:ind w:firstLine="708"/>
        <w:jc w:val="center"/>
      </w:pPr>
      <w:r>
        <w:t>15. rujna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10</w:t>
      </w:r>
      <w:r w:rsidR="00C12769">
        <w:t>,</w:t>
      </w:r>
      <w:r w:rsidR="00181682"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860C24" w:rsidP="00B3534C" w:rsidR="00CD562B" w:rsidRPr="007D37BA">
      <w:pPr>
        <w:ind w:firstLine="708"/>
        <w:jc w:val="both"/>
      </w:pPr>
      <w:r w:rsidRPr="007D37BA">
        <w:t xml:space="preserve">II </w:t>
      </w:r>
      <w:r w:rsidR="00A9193B" w:rsidRPr="007D37BA">
        <w:t xml:space="preserve">Sazivanje skupštine </w:t>
      </w:r>
      <w:r w:rsidR="00A9193B" w:rsidRPr="00926224">
        <w:t>predloži</w:t>
      </w:r>
      <w:r w:rsidR="005E1C64">
        <w:t xml:space="preserve">li su vjerovnici sa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5E1C64" w:rsidP="00890AF8" w:rsidR="00890AF8" w:rsidRPr="007D37BA">
      <w:pPr>
        <w:numPr>
          <w:ilvl w:val="0"/>
          <w:numId w:val="4"/>
        </w:numPr>
        <w:jc w:val="both"/>
      </w:pPr>
      <w:r>
        <w:t>Razrješenje stečajne upraviteljice i imenovanje novog stečajnog upravitelja</w:t>
      </w:r>
      <w:r w:rsidR="00F1024E" w:rsidRPr="007D37BA">
        <w:t xml:space="preserve"> </w:t>
      </w:r>
    </w:p>
    <w:p w:rsidRDefault="004A6F4F" w:rsidP="004A6F4F" w:rsidR="004A6F4F" w:rsidRPr="007D37BA">
      <w:pPr>
        <w:ind w:left="107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5615F3" w:rsidRPr="007D37BA">
        <w:t>III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5615F3" w:rsidP="00860C24" w:rsidR="00860C24" w:rsidRPr="007D37BA">
      <w:pPr>
        <w:jc w:val="both"/>
      </w:pPr>
      <w:r w:rsidRPr="007D37BA">
        <w:tab/>
        <w:t xml:space="preserve">IV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5E1C64">
        <w:t>06. srpnja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181682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82E78"/>
    <w:rsid w:val="0035517A"/>
    <w:rsid w:val="00380924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D562B"/>
    <w:rsid w:val="00CD76F4"/>
    <w:rsid w:val="00CE35C9"/>
    <w:rsid w:val="00DC4F3A"/>
    <w:rsid w:val="00DF04FF"/>
    <w:rsid w:val="00E82DF1"/>
    <w:rsid w:val="00ED4CA0"/>
    <w:rsid w:val="00F1024E"/>
    <w:rsid w:val="00F4153C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lipnja 2016.</izvorni_sadrzaj>
    <derivirana_varijabla naziv="DomainObject.Predmet.SpisIzvanSuda.DatumIzlazaSpisa_1">27.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</izvorni_sadrzaj>
    <derivirana_varijabla naziv="DomainObject.Predmet.SpisIzvanSuda.LokacijaSpisa_1">Općinsko državno odvjetništvo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traženi uvid</izvorni_sadrzaj>
    <derivirana_varijabla naziv="DomainObject.Predmet.SpisIzvanSuda.RazlogIzlaskaSpisa_1">traženi uvid</derivirana_varijabla>
  </DomainObject.Predmet.SpisIzvanSuda.RazlogIzlaskaSpisa>
  <DomainObject.Predmet.SpisIzvanSuda.DatumRokZaPovratSpisa>
    <izvorni_sadrzaj>30. lipnja 2016.</izvorni_sadrzaj>
    <derivirana_varijabla naziv="DomainObject.Predmet.SpisIzvanSuda.DatumRokZaPovratSpisa_1">30. lipnja 2016.</derivirana_varijabla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193</properties:Words>
  <properties:Characters>912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2016-07-06T08:07:00Z</dcterms:created>
  <dc:creator>Korisnik</dc:creator>
  <cp:lastModifiedBy>wsadmin</cp:lastModifiedBy>
  <cp:lastPrinted>2016-06-27T11:58:00Z</cp:lastPrinted>
  <dcterms:modified xmlns:xsi="http://www.w3.org/2001/XMLSchema-instance" xsi:type="dcterms:W3CDTF">2016-07-06T11:58:00Z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