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912df" w14:paraId="70912df" w:rsidRDefault="00B32EFB" w:rsidP="00B32EFB" w:rsidR="00B32EFB" w:rsidRPr="00A56874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bookmarkStart w:name="_GoBack" w:id="0"/>
      <w:bookmarkEnd w:id="0"/>
      <w:r w:rsidRPr="00A56874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              </w:t>
      </w:r>
      <w:r w:rsidRPr="00A56874">
        <w:rPr>
          <w:rFonts w:cs="Times New Roman" w:eastAsia="Times New Roman" w:hAnsi="Times New Roman" w:ascii="Times New Roman"/>
          <w:bCs/>
          <w:noProof/>
          <w:sz w:val="24"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2EFB" w:rsidP="00B32EFB" w:rsidR="00B32EFB" w:rsidRPr="00A56874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jc w:val="both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r w:rsidRPr="00A56874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    REPUBLIKA HRVATSKA</w:t>
      </w:r>
    </w:p>
    <w:p w:rsidRDefault="00B32EFB" w:rsidP="00B32EFB" w:rsidR="00B32EFB" w:rsidRPr="00A56874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A56874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TRGOVAČKI SUD U PAZINU</w:t>
      </w:r>
    </w:p>
    <w:p w:rsidRDefault="00B32EFB" w:rsidP="00B32EFB" w:rsidR="00B32EFB" w:rsidRPr="00A56874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A56874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Dršćevka 1, 52000 Pazin</w:t>
      </w:r>
    </w:p>
    <w:p w:rsidRDefault="00B32EFB" w:rsidP="00B32EFB" w:rsidR="00B32EFB" w:rsidRPr="00A56874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</w:p>
    <w:p w:rsidRDefault="00B32EFB" w:rsidP="00B32EFB" w:rsidR="00B32EFB" w:rsidRPr="00A568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>U   I M E   R E P U B L I K E   H R V A T S K E</w:t>
      </w:r>
    </w:p>
    <w:p w:rsidRDefault="00B32EFB" w:rsidP="00B32EFB" w:rsidR="00B32EFB" w:rsidRPr="00A568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32EFB" w:rsidP="00B32EFB" w:rsidR="00B32EFB" w:rsidRPr="00A568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B32EFB" w:rsidP="00B32EFB" w:rsidR="00B32EFB" w:rsidRPr="00A5687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32EFB" w:rsidP="00B32EFB" w:rsidR="00B32EF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Pazinu, po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sutkinji Adrijani Labinjan Skok, u skraćenom stečajnom postupku p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ovodom zahtjeva Financijske agencije,</w:t>
      </w:r>
      <w:r w:rsidRPr="00CF72AC"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OIB 85821130368, Regionalnog centra Rijeka, Podružnice Pula, Pu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la, Giardini 5, nad pravnom osobom (dužnikom) </w:t>
      </w:r>
      <w:r w:rsidRPr="00B32EFB">
        <w:rPr>
          <w:rFonts w:cs="Times New Roman" w:eastAsia="Times New Roman" w:hAnsi="Times New Roman" w:ascii="Times New Roman"/>
          <w:sz w:val="24"/>
          <w:szCs w:val="24"/>
          <w:lang w:eastAsia="hr-HR"/>
        </w:rPr>
        <w:t>ANTOLOGIJA d. o. o. Gračišće, Gračišće 84B, OIB 94373305627, MBS 130018269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1. kolovoza 2016.</w:t>
      </w:r>
    </w:p>
    <w:p w:rsidRDefault="00B32EFB" w:rsidP="00B32EFB" w:rsidR="00B32EFB" w:rsidRPr="00A5687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32EFB" w:rsidP="00B32EFB" w:rsidR="00B32EFB" w:rsidRPr="00A568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B32EFB" w:rsidP="00B32EFB" w:rsidR="00B32EFB" w:rsidRPr="00A5687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32EFB" w:rsidP="00B32EFB" w:rsidR="00B32EF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provedba</w:t>
      </w: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skraćenog stečajnog postupka nad pravnom osobom </w:t>
      </w:r>
      <w:r w:rsidRPr="00B32EFB">
        <w:rPr>
          <w:rFonts w:cs="Times New Roman" w:eastAsia="Times New Roman" w:hAnsi="Times New Roman" w:ascii="Times New Roman"/>
          <w:sz w:val="24"/>
          <w:szCs w:val="24"/>
          <w:lang w:eastAsia="hr-HR"/>
        </w:rPr>
        <w:t>ANTOLOGIJA d. o. o. Gračišće, Gračišće 84B, OIB 94373305627, MBS 130018269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32EFB" w:rsidP="00B32EFB" w:rsidR="00B32EF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32EFB" w:rsidP="00B32EFB" w:rsidR="00B32EF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II. Prijedlog za otvaranje stečajnog postupka vjerovnika</w:t>
      </w:r>
      <w:r w:rsidRPr="00B32EFB">
        <w:t xml:space="preserve"> </w:t>
      </w:r>
      <w:r w:rsidRPr="00B32EFB">
        <w:rPr>
          <w:rFonts w:cs="Times New Roman" w:eastAsia="Times New Roman" w:hAnsi="Times New Roman" w:ascii="Times New Roman"/>
          <w:sz w:val="24"/>
          <w:szCs w:val="24"/>
          <w:lang w:eastAsia="hr-HR"/>
        </w:rPr>
        <w:t>ALPE-ADRIA POSLOVODSTVO d. o. o. Zagreb, Slavonska avenija 6a, OIB 99488126785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od 23. veljače 2016., se odbacuje.</w:t>
      </w:r>
    </w:p>
    <w:p w:rsidRDefault="00B32EFB" w:rsidP="00B32EFB" w:rsidR="00B32EF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32EFB" w:rsidP="00B32EFB" w:rsidR="00B32EF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32EFB" w:rsidP="00B32EFB" w:rsidR="00B32EFB" w:rsidRPr="00A56874">
      <w:pPr>
        <w:spacing w:lineRule="auto" w:line="240" w:after="0"/>
        <w:jc w:val="center"/>
        <w:rPr>
          <w:rFonts w:hAnsi="Times New Roman" w:ascii="Times New Roman"/>
          <w:sz w:val="24"/>
        </w:rPr>
      </w:pPr>
      <w:r w:rsidRPr="00A56874">
        <w:rPr>
          <w:rFonts w:hAnsi="Times New Roman" w:ascii="Times New Roman"/>
          <w:sz w:val="24"/>
        </w:rPr>
        <w:t>Obrazloženje</w:t>
      </w:r>
    </w:p>
    <w:p w:rsidRDefault="00B32EFB" w:rsidP="00B32EFB" w:rsidR="00B32EFB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32EFB" w:rsidP="00B32EFB" w:rsidR="00B32EF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Povodo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provedb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skraćenog stečajnog postupka nad dužnikom </w:t>
      </w:r>
      <w:r w:rsidRPr="00B32EFB">
        <w:rPr>
          <w:rFonts w:cs="Times New Roman" w:eastAsia="Times New Roman" w:hAnsi="Times New Roman" w:ascii="Times New Roman"/>
          <w:sz w:val="24"/>
          <w:szCs w:val="24"/>
          <w:lang w:eastAsia="hr-HR"/>
        </w:rPr>
        <w:t>ANTOLOGIJA d. o. o. Gračišće</w:t>
      </w:r>
      <w:r w:rsidRPr="00DF5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budući da su za to bili ispunjeni uvjeti predviđeni čl. 428. Stečajnog zakona (Narodne novine br. 71/15, nadalje SZ), sukladno čl. 430. SZ-a, 19. siječnja 2016. na mrežnoj stranici e-Oglasna ploča sudova objavljen je oglas posl. br. 11 St-240/2015-3 kojim su, između ostalog, pozvani vjerovnici </w:t>
      </w:r>
      <w:r w:rsidRPr="006813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dužnika da najkasnije u roku od 45 dana od objave oglasa predlože otvaranje stečajnog postupka nad dužnikom. </w:t>
      </w:r>
    </w:p>
    <w:p w:rsidRDefault="00B32EFB" w:rsidP="00B32EFB" w:rsidR="00B32EF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Pravodoban prijedlog za otvaranje stečajnog postupka dostavio je 24. veljače 2016., kao vjerovnik, </w:t>
      </w:r>
      <w:r w:rsidRPr="00B32EFB">
        <w:rPr>
          <w:rFonts w:cs="Times New Roman" w:eastAsia="Times New Roman" w:hAnsi="Times New Roman" w:ascii="Times New Roman"/>
          <w:sz w:val="24"/>
          <w:szCs w:val="24"/>
          <w:lang w:eastAsia="hr-HR"/>
        </w:rPr>
        <w:t>ALPE-ADRIA POSLOVODSTVO d. o. o. Zagreb</w:t>
      </w:r>
      <w:r w:rsidR="00B858AD">
        <w:rPr>
          <w:rFonts w:cs="Times New Roman" w:eastAsia="Times New Roman" w:hAnsi="Times New Roman" w:ascii="Times New Roman"/>
          <w:sz w:val="24"/>
          <w:szCs w:val="24"/>
          <w:lang w:eastAsia="hr-HR"/>
        </w:rPr>
        <w:t>, i to na propisanom obrascu uz dokaze o vjerojatnosti tražbine i postojanju stečajnog razloga (listovi 5-57 spisa).</w:t>
      </w:r>
    </w:p>
    <w:p w:rsidRDefault="00B32EFB" w:rsidP="00B32EFB" w:rsidR="00B32EFB" w:rsidRPr="00A5687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daljnjem tijeku postupka dužnik je uz podnesak od 26. srpnja 2016. u spis dostavio potvrdu Financijske agencije, </w:t>
      </w: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Sektora poslovne mreže Pula,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 26. srpnja 2016. (list 85 spisa) iz koje </w:t>
      </w: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proizlazi da je na računima i novčanim sredstvima dužnika na dan izdavanja potvrde evidentirano 0 dana neprekidne blokade, odnosno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180</w:t>
      </w: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neprekidne </w:t>
      </w: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>blokade u prethodnih šest mjeseci zbog nepodmirenih osnova za plaćanje evidentiranih u Očevidniku redoslijeda osnova za plaćanje te da nepodmirene obveze na dan izdavanja potvrde iznose 0,00 kuna.</w:t>
      </w:r>
    </w:p>
    <w:p w:rsidRDefault="00B32EFB" w:rsidP="00B32EFB" w:rsidR="00B32EFB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 w:rsidRPr="00A56874">
        <w:rPr>
          <w:rFonts w:hAnsi="Times New Roman" w:ascii="Times New Roman"/>
          <w:sz w:val="24"/>
        </w:rPr>
        <w:t xml:space="preserve">Zahtjev za pokretanje skraćenog stečajnog postupka Financijska agencija dužna je podnijeti sudu (u skladu s čl. 428. i 429. </w:t>
      </w:r>
      <w:r>
        <w:rPr>
          <w:rFonts w:hAnsi="Times New Roman" w:ascii="Times New Roman"/>
          <w:sz w:val="24"/>
        </w:rPr>
        <w:t xml:space="preserve">SZ-a) </w:t>
      </w:r>
      <w:r w:rsidRPr="00A56874">
        <w:rPr>
          <w:rFonts w:hAnsi="Times New Roman" w:ascii="Times New Roman"/>
          <w:sz w:val="24"/>
        </w:rPr>
        <w:t xml:space="preserve">za svaku pravnu osobu koja nema zaposlenih, koja u Očevidniku redoslijeda osnova za plaćanje ima evidentirane neizvršene osnove za plaćanje u neprekinutom razdoblju od 120 dana te za koju nisu ispunjene pretpostavke za pokretanje drugog postupka radi brisanja iz sudskog registra. </w:t>
      </w:r>
    </w:p>
    <w:p w:rsidRDefault="00B32EFB" w:rsidP="00B32EFB" w:rsidR="00B32EFB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 w:rsidRPr="00A56874">
        <w:rPr>
          <w:rFonts w:hAnsi="Times New Roman" w:ascii="Times New Roman"/>
          <w:sz w:val="24"/>
        </w:rPr>
        <w:lastRenderedPageBreak/>
        <w:t xml:space="preserve">S obzirom na to da je uvidom u dužnikov očevidnik redoslijeda osnova za plaćanje utvrđeno da </w:t>
      </w:r>
      <w:r>
        <w:rPr>
          <w:rFonts w:hAnsi="Times New Roman" w:ascii="Times New Roman"/>
          <w:sz w:val="24"/>
        </w:rPr>
        <w:t>je dužnik postao sposoban za plaćanje</w:t>
      </w:r>
      <w:r w:rsidRPr="00A56874">
        <w:rPr>
          <w:rFonts w:hAnsi="Times New Roman" w:ascii="Times New Roman"/>
          <w:sz w:val="24"/>
        </w:rPr>
        <w:t xml:space="preserve">, i da stoga više nisu ispunjene pretpostavke za provedbu skraćenog stečajnog postupka, </w:t>
      </w:r>
      <w:r>
        <w:rPr>
          <w:rFonts w:hAnsi="Times New Roman" w:ascii="Times New Roman"/>
          <w:sz w:val="24"/>
        </w:rPr>
        <w:t xml:space="preserve">a ne postoji ni koji od stečajnog razloga predviđen čl. 5. SZ-a neophodan za postupanje po prijedlogu za otvaranje stečajnog postupka, </w:t>
      </w:r>
      <w:r w:rsidRPr="00C80747">
        <w:rPr>
          <w:rFonts w:hAnsi="Times New Roman" w:ascii="Times New Roman"/>
          <w:sz w:val="24"/>
        </w:rPr>
        <w:t xml:space="preserve">primjenom citiranih zakonskih odredbi </w:t>
      </w:r>
      <w:r>
        <w:rPr>
          <w:rFonts w:hAnsi="Times New Roman" w:ascii="Times New Roman"/>
          <w:sz w:val="24"/>
        </w:rPr>
        <w:t>u vezi s čl. 128. st. 9. SZ-a</w:t>
      </w:r>
      <w:r w:rsidRPr="00C80747">
        <w:rPr>
          <w:rFonts w:hAnsi="Times New Roman" w:ascii="Times New Roman"/>
          <w:sz w:val="24"/>
        </w:rPr>
        <w:t xml:space="preserve"> valjalo je odlučiti kao </w:t>
      </w:r>
      <w:r>
        <w:rPr>
          <w:rFonts w:hAnsi="Times New Roman" w:ascii="Times New Roman"/>
          <w:sz w:val="24"/>
        </w:rPr>
        <w:t>u izreci rješenja.</w:t>
      </w:r>
    </w:p>
    <w:p w:rsidRDefault="00B32EFB" w:rsidP="00B32EFB" w:rsidR="00B32EFB" w:rsidRPr="005605F2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</w:p>
    <w:p w:rsidRDefault="00B32EFB" w:rsidP="00B32EFB" w:rsidR="00B32EFB" w:rsidRPr="00A568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Pazinu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kolovoza </w:t>
      </w: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>2016.</w:t>
      </w:r>
    </w:p>
    <w:p w:rsidRDefault="00B32EFB" w:rsidP="00B32EFB" w:rsidR="00B32EFB" w:rsidRPr="00C7682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32EFB" w:rsidP="00B32EFB" w:rsidR="00B32EFB" w:rsidRPr="00C7682D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7682D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B32EFB" w:rsidP="00B32EFB" w:rsidR="00B32EFB" w:rsidRPr="00C7682D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Adrijana Labinjan Skok</w:t>
      </w:r>
      <w:r w:rsidR="00B858AD">
        <w:rPr>
          <w:rFonts w:cs="Times New Roman" w:eastAsia="Times New Roman" w:hAnsi="Times New Roman" w:ascii="Times New Roman"/>
          <w:sz w:val="24"/>
          <w:szCs w:val="24"/>
          <w:lang w:eastAsia="hr-HR"/>
        </w:rPr>
        <w:t>, v. r.</w:t>
      </w:r>
    </w:p>
    <w:p w:rsidRDefault="00B32EFB" w:rsidP="00B32EFB" w:rsidR="00B32EF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32EFB" w:rsidP="00B32EFB" w:rsidR="00B32EF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32EFB" w:rsidP="00B32EFB" w:rsidR="00B32EFB" w:rsidRPr="00A568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B32EFB" w:rsidP="00B32EFB" w:rsidR="00B32EFB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žalba u roku od osam dana od dostave rješenja, a </w:t>
      </w:r>
      <w:r w:rsidRPr="00B32EFB">
        <w:rPr>
          <w:rFonts w:cs="Times New Roman" w:eastAsia="Times New Roman" w:hAnsi="Times New Roman" w:ascii="Times New Roman"/>
          <w:sz w:val="24"/>
          <w:szCs w:val="24"/>
          <w:lang w:eastAsia="hr-HR"/>
        </w:rPr>
        <w:t>dostava se smatra obavljenom istekom osmog dana od dana objave rješenja na mrežnoj stranici e-Oglasna ploča sudova (čl. 12. st. 1. Stečajnog zakona).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Žalba se podnosi ovome sudu, a o njoj odlučuje Visoki trgovački sud Republike Hrvatske.</w:t>
      </w:r>
    </w:p>
    <w:p w:rsidRDefault="00B32EFB" w:rsidP="00B32EFB" w:rsidR="00B32EFB" w:rsidRPr="00A568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32EFB" w:rsidP="00B32EFB" w:rsidR="00B32EFB" w:rsidRPr="00A568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32EFB" w:rsidP="00B32EFB" w:rsidR="00B32EFB" w:rsidRPr="00A568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56874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32EFB" w:rsidP="00B858AD" w:rsidR="00B32EFB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>
        <w:rPr>
          <w:rFonts w:eastAsiaTheme="minorEastAsia" w:hAnsi="Times New Roman" w:ascii="Times New Roman"/>
          <w:sz w:val="24"/>
          <w:lang w:eastAsia="hr-HR"/>
        </w:rPr>
        <w:t xml:space="preserve">1. dužnik </w:t>
      </w:r>
      <w:r w:rsidR="00B858AD" w:rsidRPr="00B32EFB">
        <w:rPr>
          <w:rFonts w:cs="Times New Roman" w:eastAsia="Times New Roman" w:hAnsi="Times New Roman" w:ascii="Times New Roman"/>
          <w:sz w:val="24"/>
          <w:szCs w:val="24"/>
          <w:lang w:eastAsia="hr-HR"/>
        </w:rPr>
        <w:t>ANTOLOGIJA d. o. o. Gračišće, Gračišće 84B</w:t>
      </w:r>
      <w:r w:rsidR="00B858AD">
        <w:rPr>
          <w:rFonts w:cs="Times New Roman" w:eastAsia="Times New Roman" w:hAnsi="Times New Roman" w:ascii="Times New Roman"/>
          <w:sz w:val="24"/>
          <w:szCs w:val="24"/>
          <w:lang w:eastAsia="hr-HR"/>
        </w:rPr>
        <w:t>, po pun. Sandra Lacmanović, Zagreb, Augusta Cesarca 8,</w:t>
      </w:r>
    </w:p>
    <w:p w:rsidRDefault="00B32EFB" w:rsidP="00B858AD" w:rsidR="00B32EF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eastAsiaTheme="minorEastAsia" w:hAnsi="Times New Roman" w:ascii="Times New Roman"/>
          <w:sz w:val="24"/>
          <w:lang w:eastAsia="hr-HR"/>
        </w:rPr>
        <w:t xml:space="preserve">2. </w:t>
      </w:r>
      <w:r w:rsidRPr="00B32E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ALPE-ADRIA POSLOVODSTVO d. o.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o. Zagreb, Slavonska avenija 6a</w:t>
      </w:r>
      <w:r w:rsidR="00B858AD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B32EFB" w:rsidP="00B858AD" w:rsidR="00B32EFB" w:rsidRPr="00B32EFB">
      <w:pPr>
        <w:spacing w:lineRule="auto" w:line="240" w:after="0"/>
        <w:jc w:val="both"/>
        <w:rPr>
          <w:rFonts w:hAnsi="Times New Roman" w:ascii="Times New Roman"/>
          <w:sz w:val="24"/>
        </w:rPr>
      </w:pPr>
      <w:r>
        <w:rPr>
          <w:rFonts w:eastAsiaTheme="minorEastAsia" w:hAnsi="Times New Roman" w:ascii="Times New Roman"/>
          <w:sz w:val="24"/>
          <w:lang w:eastAsia="hr-HR"/>
        </w:rPr>
        <w:t xml:space="preserve">3. PORTO PLUS Kft. Mađarska, 1023 Budapest, </w:t>
      </w:r>
      <w:r>
        <w:rPr>
          <w:rFonts w:eastAsiaTheme="minorEastAsia" w:cs="Times New Roman" w:hAnsi="Times New Roman" w:ascii="Times New Roman"/>
          <w:sz w:val="24"/>
          <w:lang w:eastAsia="hr-HR"/>
        </w:rPr>
        <w:t>Ü</w:t>
      </w:r>
      <w:r w:rsidR="00B858AD">
        <w:rPr>
          <w:rFonts w:eastAsiaTheme="minorEastAsia" w:cs="Times New Roman" w:hAnsi="Times New Roman" w:ascii="Times New Roman"/>
          <w:sz w:val="24"/>
          <w:lang w:eastAsia="hr-HR"/>
        </w:rPr>
        <w:t>römi u. 50, po pun. Robertino Bilobrk, Zagreb, Augusta Cesarca 8,</w:t>
      </w:r>
    </w:p>
    <w:p w:rsidRDefault="00B858AD" w:rsidP="00B858AD" w:rsidR="00B32EFB" w:rsidRPr="00A56874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>
        <w:rPr>
          <w:rFonts w:eastAsiaTheme="minorEastAsia" w:hAnsi="Times New Roman" w:ascii="Times New Roman"/>
          <w:sz w:val="24"/>
          <w:lang w:eastAsia="hr-HR"/>
        </w:rPr>
        <w:t>4</w:t>
      </w:r>
      <w:r w:rsidR="00B32EFB">
        <w:rPr>
          <w:rFonts w:eastAsiaTheme="minorEastAsia" w:hAnsi="Times New Roman" w:ascii="Times New Roman"/>
          <w:sz w:val="24"/>
          <w:lang w:eastAsia="hr-HR"/>
        </w:rPr>
        <w:t xml:space="preserve">. mrežna stranica </w:t>
      </w:r>
      <w:r w:rsidR="00B32EFB" w:rsidRPr="00A56874">
        <w:rPr>
          <w:rFonts w:eastAsiaTheme="minorEastAsia" w:hAnsi="Times New Roman" w:ascii="Times New Roman"/>
          <w:sz w:val="24"/>
          <w:lang w:eastAsia="hr-HR"/>
        </w:rPr>
        <w:t>e-Oglasna ploča sudova</w:t>
      </w:r>
      <w:r w:rsidR="00B32EFB">
        <w:rPr>
          <w:rFonts w:eastAsiaTheme="minorEastAsia" w:hAnsi="Times New Roman" w:ascii="Times New Roman"/>
          <w:sz w:val="24"/>
          <w:lang w:eastAsia="hr-HR"/>
        </w:rPr>
        <w:t xml:space="preserve"> (8 dana).</w:t>
      </w:r>
    </w:p>
    <w:p w:rsidRDefault="00B32EFB" w:rsidP="00B32EFB" w:rsidR="00B32EFB" w:rsidRPr="00A56874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B32EFB" w:rsidP="00B32EFB" w:rsidR="00B32EFB" w:rsidRPr="00A56874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B32EFB" w:rsidP="00B32EFB" w:rsidR="00B32EFB" w:rsidRPr="00A56874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B32EFB" w:rsidP="00B32EFB" w:rsidR="00B32EFB" w:rsidRPr="00A56874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4F5027" w:rsidR="004F5027"/>
    <w:sectPr w:rsidSect="00B32EFB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2EFB" w:rsidP="00B32EFB" w:rsidR="00B32EFB">
      <w:pPr>
        <w:spacing w:lineRule="auto" w:line="240" w:after="0"/>
      </w:pPr>
      <w:r>
        <w:separator/>
      </w:r>
    </w:p>
  </w:endnote>
  <w:endnote w:id="0" w:type="continuationSeparator">
    <w:p w:rsidRDefault="00B32EFB" w:rsidP="00B32EFB" w:rsidR="00B32EF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2EFB" w:rsidP="00B32EFB" w:rsidR="00B32EFB">
      <w:pPr>
        <w:spacing w:lineRule="auto" w:line="240" w:after="0"/>
      </w:pPr>
      <w:r>
        <w:separator/>
      </w:r>
    </w:p>
  </w:footnote>
  <w:footnote w:id="0" w:type="continuationSeparator">
    <w:p w:rsidRDefault="00B32EFB" w:rsidP="00B32EFB" w:rsidR="00B32EF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2EFB" w:rsidP="00B32EFB" w:rsidR="00B32EFB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C318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St-240/2015-12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2EFB" w:rsidP="00B32EFB" w:rsidR="00B32EFB" w:rsidRPr="00C244BB">
    <w:pPr>
      <w:pStyle w:val="Zaglavlje"/>
      <w:jc w:val="right"/>
    </w:pPr>
    <w:r>
      <w:rPr>
        <w:szCs w:val="24"/>
      </w:rPr>
      <w:t>2 St-240/2015-12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6E97"/>
    <w:rsid w:val="001D6E97"/>
    <w:rsid w:val="004F5027"/>
    <w:rsid w:val="008C318A"/>
    <w:rsid w:val="00B32EFB"/>
    <w:rsid w:val="00B858AD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2EF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2EFB"/>
    <w:pPr>
      <w:tabs>
        <w:tab w:pos="4536" w:val="center"/>
        <w:tab w:pos="9072" w:val="right"/>
      </w:tabs>
      <w:spacing w:lineRule="auto" w:line="240" w:after="0"/>
      <w:jc w:val="both"/>
    </w:pPr>
    <w:rPr>
      <w:rFonts w:hAnsi="Times New Roman" w:ascii="Times New Roman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B32EF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2EF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2EF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32EF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32EFB"/>
  </w:style>
  <w:style w:styleId="Tekstrezerviranogmjesta" w:type="character">
    <w:name w:val="Placeholder Text"/>
    <w:basedOn w:val="Zadanifontodlomka"/>
    <w:uiPriority w:val="99"/>
    <w:semiHidden/>
    <w:rsid w:val="008C31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318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318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318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318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2EF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2EFB"/>
    <w:pPr>
      <w:tabs>
        <w:tab w:pos="4536" w:val="center"/>
        <w:tab w:pos="9072" w:val="right"/>
      </w:tabs>
      <w:spacing w:after="0" w:line="240" w:lineRule="auto"/>
      <w:jc w:val="both"/>
    </w:pPr>
    <w:rPr>
      <w:rFonts w:ascii="Times New Roman" w:hAnsi="Times New Roman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B32EF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2EF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2EF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32EF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32EFB"/>
  </w:style>
  <w:style w:styleId="Tekstrezerviranogmjesta" w:type="character">
    <w:name w:val="Placeholder Text"/>
    <w:basedOn w:val="Zadanifontodlomka"/>
    <w:uiPriority w:val="99"/>
    <w:semiHidden/>
    <w:rsid w:val="008C31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318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318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318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318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2016.</izvorni_sadrzaj>
    <derivirana_varijabla naziv="DomainObject.DatumDonosenjaOdluke_1">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ANTOLOGIJA d.o.o. GRAČIŠĆE zastupanog po punomoćniku odvj. SANDRA LACMANOVIĆ</izvorni_sadrzaj>
    <derivirana_varijabla naziv="DomainObject.Predmet.ProtustrankaFormated_1">  ANTOLOGIJA d.o.o. GRAČIŠĆE zastupanog po punomoćniku odvj. SANDRA LACMANOVIĆ</derivirana_varijabla>
  </DomainObject.Predmet.ProtustrankaFormated>
  <DomainObject.Predmet.ProtustrankaFormatedOIB>
    <izvorni_sadrzaj>  ANTOLOGIJA d.o.o. GRAČIŠĆE, OIB 94373305627 zastupanog po punomoćniku odvj. SANDRA LACMANOVIĆ</izvorni_sadrzaj>
    <derivirana_varijabla naziv="DomainObject.Predmet.ProtustrankaFormatedOIB_1">  ANTOLOGIJA d.o.o. GRAČIŠĆE, OIB 94373305627 zastupanog po punomoćniku odvj. SANDRA LACMANOVIĆ</derivirana_varijabla>
  </DomainObject.Predmet.ProtustrankaFormatedOIB>
  <DomainObject.Predmet.ProtustrankaFormatedWithAdress>
    <izvorni_sadrzaj> ANTOLOGIJA d.o.o. GRAČIŠĆE, Gračišće 84B, 52403 Gračišće zastupanog po punomoćniku odvj. SANDRA LACMANOVIĆ</izvorni_sadrzaj>
    <derivirana_varijabla naziv="DomainObject.Predmet.ProtustrankaFormatedWithAdress_1"> ANTOLOGIJA d.o.o. GRAČIŠĆE, Gračišće 84B, 52403 Gračišće zastupanog po punomoćniku odvj. SANDRA LACMANOVIĆ</derivirana_varijabla>
  </DomainObject.Predmet.ProtustrankaFormatedWithAdress>
  <DomainObject.Predmet.ProtustrankaFormatedWithAdressOIB>
    <izvorni_sadrzaj> ANTOLOGIJA d.o.o. GRAČIŠĆE, OIB 94373305627, Gračišće 84B, 52403 Gračišće zastupanog po punomoćniku odvj. SANDRA LACMANOVIĆ</izvorni_sadrzaj>
    <derivirana_varijabla naziv="DomainObject.Predmet.ProtustrankaFormatedWithAdressOIB_1"> ANTOLOGIJA d.o.o. GRAČIŠĆE, OIB 94373305627, Gračišće 84B, 52403 Gračišće zastupanog po punomoćniku odvj. SANDRA LACMANOVIĆ</derivirana_varijabla>
  </DomainObject.Predmet.ProtustrankaFormatedWithAdressOIB>
  <DomainObject.Predmet.ProtustrankaWithAdress>
    <izvorni_sadrzaj>ANTOLOGIJA d.o.o. GRAČIŠĆE Gračišće 84B, 52403 Gračišće</izvorni_sadrzaj>
    <derivirana_varijabla naziv="DomainObject.Predmet.ProtustrankaWithAdress_1">ANTOLOGIJA d.o.o. GRAČIŠĆE Gračišće 84B, 52403 Gračišće</derivirana_varijabla>
  </DomainObject.Predmet.ProtustrankaWithAdress>
  <DomainObject.Predmet.ProtustrankaWithAdressOIB>
    <izvorni_sadrzaj>ANTOLOGIJA d.o.o. GRAČIŠĆE, OIB 94373305627, Gračišće 84B, 52403 Gračišće</izvorni_sadrzaj>
    <derivirana_varijabla naziv="DomainObject.Predmet.ProtustrankaWithAdressOIB_1">ANTOLOGIJA d.o.o. GRAČIŠĆE, OIB 94373305627, Gračišće 84B, 52403 Gračišće</derivirana_varijabla>
  </DomainObject.Predmet.ProtustrankaWithAdressOIB>
  <DomainObject.Predmet.ProtustrankaNazivFormated>
    <izvorni_sadrzaj>ANTOLOGIJA d.o.o. GRAČIŠĆE</izvorni_sadrzaj>
    <derivirana_varijabla naziv="DomainObject.Predmet.ProtustrankaNazivFormated_1">ANTOLOGIJA d.o.o. GRAČIŠĆE</derivirana_varijabla>
  </DomainObject.Predmet.ProtustrankaNazivFormated>
  <DomainObject.Predmet.ProtustrankaNazivFormatedOIB>
    <izvorni_sadrzaj>ANTOLOGIJA d.o.o. GRAČIŠĆE, OIB 94373305627</izvorni_sadrzaj>
    <derivirana_varijabla naziv="DomainObject.Predmet.ProtustrankaNazivFormatedOIB_1">ANTOLOGIJA d.o.o. GRAČIŠĆE, OIB 94373305627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2720183.43</izvorni_sadrzaj>
    <derivirana_varijabla naziv="DomainObject.Predmet.TrenutnaVrijednost_1">2720183.43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ANTOLOGIJA d.o.o. GRAČIŠĆE zastupanog po punomoćniku odvj. SANDRA LACMANOVIĆ</item>
    </izvorni_sadrzaj>
    <derivirana_varijabla naziv="DomainObject.Predmet.ProtuStrankaListFormated_1">
      <item>ANTOLOGIJA d.o.o. GRAČIŠĆE zastupanog po punomoćniku odvj. SANDRA LACMANOVIĆ</item>
    </derivirana_varijabla>
  </DomainObject.Predmet.ProtuStrankaListFormated>
  <DomainObject.Predmet.ProtuStrankaListFormatedOIB>
    <izvorni_sadrzaj>
      <item>ANTOLOGIJA d.o.o. GRAČIŠĆE, OIB 94373305627 zastupanog po punomoćniku odvj. SANDRA LACMANOVIĆ</item>
    </izvorni_sadrzaj>
    <derivirana_varijabla naziv="DomainObject.Predmet.ProtuStrankaListFormatedOIB_1">
      <item>ANTOLOGIJA d.o.o. GRAČIŠĆE, OIB 94373305627 zastupanog po punomoćniku odvj. SANDRA LACMANOVIĆ</item>
    </derivirana_varijabla>
  </DomainObject.Predmet.ProtuStrankaListFormatedOIB>
  <DomainObject.Predmet.ProtuStrankaListFormatedWithAdress>
    <izvorni_sadrzaj>
      <item>ANTOLOGIJA d.o.o. GRAČIŠĆE, Gračišće 84B, 52403 Gračišće zastupanog po punomoćniku odvj. SANDRA LACMANOVIĆ</item>
    </izvorni_sadrzaj>
    <derivirana_varijabla naziv="DomainObject.Predmet.ProtuStrankaListFormatedWithAdress_1">
      <item>ANTOLOGIJA d.o.o. GRAČIŠĆE, Gračišće 84B, 52403 Gračišće zastupanog po punomoćniku odvj. SANDRA LACMANOVIĆ</item>
    </derivirana_varijabla>
  </DomainObject.Predmet.ProtuStrankaListFormatedWithAdress>
  <DomainObject.Predmet.ProtuStrankaListFormatedWithAdressOIB>
    <izvorni_sadrzaj>
      <item>ANTOLOGIJA d.o.o. GRAČIŠĆE, OIB 94373305627, Gračišće 84B, 52403 Gračišće zastupanog po punomoćniku odvj. SANDRA LACMANOVIĆ</item>
    </izvorni_sadrzaj>
    <derivirana_varijabla naziv="DomainObject.Predmet.ProtuStrankaListFormatedWithAdressOIB_1">
      <item>ANTOLOGIJA d.o.o. GRAČIŠĆE, OIB 94373305627, Gračišće 84B, 52403 Gračišće zastupanog po punomoćniku odvj. SANDRA LACMANOVIĆ</item>
    </derivirana_varijabla>
  </DomainObject.Predmet.ProtuStrankaListFormatedWithAdressOIB>
  <DomainObject.Predmet.ProtuStrankaListNazivFormated>
    <izvorni_sadrzaj>
      <item>ANTOLOGIJA d.o.o. GRAČIŠĆE</item>
    </izvorni_sadrzaj>
    <derivirana_varijabla naziv="DomainObject.Predmet.ProtuStrankaListNazivFormated_1">
      <item>ANTOLOGIJA d.o.o. GRAČIŠĆE</item>
    </derivirana_varijabla>
  </DomainObject.Predmet.ProtuStrankaListNazivFormated>
  <DomainObject.Predmet.ProtuStrankaListNazivFormatedOIB>
    <izvorni_sadrzaj>
      <item>ANTOLOGIJA d.o.o. GRAČIŠĆE, OIB 94373305627</item>
    </izvorni_sadrzaj>
    <derivirana_varijabla naziv="DomainObject.Predmet.ProtuStrankaListNazivFormatedOIB_1">
      <item>ANTOLOGIJA d.o.o. GRAČIŠĆE, OIB 94373305627</item>
    </derivirana_varijabla>
  </DomainObject.Predmet.ProtuStrankaListNazivFormatedOIB>
  <DomainObject.Predmet.OstaliListFormated>
    <izvorni_sadrzaj>
      <item>odvj. SANDRA LACMANOVIĆ punomoćnik sudionika u postupku ANTOLOGIJA d.o.o. GRAČIŠĆE</item>
    </izvorni_sadrzaj>
    <derivirana_varijabla naziv="DomainObject.Predmet.OstaliListFormated_1">
      <item>odvj. SANDRA LACMANOVIĆ punomoćnik sudionika u postupku ANTOLOGIJA d.o.o. GRAČIŠĆE</item>
    </derivirana_varijabla>
  </DomainObject.Predmet.OstaliListFormated>
  <DomainObject.Predmet.OstaliListFormatedOIB>
    <izvorni_sadrzaj>
      <item>odvj. SANDRA LACMANOVIĆ punomoćnik sudionika u postupku ANTOLOGIJA d.o.o. GRAČIŠĆE</item>
    </izvorni_sadrzaj>
    <derivirana_varijabla naziv="DomainObject.Predmet.OstaliListFormatedOIB_1">
      <item>odvj. SANDRA LACMANOVIĆ punomoćnik sudionika u postupku ANTOLOGIJA d.o.o. GRAČIŠĆE</item>
    </derivirana_varijabla>
  </DomainObject.Predmet.OstaliListFormatedOIB>
  <DomainObject.Predmet.OstaliListFormatedWithAdress>
    <izvorni_sadrzaj>
      <item>odvj. SANDRA LACMANOVIĆ, Augusta Cesarca 8, 10000 Zagreb punomoćnik sudionika u postupku ANTOLOGIJA d.o.o. GRAČIŠĆE</item>
    </izvorni_sadrzaj>
    <derivirana_varijabla naziv="DomainObject.Predmet.OstaliListFormatedWithAdress_1">
      <item>odvj. SANDRA LACMANOVIĆ, Augusta Cesarca 8, 10000 Zagreb punomoćnik sudionika u postupku ANTOLOGIJA d.o.o. GRAČIŠĆE</item>
    </derivirana_varijabla>
  </DomainObject.Predmet.OstaliListFormatedWithAdress>
  <DomainObject.Predmet.OstaliListFormatedWithAdressOIB>
    <izvorni_sadrzaj>
      <item>odvj. SANDRA LACMANOVIĆ, Augusta Cesarca 8, 10000 Zagreb punomoćnik sudionika u postupku ANTOLOGIJA d.o.o. GRAČIŠĆE</item>
    </izvorni_sadrzaj>
    <derivirana_varijabla naziv="DomainObject.Predmet.OstaliListFormatedWithAdressOIB_1">
      <item>odvj. SANDRA LACMANOVIĆ, Augusta Cesarca 8, 10000 Zagreb punomoćnik sudionika u postupku ANTOLOGIJA d.o.o. GRAČIŠĆE</item>
    </derivirana_varijabla>
  </DomainObject.Predmet.OstaliListFormatedWithAdressOIB>
  <DomainObject.Predmet.OstaliListNazivFormated>
    <izvorni_sadrzaj>
      <item>odvj. SANDRA LACMANOVIĆ</item>
    </izvorni_sadrzaj>
    <derivirana_varijabla naziv="DomainObject.Predmet.OstaliListNazivFormated_1">
      <item>odvj. SANDRA LACMANOVIĆ</item>
    </derivirana_varijabla>
  </DomainObject.Predmet.OstaliListNazivFormated>
  <DomainObject.Predmet.OstaliListNazivFormatedOIB>
    <izvorni_sadrzaj>
      <item>odvj. SANDRA LACMANOVIĆ</item>
    </izvorni_sadrzaj>
    <derivirana_varijabla naziv="DomainObject.Predmet.OstaliListNazivFormatedOIB_1">
      <item>odvj. SANDRA LACMANOVIĆ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ANTOLOGIJA d.o.o. GRAČIŠĆE</izvorni_sadrzaj>
    <derivirana_varijabla naziv="DomainObject.Predmet.ProtustrankaIDrugi_1">ANTOLOGIJA d.o.o. GRAČIŠĆE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ANTOLOGIJA d.o.o. GRAČIŠĆE, OIB 94373305627, Gračišće 84B, 52403 Gračišće</izvorni_sadrzaj>
    <derivirana_varijabla naziv="DomainObject.Predmet.ProtustrankaIDrugiAdressOIB_1">ANTOLOGIJA d.o.o. GRAČIŠĆE, OIB 94373305627, Gračišće 84B, 52403 Gračišće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ANTOLOGIJA d.o.o. GRAČIŠĆE</item>
      <item>odvj. SANDRA LACMANOVIĆ</item>
    </izvorni_sadrzaj>
    <derivirana_varijabla naziv="DomainObject.Predmet.SudioniciListNaziv_1">
      <item>FINANCIJSKA AGENCIJA, RC RIJEKA, PODRUŽNICA PULA, PULA</item>
      <item>ANTOLOGIJA d.o.o. GRAČIŠĆE</item>
      <item>odvj. SANDRA LACMANOVIĆ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ANTOLOGIJA d.o.o. GRAČIŠĆE, OIB 94373305627, Gračišće 84B,52403 Gračišće</item>
      <item>odvj. SANDRA LACMANOVIĆ, Augusta Cesarca 8,10000 Zagreb</item>
    </izvorni_sadrzaj>
    <derivirana_varijabla naziv="DomainObject.Predmet.SudioniciListAdressOIB_1">
      <item>FINANCIJSKA AGENCIJA, RC RIJEKA, PODRUŽNICA PULA, PULA, OIB 85821130368, Ulica grada Vukovara 70,Zagreb</item>
      <item>ANTOLOGIJA d.o.o. GRAČIŠĆE, OIB 94373305627, Gračišće 84B,52403 Gračišće</item>
      <item>odvj. SANDRA LACMANOVIĆ, Augusta Cesarca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94373305627</item>
      <item>, OIB null</item>
    </izvorni_sadrzaj>
    <derivirana_varijabla naziv="DomainObject.Predmet.SudioniciListNazivOIB_1">
      <item>, OIB 85821130368</item>
      <item>, OIB 94373305627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589</properties:Words>
  <properties:Characters>3164</properties:Characters>
  <properties:Lines>77</properties:Lines>
  <properties:Paragraphs>25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2016-08-01T12:42:00Z</dcterms:created>
  <dc:creator>Mihaela Kaligari</dc:creator>
  <dc:description/>
  <cp:keywords/>
  <cp:lastModifiedBy>Jasmina Matika</cp:lastModifiedBy>
  <cp:lastPrinted>2016-08-01T13:02:00Z</cp:lastPrinted>
  <dcterms:modified xmlns:xsi="http://www.w3.org/2001/XMLSchema-instance" xsi:type="dcterms:W3CDTF">2016-08-22T07:23:00Z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