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93ec0" w14:paraId="1093ec0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dužnikom </w:t>
      </w:r>
      <w:r w:rsidR="00F06DBA" w:rsidRPr="00F06DBA">
        <w:t>MOJ MALI VRT j.d.o.o.</w:t>
      </w:r>
      <w:r w:rsidR="00B67DDB">
        <w:t>,</w:t>
      </w:r>
      <w:r w:rsidRPr="006945A2">
        <w:t xml:space="preserve"> </w:t>
      </w:r>
      <w:r w:rsidR="00F06DBA" w:rsidRPr="00F06DBA">
        <w:t>Umag</w:t>
      </w:r>
      <w:r w:rsidRPr="006945A2">
        <w:t xml:space="preserve">, </w:t>
      </w:r>
      <w:r w:rsidR="00F06DBA" w:rsidRPr="00F06DBA">
        <w:t>Vinogradarska 1</w:t>
      </w:r>
      <w:r w:rsidRPr="006945A2">
        <w:t xml:space="preserve">, OIB: </w:t>
      </w:r>
      <w:r w:rsidR="00F06DBA" w:rsidRPr="00F06DBA">
        <w:t>92133186156</w:t>
      </w:r>
      <w:r w:rsidRPr="006945A2">
        <w:t xml:space="preserve">, 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F06DBA" w:rsidP="00F06DBA" w:rsidR="00F06DBA" w:rsidRPr="006945A2">
      <w:pPr>
        <w:jc w:val="both"/>
      </w:pPr>
      <w:r>
        <w:tab/>
      </w:r>
      <w:r w:rsidR="005D6592" w:rsidRPr="006945A2">
        <w:t xml:space="preserve">I. Otvara se stečajni postupak nad dužnikom </w:t>
      </w:r>
      <w:r w:rsidRPr="00F06DBA">
        <w:t>MOJ MALI VRT j.d.o.o.</w:t>
      </w:r>
      <w:r>
        <w:t>,</w:t>
      </w:r>
      <w:r w:rsidRPr="006945A2">
        <w:t xml:space="preserve"> </w:t>
      </w:r>
      <w:r w:rsidRPr="00F06DBA">
        <w:t>Umag</w:t>
      </w:r>
      <w:r w:rsidRPr="006945A2">
        <w:t xml:space="preserve">, </w:t>
      </w:r>
      <w:r w:rsidRPr="00F06DBA">
        <w:t>Vinogradarska 1</w:t>
      </w:r>
      <w:r w:rsidRPr="006945A2">
        <w:t xml:space="preserve">, OIB: </w:t>
      </w:r>
      <w:r w:rsidRPr="00F06DBA">
        <w:t>92133186156</w:t>
      </w:r>
      <w:r>
        <w:t>.</w:t>
      </w:r>
    </w:p>
    <w:p w:rsidRDefault="009A0361" w:rsidP="00A63D9D" w:rsidR="009A0361" w:rsidRPr="006945A2">
      <w:pPr>
        <w:ind w:firstLine="720"/>
        <w:jc w:val="both"/>
      </w:pPr>
    </w:p>
    <w:p w:rsidRDefault="005D6592" w:rsidP="005D6592" w:rsidR="005D6592" w:rsidRPr="006945A2">
      <w:pPr>
        <w:ind w:firstLine="720"/>
        <w:jc w:val="both"/>
      </w:pPr>
      <w:r w:rsidRPr="006945A2">
        <w:t xml:space="preserve">II. Za stečajnog upravitelja imenuje se </w:t>
      </w:r>
      <w:r w:rsidR="00F06DBA">
        <w:t>Jelenko Lehki</w:t>
      </w:r>
      <w:r w:rsidRPr="006945A2">
        <w:t xml:space="preserve"> iz </w:t>
      </w:r>
      <w:r w:rsidR="009A0361">
        <w:t>Zagreba</w:t>
      </w:r>
      <w:r w:rsidRPr="006945A2">
        <w:t xml:space="preserve">, </w:t>
      </w:r>
      <w:r w:rsidR="00F06DBA">
        <w:t>Pavla Hatza 10</w:t>
      </w:r>
      <w:r w:rsidRPr="006945A2">
        <w:t xml:space="preserve">, OIB: </w:t>
      </w:r>
      <w:r w:rsidR="00F06DBA">
        <w:t>96068307857</w:t>
      </w:r>
      <w:r w:rsidRPr="006945A2">
        <w:t>.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broj </w:t>
      </w:r>
      <w:r w:rsidR="006945A2" w:rsidRPr="00F92A06">
        <w:t>020</w:t>
      </w:r>
      <w:r w:rsidRPr="00F92A06">
        <w:t>-</w:t>
      </w:r>
      <w:r w:rsidR="00F06DBA">
        <w:t>655</w:t>
      </w:r>
      <w:r w:rsidR="006945A2" w:rsidRPr="00F92A06">
        <w:t>-16</w:t>
      </w:r>
      <w:r w:rsidRPr="00F92A06">
        <w:t xml:space="preserve">, te da nastavi sa daljnjom pljenidbom do iznosa od </w:t>
      </w:r>
      <w:r w:rsidR="00F06DBA">
        <w:t>5</w:t>
      </w:r>
      <w:r w:rsidRPr="00F92A06">
        <w:t>.000,00 kn prema rješenju ovog suda posl. broj: 1 St-</w:t>
      </w:r>
      <w:r w:rsidR="00F06DBA">
        <w:t>655</w:t>
      </w:r>
      <w:r w:rsidR="00F92A06" w:rsidRPr="00F92A06">
        <w:t>/16-3</w:t>
      </w:r>
      <w:r w:rsidRPr="00F92A06">
        <w:t xml:space="preserve"> od</w:t>
      </w:r>
      <w:r w:rsidR="00F92A06" w:rsidRPr="00F92A06">
        <w:t xml:space="preserve"> </w:t>
      </w:r>
      <w:r w:rsidR="00F06DBA">
        <w:t>20</w:t>
      </w:r>
      <w:r w:rsidR="00F92A06" w:rsidRPr="00F92A06">
        <w:t xml:space="preserve">. </w:t>
      </w:r>
      <w:r w:rsidR="00F06DBA">
        <w:t>travnja</w:t>
      </w:r>
      <w:r w:rsidR="0000405A" w:rsidRPr="00F92A06">
        <w:t xml:space="preserve"> </w:t>
      </w:r>
      <w:r w:rsidR="00F92A06" w:rsidRPr="00F92A06">
        <w:t>2016</w:t>
      </w:r>
      <w:r w:rsidRPr="00F92A06">
        <w:t>. godine.</w:t>
      </w:r>
    </w:p>
    <w:p w:rsidRDefault="005D6592" w:rsidP="005D6592" w:rsidR="005D6592">
      <w:pPr>
        <w:jc w:val="both"/>
      </w:pPr>
    </w:p>
    <w:p w:rsidRDefault="005D6592" w:rsidP="00F06DBA" w:rsidR="00F06DBA" w:rsidRPr="006945A2">
      <w:pPr>
        <w:jc w:val="both"/>
      </w:pPr>
      <w:r>
        <w:t xml:space="preserve">IV. Zaključuje se stečajni postupak nad dužnikom </w:t>
      </w:r>
      <w:r w:rsidR="00F06DBA" w:rsidRPr="00F06DBA">
        <w:t>MOJ MALI VRT j.d.o.o.</w:t>
      </w:r>
      <w:r w:rsidR="00F06DBA">
        <w:t>,</w:t>
      </w:r>
      <w:r w:rsidR="00F06DBA" w:rsidRPr="006945A2">
        <w:t xml:space="preserve"> </w:t>
      </w:r>
      <w:r w:rsidR="00F06DBA" w:rsidRPr="00F06DBA">
        <w:t>Umag</w:t>
      </w:r>
      <w:r w:rsidR="00F06DBA" w:rsidRPr="006945A2">
        <w:t xml:space="preserve">, </w:t>
      </w:r>
      <w:r w:rsidR="00F06DBA" w:rsidRPr="00F06DBA">
        <w:t>Vinogradarska 1</w:t>
      </w:r>
      <w:r w:rsidR="00F06DBA" w:rsidRPr="006945A2">
        <w:t xml:space="preserve">, OIB: </w:t>
      </w:r>
      <w:r w:rsidR="00F06DBA" w:rsidRPr="00F06DBA">
        <w:t>92133186156</w:t>
      </w:r>
      <w:r w:rsidR="00F06DBA">
        <w:t>.</w:t>
      </w:r>
      <w:r w:rsidR="00F06DBA" w:rsidRPr="006945A2">
        <w:t xml:space="preserve"> </w:t>
      </w:r>
    </w:p>
    <w:p w:rsidRDefault="00B67DDB" w:rsidP="005D6592" w:rsidR="00B67DDB" w:rsidRPr="0000405A">
      <w:pPr>
        <w:ind w:firstLine="720"/>
        <w:jc w:val="both"/>
        <w:rPr>
          <w:color w:val="FF0000"/>
        </w:rPr>
      </w:pPr>
    </w:p>
    <w:p w:rsidRDefault="005D6592" w:rsidP="005D6592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posl.br. St-</w:t>
      </w:r>
      <w:r w:rsidR="00F06DBA">
        <w:t>655</w:t>
      </w:r>
      <w:r w:rsidR="006945A2">
        <w:t>/16</w:t>
      </w:r>
      <w:r>
        <w:t>-</w:t>
      </w:r>
      <w:r w:rsidR="00DB07B6">
        <w:t>4</w:t>
      </w:r>
      <w:r w:rsidRPr="001B1D09">
        <w:t xml:space="preserve"> od </w:t>
      </w:r>
      <w:r w:rsidR="00F06DBA">
        <w:t>20</w:t>
      </w:r>
      <w:r w:rsidR="006945A2">
        <w:t xml:space="preserve">. </w:t>
      </w:r>
      <w:r w:rsidR="00F06DBA">
        <w:t>travnja</w:t>
      </w:r>
      <w:r w:rsidR="0000405A">
        <w:t xml:space="preserve">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 xml:space="preserve">Navedeno rješenje objavljeno je na mrežnoj stranici e-oglasna ploča sudova </w:t>
      </w:r>
      <w:r w:rsidR="006C6EFE">
        <w:t xml:space="preserve">             </w:t>
      </w:r>
      <w:r w:rsidR="00F06DBA">
        <w:t>20</w:t>
      </w:r>
      <w:r w:rsidRPr="00F92A06">
        <w:t xml:space="preserve">. </w:t>
      </w:r>
      <w:r w:rsidR="00F06DBA">
        <w:t>travnja</w:t>
      </w:r>
      <w:r w:rsidR="006945A2" w:rsidRPr="00F92A06">
        <w:t xml:space="preserve"> 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F06DBA">
        <w:t>655/16-6</w:t>
      </w:r>
      <w:r w:rsidRPr="00F92A06">
        <w:t xml:space="preserve"> od </w:t>
      </w:r>
      <w:r w:rsidR="00F06DBA">
        <w:t>13</w:t>
      </w:r>
      <w:r w:rsidR="00F92A06" w:rsidRPr="00F92A06">
        <w:t>. lipnja</w:t>
      </w:r>
      <w:r w:rsidR="00EC0D58" w:rsidRPr="00F92A06">
        <w:t xml:space="preserve">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F06DBA">
        <w:t>13</w:t>
      </w:r>
      <w:r w:rsidRPr="00CB7466">
        <w:t xml:space="preserve">. </w:t>
      </w:r>
      <w:r w:rsidR="00F92A06" w:rsidRPr="00CB7466">
        <w:t>lipnja</w:t>
      </w:r>
      <w:r w:rsidRPr="00CB7466">
        <w:t xml:space="preserve"> 2016. godine, a skinuto je sa oglasne </w:t>
      </w:r>
      <w:r w:rsidR="00F06DBA">
        <w:t>20</w:t>
      </w:r>
      <w:r w:rsidRPr="00CB7466">
        <w:t xml:space="preserve">. </w:t>
      </w:r>
      <w:r w:rsidR="00F92A06" w:rsidRPr="00CB7466">
        <w:t>lipnja</w:t>
      </w:r>
      <w:r w:rsidRPr="00CB7466">
        <w:t xml:space="preserve"> 2016. godine. U roku od 15 dana, koji rok je istekao </w:t>
      </w:r>
      <w:r w:rsidR="00F06DBA">
        <w:t>05</w:t>
      </w:r>
      <w:r w:rsidRPr="00CB7466">
        <w:t xml:space="preserve">. </w:t>
      </w:r>
      <w:r w:rsidR="009A0361">
        <w:t>srpnja</w:t>
      </w:r>
      <w:r w:rsidRPr="00CB7466">
        <w:t xml:space="preserve"> 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C44F3F" w:rsidP="005D6592" w:rsidR="005D6592" w:rsidRPr="00CB7466">
      <w:pPr>
        <w:ind w:firstLine="720"/>
        <w:jc w:val="both"/>
      </w:pPr>
      <w:r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</w:t>
      </w:r>
      <w:r w:rsidR="005D6592" w:rsidRPr="00CB7466">
        <w:t xml:space="preserve">. 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9A0361">
        <w:t>22</w:t>
      </w:r>
      <w:r w:rsidR="00621F87">
        <w:t>. srpnja</w:t>
      </w:r>
      <w:r w:rsidR="00EC0D58">
        <w:t xml:space="preserve">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</w:t>
      </w:r>
      <w:r w:rsidR="00482C2C">
        <w:t xml:space="preserve"> </w:t>
      </w:r>
      <w:r w:rsidRPr="001B1D09">
        <w:t xml:space="preserve">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  Damir Rabar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5D6592" w:rsidR="005D6592" w:rsidRPr="001B1D09">
      <w:pPr>
        <w:jc w:val="both"/>
      </w:pPr>
      <w:r w:rsidRPr="001B1D09">
        <w:t>DNA:</w:t>
      </w:r>
    </w:p>
    <w:p w:rsidRDefault="00F06DBA" w:rsidP="00F06DBA" w:rsidR="00AB6FA0">
      <w:pPr>
        <w:jc w:val="both"/>
      </w:pPr>
      <w:r>
        <w:t xml:space="preserve">         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Pr="00F06DBA">
        <w:t>MOJ MALI VRT j.d.o.o.</w:t>
      </w:r>
      <w:r>
        <w:t>,</w:t>
      </w:r>
      <w:r w:rsidRPr="006945A2">
        <w:t xml:space="preserve"> </w:t>
      </w:r>
      <w:r w:rsidRPr="00F06DBA">
        <w:t>Umag</w:t>
      </w:r>
      <w:r w:rsidRPr="006945A2">
        <w:t xml:space="preserve">, </w:t>
      </w:r>
      <w:r w:rsidRPr="00F06DBA">
        <w:t>Vinogradarska 1</w:t>
      </w:r>
    </w:p>
    <w:p w:rsidRDefault="005D6592" w:rsidP="005D6592" w:rsidR="005D6592" w:rsidRPr="001158E5">
      <w:pPr>
        <w:ind w:firstLine="720"/>
        <w:jc w:val="both"/>
      </w:pPr>
      <w:r>
        <w:t>- predlagatelju</w:t>
      </w:r>
      <w:r w:rsidR="00CB7466">
        <w:t xml:space="preserve"> FINANCIJSKA</w:t>
      </w:r>
      <w:r w:rsidR="00B67DDB">
        <w:t xml:space="preserve"> AGENCIJA</w:t>
      </w:r>
      <w:r w:rsidR="00621F87">
        <w:t xml:space="preserve"> - Podružnica Pula, Giardini 5, Pula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stečajn</w:t>
      </w:r>
      <w:r w:rsidR="001E7D33">
        <w:t xml:space="preserve">om </w:t>
      </w:r>
      <w:r w:rsidRPr="001158E5">
        <w:t>upravitelj</w:t>
      </w:r>
      <w:r w:rsidR="001E7D33">
        <w:t>u</w:t>
      </w:r>
      <w:r w:rsidR="00507B1F">
        <w:t xml:space="preserve"> </w:t>
      </w:r>
      <w:r w:rsidR="00F06DBA">
        <w:t>Jelenko Lehki</w:t>
      </w:r>
      <w:r w:rsidR="00F06DBA" w:rsidRPr="006945A2">
        <w:t xml:space="preserve"> iz </w:t>
      </w:r>
      <w:r w:rsidR="00F06DBA">
        <w:t>Zagreba</w:t>
      </w:r>
      <w:r w:rsidR="00F06DBA" w:rsidRPr="006945A2">
        <w:t xml:space="preserve">, </w:t>
      </w:r>
      <w:r w:rsidR="00F06DBA">
        <w:t>Pavla Hatza 10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</w:t>
      </w:r>
      <w:r w:rsidR="00507B1F">
        <w:t>,</w:t>
      </w:r>
      <w:r w:rsidRPr="001158E5">
        <w:t xml:space="preserve"> Pula</w:t>
      </w:r>
      <w:r w:rsidR="00507B1F">
        <w:t>, Kranjčevićeva 8</w:t>
      </w:r>
    </w:p>
    <w:p w:rsidRDefault="005D6592" w:rsidP="005D6592" w:rsidR="005D6592">
      <w:pPr>
        <w:ind w:firstLine="720"/>
        <w:jc w:val="both"/>
      </w:pPr>
      <w:r>
        <w:t xml:space="preserve">- </w:t>
      </w:r>
      <w:r w:rsidR="00E41796">
        <w:t>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 xml:space="preserve">sudskom registru </w:t>
      </w:r>
    </w:p>
    <w:p w:rsidRDefault="00460740" w:rsidP="009C424D" w:rsidR="00460740">
      <w:pPr>
        <w:ind w:firstLine="720"/>
        <w:jc w:val="both"/>
      </w:pPr>
      <w:r>
        <w:t>- sudskom registru po pravomoćnosti (sa klauzulom pravomoćnosti i ovršnosti)</w:t>
      </w:r>
    </w:p>
    <w:p w:rsidRDefault="005D6592" w:rsidP="005D6592" w:rsidR="005D6592">
      <w:pPr>
        <w:jc w:val="both"/>
      </w:pPr>
    </w:p>
    <w:sectPr w:rsidSect="007926B9" w:rsidR="005D659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07B6" w:rsidR="00DB07B6">
      <w:r>
        <w:separator/>
      </w:r>
    </w:p>
  </w:endnote>
  <w:endnote w:id="0" w:type="continuationSeparator">
    <w:p w:rsidRDefault="00DB07B6" w:rsidR="00DB07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07B6" w:rsidR="00DB07B6">
      <w:r>
        <w:separator/>
      </w:r>
    </w:p>
  </w:footnote>
  <w:footnote w:id="0" w:type="continuationSeparator">
    <w:p w:rsidRDefault="00DB07B6" w:rsidR="00DB07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7B6" w:rsidP="007926B9" w:rsidR="00DB07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B07B6" w:rsidR="00DB07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7B6" w:rsidP="007926B9" w:rsidR="00DB07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07E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DB07B6" w:rsidP="007926B9" w:rsidR="00DB07B6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1F0973">
      <w:rPr>
        <w:sz w:val="23"/>
        <w:szCs w:val="23"/>
      </w:rPr>
      <w:t>655/16-7</w:t>
    </w:r>
  </w:p>
  <w:p w:rsidRDefault="00DB07B6" w:rsidP="007926B9" w:rsidR="00DB07B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7B6" w:rsidR="00DB07B6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F06DBA">
      <w:rPr>
        <w:sz w:val="23"/>
        <w:szCs w:val="23"/>
      </w:rPr>
      <w:t>655</w:t>
    </w:r>
    <w:r w:rsidR="00B67DDB">
      <w:rPr>
        <w:sz w:val="23"/>
        <w:szCs w:val="23"/>
      </w:rPr>
      <w:t>/16-</w:t>
    </w:r>
    <w:r w:rsidR="00F06DBA">
      <w:rPr>
        <w:sz w:val="23"/>
        <w:szCs w:val="23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95A02"/>
    <w:rsid w:val="001E7D33"/>
    <w:rsid w:val="001F0973"/>
    <w:rsid w:val="00237525"/>
    <w:rsid w:val="00324981"/>
    <w:rsid w:val="00460740"/>
    <w:rsid w:val="00482C2C"/>
    <w:rsid w:val="00507B1F"/>
    <w:rsid w:val="005D6592"/>
    <w:rsid w:val="00621F87"/>
    <w:rsid w:val="006945A2"/>
    <w:rsid w:val="006B422D"/>
    <w:rsid w:val="006C0A2B"/>
    <w:rsid w:val="006C6EFE"/>
    <w:rsid w:val="0076431D"/>
    <w:rsid w:val="00766400"/>
    <w:rsid w:val="007926B9"/>
    <w:rsid w:val="008D2FD3"/>
    <w:rsid w:val="009707EB"/>
    <w:rsid w:val="009A0361"/>
    <w:rsid w:val="009B2C8A"/>
    <w:rsid w:val="009C424D"/>
    <w:rsid w:val="00A63D9D"/>
    <w:rsid w:val="00AB6FA0"/>
    <w:rsid w:val="00B13AEF"/>
    <w:rsid w:val="00B67DDB"/>
    <w:rsid w:val="00C44F3F"/>
    <w:rsid w:val="00C9622A"/>
    <w:rsid w:val="00CB7466"/>
    <w:rsid w:val="00CE6590"/>
    <w:rsid w:val="00DB07B6"/>
    <w:rsid w:val="00DF5E63"/>
    <w:rsid w:val="00E41796"/>
    <w:rsid w:val="00EC0D58"/>
    <w:rsid w:val="00F06DBA"/>
    <w:rsid w:val="00F40213"/>
    <w:rsid w:val="00F92A06"/>
    <w:rsid w:val="00FC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07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7E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7E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7E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7E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07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7E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7E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7E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7E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St-655/2016</izvorni_sadrzaj>
    <derivirana_varijabla naziv="DomainObject.Predmet.OznakaBroj_1">St-655/2016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 MALI VRT j.d.o.o. UMAG</izvorni_sadrzaj>
    <derivirana_varijabla naziv="DomainObject.Predmet.ProtustrankaFormated_1">  MOJ MALI VRT j.d.o.o. UMAG</derivirana_varijabla>
  </DomainObject.Predmet.ProtustrankaFormated>
  <DomainObject.Predmet.ProtustrankaFormatedOIB>
    <izvorni_sadrzaj>  MOJ MALI VRT j.d.o.o. UMAG, OIB 92133186156</izvorni_sadrzaj>
    <derivirana_varijabla naziv="DomainObject.Predmet.ProtustrankaFormatedOIB_1">  MOJ MALI VRT j.d.o.o. UMAG, OIB 92133186156</derivirana_varijabla>
  </DomainObject.Predmet.ProtustrankaFormatedOIB>
  <DomainObject.Predmet.ProtustrankaFormatedWithAdress>
    <izvorni_sadrzaj> MOJ MALI VRT j.d.o.o. UMAG, Vinogradarska 1, 52470 Umag</izvorni_sadrzaj>
    <derivirana_varijabla naziv="DomainObject.Predmet.ProtustrankaFormatedWithAdress_1"> MOJ MALI VRT j.d.o.o. UMAG, Vinogradarska 1, 52470 Umag</derivirana_varijabla>
  </DomainObject.Predmet.ProtustrankaFormatedWithAdress>
  <DomainObject.Predmet.ProtustrankaFormatedWithAdressOIB>
    <izvorni_sadrzaj> MOJ MALI VRT j.d.o.o. UMAG, OIB 92133186156, Vinogradarska 1, 52470 Umag</izvorni_sadrzaj>
    <derivirana_varijabla naziv="DomainObject.Predmet.ProtustrankaFormatedWithAdressOIB_1"> MOJ MALI VRT j.d.o.o. UMAG, OIB 92133186156, Vinogradarska 1, 52470 Umag</derivirana_varijabla>
  </DomainObject.Predmet.ProtustrankaFormatedWithAdressOIB>
  <DomainObject.Predmet.ProtustrankaWithAdress>
    <izvorni_sadrzaj>MOJ MALI VRT j.d.o.o. UMAG Vinogradarska 1, 52470 Umag</izvorni_sadrzaj>
    <derivirana_varijabla naziv="DomainObject.Predmet.ProtustrankaWithAdress_1">MOJ MALI VRT j.d.o.o. UMAG Vinogradarska 1, 52470 Umag</derivirana_varijabla>
  </DomainObject.Predmet.ProtustrankaWithAdress>
  <DomainObject.Predmet.ProtustrankaWithAdressOIB>
    <izvorni_sadrzaj>MOJ MALI VRT j.d.o.o. UMAG, OIB 92133186156, Vinogradarska 1, 52470 Umag</izvorni_sadrzaj>
    <derivirana_varijabla naziv="DomainObject.Predmet.ProtustrankaWithAdressOIB_1">MOJ MALI VRT j.d.o.o. UMAG, OIB 92133186156, Vinogradarska 1, 52470 Umag</derivirana_varijabla>
  </DomainObject.Predmet.ProtustrankaWithAdressOIB>
  <DomainObject.Predmet.ProtustrankaNazivFormated>
    <izvorni_sadrzaj>MOJ MALI VRT j.d.o.o. UMAG</izvorni_sadrzaj>
    <derivirana_varijabla naziv="DomainObject.Predmet.ProtustrankaNazivFormated_1">MOJ MALI VRT j.d.o.o. UMAG</derivirana_varijabla>
  </DomainObject.Predmet.ProtustrankaNazivFormated>
  <DomainObject.Predmet.ProtustrankaNazivFormatedOIB>
    <izvorni_sadrzaj>MOJ MALI VRT j.d.o.o. UMAG, OIB 92133186156</izvorni_sadrzaj>
    <derivirana_varijabla naziv="DomainObject.Predmet.ProtustrankaNazivFormatedOIB_1">MOJ MALI VRT j.d.o.o. UMAG, OIB 92133186156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61112.73</izvorni_sadrzaj>
    <derivirana_varijabla naziv="DomainObject.Predmet.TrenutnaVrijednost_1">61112.73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MOJ MALI VRT j.d.o.o. UMAG</item>
    </izvorni_sadrzaj>
    <derivirana_varijabla naziv="DomainObject.Predmet.ProtuStrankaListFormated_1">
      <item>MOJ MALI VRT j.d.o.o. UMAG</item>
    </derivirana_varijabla>
  </DomainObject.Predmet.ProtuStrankaListFormated>
  <DomainObject.Predmet.ProtuStrankaListFormatedOIB>
    <izvorni_sadrzaj>
      <item>MOJ MALI VRT j.d.o.o. UMAG, OIB 92133186156</item>
    </izvorni_sadrzaj>
    <derivirana_varijabla naziv="DomainObject.Predmet.ProtuStrankaListFormatedOIB_1">
      <item>MOJ MALI VRT j.d.o.o. UMAG, OIB 92133186156</item>
    </derivirana_varijabla>
  </DomainObject.Predmet.ProtuStrankaListFormatedOIB>
  <DomainObject.Predmet.ProtuStrankaListFormatedWithAdress>
    <izvorni_sadrzaj>
      <item>MOJ MALI VRT j.d.o.o. UMAG, Vinogradarska 1, 52470 Umag</item>
    </izvorni_sadrzaj>
    <derivirana_varijabla naziv="DomainObject.Predmet.ProtuStrankaListFormatedWithAdress_1">
      <item>MOJ MALI VRT j.d.o.o. UMAG, Vinogradarska 1, 52470 Umag</item>
    </derivirana_varijabla>
  </DomainObject.Predmet.ProtuStrankaListFormatedWithAdress>
  <DomainObject.Predmet.ProtuStrankaListFormatedWithAdressOIB>
    <izvorni_sadrzaj>
      <item>MOJ MALI VRT j.d.o.o. UMAG, OIB 92133186156, Vinogradarska 1, 52470 Umag</item>
    </izvorni_sadrzaj>
    <derivirana_varijabla naziv="DomainObject.Predmet.ProtuStrankaListFormatedWithAdressOIB_1">
      <item>MOJ MALI VRT j.d.o.o. UMAG, OIB 92133186156, Vinogradarska 1, 52470 Umag</item>
    </derivirana_varijabla>
  </DomainObject.Predmet.ProtuStrankaListFormatedWithAdressOIB>
  <DomainObject.Predmet.ProtuStrankaListNazivFormated>
    <izvorni_sadrzaj>
      <item>MOJ MALI VRT j.d.o.o. UMAG</item>
    </izvorni_sadrzaj>
    <derivirana_varijabla naziv="DomainObject.Predmet.ProtuStrankaListNazivFormated_1">
      <item>MOJ MALI VRT j.d.o.o. UMAG</item>
    </derivirana_varijabla>
  </DomainObject.Predmet.ProtuStrankaListNazivFormated>
  <DomainObject.Predmet.ProtuStrankaListNazivFormatedOIB>
    <izvorni_sadrzaj>
      <item>MOJ MALI VRT j.d.o.o. UMAG, OIB 92133186156</item>
    </izvorni_sadrzaj>
    <derivirana_varijabla naziv="DomainObject.Predmet.ProtuStrankaListNazivFormatedOIB_1">
      <item>MOJ MALI VRT j.d.o.o. UMAG, OIB 92133186156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MOJ MALI VRT j.d.o.o. UMAG</izvorni_sadrzaj>
    <derivirana_varijabla naziv="DomainObject.Predmet.ProtustrankaIDrugi_1">MOJ MALI VRT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MOJ MALI VRT j.d.o.o. UMAG, OIB 92133186156, Vinogradarska 1, 52470 Umag</izvorni_sadrzaj>
    <derivirana_varijabla naziv="DomainObject.Predmet.ProtustrankaIDrugiAdressOIB_1">MOJ MALI VRT j.d.o.o. UMAG, OIB 92133186156, Vinogradarska 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MOJ MALI VRT j.d.o.o. UMAG</item>
    </izvorni_sadrzaj>
    <derivirana_varijabla naziv="DomainObject.Predmet.SudioniciListNaziv_1">
      <item>FINANCIJSKA AGENCIJA, RC RIJEKA, PODRUŽNICA PULA, PULA</item>
      <item>MOJ MALI VRT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MOJ MALI VRT j.d.o.o. UMAG, OIB 92133186156, Vinogradarska 1,52470 Umag</item>
    </izvorni_sadrzaj>
    <derivirana_varijabla naziv="DomainObject.Predmet.SudioniciListAdressOIB_1">
      <item>FINANCIJSKA AGENCIJA, RC RIJEKA, PODRUŽNICA PULA, PULA, OIB 85821130368, Giardini 5,52100 Pula</item>
      <item>MOJ MALI VRT j.d.o.o. UMAG, OIB 92133186156, Vinogradarska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92133186156</item>
    </izvorni_sadrzaj>
    <derivirana_varijabla naziv="DomainObject.Predmet.SudioniciListNazivOIB_1">
      <item>, OIB 85821130368</item>
      <item>, OIB 92133186156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631</properties:Words>
  <properties:Characters>3367</properties:Characters>
  <properties:Lines>89</properties:Lines>
  <properties:Paragraphs>33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2016-07-12T05:47:00Z</dcterms:created>
  <dc:creator>Damir Rabar</dc:creator>
  <cp:lastModifiedBy>Lorena Paris Aničić</cp:lastModifiedBy>
  <cp:lastPrinted>2016-07-12T06:35:00Z</cp:lastPrinted>
  <dcterms:modified xmlns:xsi="http://www.w3.org/2001/XMLSchema-instance" xsi:type="dcterms:W3CDTF">2016-07-22T06:32:00Z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