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9101f" w14:paraId="2c9101f" w:rsidRDefault="002E2276" w:rsidP="00D35BD3" w:rsidR="00D35BD3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210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74</w:t>
      </w:r>
      <w:proofErr w:type="spellEnd"/>
    </w:p>
    <w:p w:rsidRDefault="00D35BD3" w:rsidP="00D35BD3" w:rsidR="00D35BD3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5BD3" w:rsidP="00D35BD3" w:rsidR="00D35BD3" w:rsidRPr="00D21A2C"/>
    <w:p w:rsidRDefault="00D35BD3" w:rsidP="00D35BD3" w:rsidR="00D35BD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35BD3" w:rsidP="00D35BD3" w:rsidR="00D35BD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D35BD3" w:rsidP="00D35BD3" w:rsidR="00D35BD3">
      <w:pPr>
        <w:ind w:hanging="720" w:left="360"/>
        <w:rPr>
          <w:sz w:val="22"/>
          <w:szCs w:val="22"/>
        </w:rPr>
      </w:pPr>
    </w:p>
    <w:p w:rsidRDefault="009452A9" w:rsidP="00D35BD3" w:rsidR="009452A9">
      <w:pPr>
        <w:ind w:hanging="720" w:left="360"/>
        <w:rPr>
          <w:sz w:val="22"/>
          <w:szCs w:val="22"/>
        </w:rPr>
      </w:pPr>
    </w:p>
    <w:p w:rsidRDefault="00D35BD3" w:rsidP="00D35BD3" w:rsidR="00D35BD3"/>
    <w:p w:rsidRDefault="009C6DD4" w:rsidP="00D35BD3" w:rsidR="009C6DD4"/>
    <w:p w:rsidRDefault="002F49D8" w:rsidP="00D35BD3" w:rsidR="002F49D8"/>
    <w:p w:rsidRDefault="00D35BD3" w:rsidP="00D35BD3" w:rsidR="00D35BD3">
      <w:pPr>
        <w:jc w:val="center"/>
      </w:pPr>
      <w:r>
        <w:t>R E P U B L I K A   H R V A T S K A</w:t>
      </w:r>
    </w:p>
    <w:p w:rsidRDefault="00D35BD3" w:rsidP="003B053B" w:rsidR="00D35BD3" w:rsidRPr="003B053B">
      <w:pPr>
        <w:pStyle w:val="Naslov1"/>
        <w:rPr>
          <w:b w:val="false"/>
        </w:rPr>
      </w:pPr>
      <w:r w:rsidRPr="005D03D2">
        <w:rPr>
          <w:b w:val="false"/>
        </w:rPr>
        <w:t>R J E Š E N J E</w:t>
      </w:r>
    </w:p>
    <w:p w:rsidRDefault="00D35BD3" w:rsidP="00D35BD3" w:rsidR="00D35BD3"/>
    <w:p w:rsidRDefault="002F49D8" w:rsidP="00D35BD3" w:rsidR="002F49D8"/>
    <w:p w:rsidRDefault="00D35BD3" w:rsidP="009C6DD4" w:rsidR="009C6DD4">
      <w:pPr>
        <w:pStyle w:val="Tijeloteksta"/>
        <w:ind w:firstLine="720"/>
      </w:pPr>
      <w:r>
        <w:t xml:space="preserve">Trgovački sud u Osijeku, po sucu pojedincu Jadranki Herman kao stečajnom sucu, u stečajnom postupku nad dužnikom VIZURA d.o.o. za graditeljstvo, proizvodnju i trgovinu, u stečaju, Darda, Vatroslava Lisinskog 7,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030104333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74058111395</w:t>
      </w:r>
      <w:proofErr w:type="spellEnd"/>
      <w:r>
        <w:t xml:space="preserve">, dana </w:t>
      </w:r>
      <w:proofErr w:type="spellStart"/>
      <w:r>
        <w:t>28</w:t>
      </w:r>
      <w:proofErr w:type="spellEnd"/>
      <w:r>
        <w:t xml:space="preserve">. rujna </w:t>
      </w:r>
      <w:proofErr w:type="spellStart"/>
      <w:r>
        <w:t>2018</w:t>
      </w:r>
      <w:proofErr w:type="spellEnd"/>
      <w:r>
        <w:t xml:space="preserve">.   </w:t>
      </w:r>
    </w:p>
    <w:p w:rsidRDefault="00D35BD3" w:rsidP="003B053B" w:rsidR="00D35BD3" w:rsidRPr="004E2336">
      <w:pPr>
        <w:pStyle w:val="Tijeloteksta"/>
        <w:ind w:firstLine="720"/>
      </w:pPr>
      <w:r>
        <w:t xml:space="preserve">                   </w:t>
      </w:r>
    </w:p>
    <w:p w:rsidRDefault="00D35BD3" w:rsidP="00D35BD3" w:rsidR="00D35BD3" w:rsidRPr="005D03D2">
      <w:pPr>
        <w:jc w:val="center"/>
      </w:pPr>
      <w:r w:rsidRPr="005D03D2">
        <w:t>r i j e š i o   j e</w:t>
      </w:r>
    </w:p>
    <w:p w:rsidRDefault="00D62A5A" w:rsidP="00C2390C" w:rsidR="00D62A5A"/>
    <w:p w:rsidRDefault="002F49D8" w:rsidP="00C2390C" w:rsidR="002F49D8"/>
    <w:p w:rsidRDefault="00AE22BB" w:rsidP="003B053B" w:rsidR="00CE3160">
      <w:pPr>
        <w:ind w:left="708"/>
        <w:jc w:val="both"/>
      </w:pPr>
      <w:r w:rsidRPr="00AE22BB">
        <w:rPr>
          <w:b/>
        </w:rPr>
        <w:t>I</w:t>
      </w:r>
      <w:r w:rsidR="00EF05C0">
        <w:rPr>
          <w:b/>
        </w:rPr>
        <w:t xml:space="preserve"> </w:t>
      </w:r>
      <w:r w:rsidR="00EF05C0">
        <w:t>Kupcu</w:t>
      </w:r>
      <w:r w:rsidR="00D50B30">
        <w:t xml:space="preserve"> </w:t>
      </w:r>
      <w:proofErr w:type="spellStart"/>
      <w:r w:rsidR="00D35BD3">
        <w:t>SLAVONIJA</w:t>
      </w:r>
      <w:proofErr w:type="spellEnd"/>
      <w:r w:rsidR="00D35BD3">
        <w:t xml:space="preserve"> METALI d.o.o. Osijek, Vukovarska </w:t>
      </w:r>
      <w:proofErr w:type="spellStart"/>
      <w:r w:rsidR="00D35BD3">
        <w:t>308</w:t>
      </w:r>
      <w:proofErr w:type="spellEnd"/>
      <w:r w:rsidR="00D35BD3">
        <w:t xml:space="preserve">, </w:t>
      </w:r>
      <w:proofErr w:type="spellStart"/>
      <w:r w:rsidR="00D35BD3">
        <w:t>OIB</w:t>
      </w:r>
      <w:proofErr w:type="spellEnd"/>
      <w:r w:rsidR="00D35BD3">
        <w:t xml:space="preserve"> </w:t>
      </w:r>
      <w:proofErr w:type="spellStart"/>
      <w:r w:rsidR="00D35BD3">
        <w:t>84723438919</w:t>
      </w:r>
      <w:proofErr w:type="spellEnd"/>
      <w:r w:rsidR="00D35BD3">
        <w:t>,</w:t>
      </w:r>
      <w:r w:rsidR="008B632E">
        <w:t xml:space="preserve"> </w:t>
      </w:r>
      <w:r w:rsidR="00EF05C0">
        <w:t xml:space="preserve">dosuđuju se nekretnine </w:t>
      </w:r>
      <w:r w:rsidR="008B632E">
        <w:t xml:space="preserve">stečajnog dužnika </w:t>
      </w:r>
      <w:r w:rsidR="00D35BD3">
        <w:t xml:space="preserve">VIZURA d.o.o. za graditeljstvo, proizvodnju i trgovinu, u stečaju, Darda, Vatroslava Lisinskog 7, </w:t>
      </w:r>
      <w:proofErr w:type="spellStart"/>
      <w:r w:rsidR="00D35BD3">
        <w:t>MBS</w:t>
      </w:r>
      <w:proofErr w:type="spellEnd"/>
      <w:r w:rsidR="00D35BD3">
        <w:t xml:space="preserve"> </w:t>
      </w:r>
      <w:proofErr w:type="spellStart"/>
      <w:r w:rsidR="00D35BD3">
        <w:t>030104333</w:t>
      </w:r>
      <w:proofErr w:type="spellEnd"/>
      <w:r w:rsidR="00D35BD3">
        <w:t xml:space="preserve">, </w:t>
      </w:r>
      <w:proofErr w:type="spellStart"/>
      <w:r w:rsidR="00D35BD3">
        <w:t>OIB</w:t>
      </w:r>
      <w:proofErr w:type="spellEnd"/>
      <w:r w:rsidR="00D35BD3">
        <w:t xml:space="preserve"> </w:t>
      </w:r>
      <w:proofErr w:type="spellStart"/>
      <w:r w:rsidR="00D35BD3">
        <w:t>74058111395</w:t>
      </w:r>
      <w:proofErr w:type="spellEnd"/>
      <w:r w:rsidR="00871F26">
        <w:rPr>
          <w:bCs/>
        </w:rPr>
        <w:t xml:space="preserve">, </w:t>
      </w:r>
      <w:r w:rsidR="004701E1">
        <w:rPr>
          <w:bCs/>
        </w:rPr>
        <w:t xml:space="preserve"> </w:t>
      </w:r>
      <w:r w:rsidR="007E6CEA">
        <w:t>i to</w:t>
      </w:r>
      <w:r w:rsidR="00397238">
        <w:t>:</w:t>
      </w:r>
      <w:r w:rsidR="00CE3160">
        <w:t xml:space="preserve"> </w:t>
      </w:r>
    </w:p>
    <w:p w:rsidRDefault="00F11FC0" w:rsidP="00F11FC0" w:rsidR="00F11FC0" w:rsidRPr="0022713B">
      <w:pPr>
        <w:pStyle w:val="Odlomakpopisa"/>
        <w:numPr>
          <w:ilvl w:val="0"/>
          <w:numId w:val="19"/>
        </w:numPr>
        <w:jc w:val="both"/>
        <w:rPr>
          <w:color w:val="000000"/>
        </w:rPr>
      </w:pPr>
      <w:proofErr w:type="spellStart"/>
      <w:r>
        <w:rPr>
          <w:color w:val="000000"/>
        </w:rPr>
        <w:t>zk</w:t>
      </w:r>
      <w:proofErr w:type="spellEnd"/>
      <w:r>
        <w:rPr>
          <w:color w:val="000000"/>
        </w:rPr>
        <w:t xml:space="preserve">. ul. </w:t>
      </w:r>
      <w:proofErr w:type="spellStart"/>
      <w:r>
        <w:rPr>
          <w:color w:val="000000"/>
        </w:rPr>
        <w:t>1</w:t>
      </w:r>
      <w:r w:rsidR="00EF05C0">
        <w:rPr>
          <w:color w:val="000000"/>
        </w:rPr>
        <w:t>7890</w:t>
      </w:r>
      <w:proofErr w:type="spellEnd"/>
      <w:r>
        <w:rPr>
          <w:color w:val="000000"/>
        </w:rPr>
        <w:t xml:space="preserve"> k.o. Osijek i to </w:t>
      </w: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10774</w:t>
      </w:r>
      <w:proofErr w:type="spellEnd"/>
      <w:r>
        <w:rPr>
          <w:color w:val="000000"/>
        </w:rPr>
        <w:t>/</w:t>
      </w:r>
      <w:proofErr w:type="spellStart"/>
      <w:r w:rsidR="00A95811">
        <w:rPr>
          <w:color w:val="000000"/>
        </w:rPr>
        <w:t>21</w:t>
      </w:r>
      <w:proofErr w:type="spellEnd"/>
      <w:r>
        <w:rPr>
          <w:color w:val="000000"/>
        </w:rPr>
        <w:t>, u naravi</w:t>
      </w:r>
      <w:r w:rsidR="00A95811">
        <w:rPr>
          <w:color w:val="000000"/>
        </w:rPr>
        <w:t xml:space="preserve"> poslovna zgrada (ured i skladište </w:t>
      </w:r>
      <w:proofErr w:type="spellStart"/>
      <w:r w:rsidR="00A95811">
        <w:rPr>
          <w:color w:val="000000"/>
        </w:rPr>
        <w:t>građ</w:t>
      </w:r>
      <w:proofErr w:type="spellEnd"/>
      <w:r w:rsidR="00A95811">
        <w:rPr>
          <w:color w:val="000000"/>
        </w:rPr>
        <w:t xml:space="preserve">. materijala) Ulica Hrastova, površine </w:t>
      </w:r>
      <w:proofErr w:type="spellStart"/>
      <w:r w:rsidR="00A95811">
        <w:rPr>
          <w:color w:val="000000"/>
        </w:rPr>
        <w:t>459</w:t>
      </w:r>
      <w:proofErr w:type="spellEnd"/>
      <w:r w:rsidR="00A95811">
        <w:rPr>
          <w:color w:val="000000"/>
        </w:rPr>
        <w:t xml:space="preserve"> </w:t>
      </w:r>
      <w:proofErr w:type="spellStart"/>
      <w:r w:rsidR="00A95811">
        <w:rPr>
          <w:color w:val="000000"/>
        </w:rPr>
        <w:t>m2</w:t>
      </w:r>
      <w:proofErr w:type="spellEnd"/>
      <w:r w:rsidR="00A95811">
        <w:rPr>
          <w:color w:val="000000"/>
        </w:rPr>
        <w:t xml:space="preserve"> i dvorište, površine </w:t>
      </w:r>
      <w:proofErr w:type="spellStart"/>
      <w:r w:rsidR="00A95811">
        <w:rPr>
          <w:color w:val="000000"/>
        </w:rPr>
        <w:t>2041</w:t>
      </w:r>
      <w:proofErr w:type="spellEnd"/>
      <w:r w:rsidR="00A95811">
        <w:rPr>
          <w:color w:val="000000"/>
        </w:rPr>
        <w:t xml:space="preserve"> </w:t>
      </w:r>
      <w:proofErr w:type="spellStart"/>
      <w:r w:rsidR="00A95811">
        <w:rPr>
          <w:color w:val="000000"/>
        </w:rPr>
        <w:t>m2</w:t>
      </w:r>
      <w:proofErr w:type="spellEnd"/>
      <w:r w:rsidR="00A95811">
        <w:rPr>
          <w:color w:val="000000"/>
        </w:rPr>
        <w:t xml:space="preserve">, sveukupno površine </w:t>
      </w:r>
      <w:proofErr w:type="spellStart"/>
      <w:r w:rsidR="00A95811">
        <w:rPr>
          <w:color w:val="000000"/>
        </w:rPr>
        <w:t>2500</w:t>
      </w:r>
      <w:proofErr w:type="spellEnd"/>
      <w:r w:rsidR="00A95811">
        <w:rPr>
          <w:color w:val="000000"/>
        </w:rPr>
        <w:t xml:space="preserve"> </w:t>
      </w:r>
      <w:proofErr w:type="spellStart"/>
      <w:r w:rsidR="00A95811">
        <w:rPr>
          <w:color w:val="000000"/>
        </w:rPr>
        <w:t>m2</w:t>
      </w:r>
      <w:proofErr w:type="spellEnd"/>
      <w:r w:rsidR="00A95811">
        <w:rPr>
          <w:color w:val="000000"/>
        </w:rPr>
        <w:t>,</w:t>
      </w:r>
    </w:p>
    <w:p w:rsidRDefault="00C7524D" w:rsidP="00C7524D" w:rsidR="00C7524D">
      <w:pPr>
        <w:ind w:left="708"/>
        <w:jc w:val="both"/>
      </w:pPr>
      <w:r>
        <w:t xml:space="preserve">za </w:t>
      </w:r>
      <w:proofErr w:type="spellStart"/>
      <w:r w:rsidR="00A95811">
        <w:t>kupovninu</w:t>
      </w:r>
      <w:proofErr w:type="spellEnd"/>
      <w:r w:rsidR="00A95811">
        <w:t xml:space="preserve"> u iznosu od </w:t>
      </w:r>
      <w:proofErr w:type="spellStart"/>
      <w:r w:rsidR="00A95811">
        <w:t>762.500</w:t>
      </w:r>
      <w:proofErr w:type="spellEnd"/>
      <w:r w:rsidR="00A95811">
        <w:t>,</w:t>
      </w:r>
      <w:proofErr w:type="spellStart"/>
      <w:r w:rsidR="00A95811">
        <w:t>00</w:t>
      </w:r>
      <w:proofErr w:type="spellEnd"/>
      <w:r w:rsidR="00A95811">
        <w:t xml:space="preserve"> kn, u cijenu nije uračunat PDV.                            </w:t>
      </w:r>
    </w:p>
    <w:p w:rsidRDefault="00C7524D" w:rsidP="00C7524D" w:rsidR="00C7524D">
      <w:pPr>
        <w:ind w:left="708"/>
        <w:jc w:val="both"/>
      </w:pPr>
    </w:p>
    <w:p w:rsidRDefault="00C7524D" w:rsidP="00C7524D" w:rsidR="00313A61">
      <w:pPr>
        <w:ind w:left="708"/>
        <w:jc w:val="both"/>
      </w:pPr>
      <w:r w:rsidRPr="00C7524D">
        <w:rPr>
          <w:b/>
        </w:rPr>
        <w:t xml:space="preserve">II </w:t>
      </w:r>
      <w:r w:rsidR="00A95811" w:rsidRPr="00A95811">
        <w:t>Kupac</w:t>
      </w:r>
      <w:r w:rsidR="00A95811">
        <w:rPr>
          <w:b/>
        </w:rPr>
        <w:t xml:space="preserve"> </w:t>
      </w:r>
      <w:proofErr w:type="spellStart"/>
      <w:r w:rsidR="00A95811">
        <w:rPr>
          <w:b/>
        </w:rPr>
        <w:t>S</w:t>
      </w:r>
      <w:r w:rsidR="00C96B30">
        <w:t>LAVONIJA</w:t>
      </w:r>
      <w:proofErr w:type="spellEnd"/>
      <w:r w:rsidR="00C96B30">
        <w:t xml:space="preserve"> METALI d.o.o. Osijek, Vukovarska </w:t>
      </w:r>
      <w:proofErr w:type="spellStart"/>
      <w:r w:rsidR="00C96B30">
        <w:t>308</w:t>
      </w:r>
      <w:proofErr w:type="spellEnd"/>
      <w:r w:rsidR="00C96B30">
        <w:t xml:space="preserve">, </w:t>
      </w:r>
      <w:proofErr w:type="spellStart"/>
      <w:r w:rsidR="00C96B30">
        <w:t>OIB</w:t>
      </w:r>
      <w:proofErr w:type="spellEnd"/>
      <w:r w:rsidR="00C96B30">
        <w:t xml:space="preserve"> </w:t>
      </w:r>
      <w:proofErr w:type="spellStart"/>
      <w:r w:rsidR="00C96B30">
        <w:t>84723438919</w:t>
      </w:r>
      <w:proofErr w:type="spellEnd"/>
      <w:r>
        <w:t>, k</w:t>
      </w:r>
      <w:r w:rsidR="00A2113E">
        <w:t xml:space="preserve">oji je </w:t>
      </w:r>
      <w:proofErr w:type="spellStart"/>
      <w:r w:rsidR="00A2113E">
        <w:t>razlučni</w:t>
      </w:r>
      <w:proofErr w:type="spellEnd"/>
      <w:r w:rsidR="00A2113E">
        <w:t xml:space="preserve"> vjerovnik i koji se namiruje iz </w:t>
      </w:r>
      <w:proofErr w:type="spellStart"/>
      <w:r w:rsidR="00A2113E">
        <w:t>kupovnine</w:t>
      </w:r>
      <w:proofErr w:type="spellEnd"/>
      <w:r w:rsidR="00A2113E">
        <w:t xml:space="preserve">, nije dužan uplatiti iznos  </w:t>
      </w:r>
      <w:proofErr w:type="spellStart"/>
      <w:r w:rsidR="00A2113E">
        <w:t>kupovnine</w:t>
      </w:r>
      <w:proofErr w:type="spellEnd"/>
      <w:r w:rsidR="00A2113E">
        <w:t xml:space="preserve"> od </w:t>
      </w:r>
      <w:proofErr w:type="spellStart"/>
      <w:r w:rsidR="00A2113E">
        <w:t>762.500</w:t>
      </w:r>
      <w:proofErr w:type="spellEnd"/>
      <w:r w:rsidR="00A2113E">
        <w:t>,</w:t>
      </w:r>
      <w:proofErr w:type="spellStart"/>
      <w:r w:rsidR="00A2113E">
        <w:t>00</w:t>
      </w:r>
      <w:proofErr w:type="spellEnd"/>
      <w:r w:rsidR="00A2113E">
        <w:t xml:space="preserve"> kn, s obzirom da će se isti iznos prebiti s tražbinom kupca kao </w:t>
      </w:r>
      <w:proofErr w:type="spellStart"/>
      <w:r w:rsidR="00A2113E">
        <w:t>razlučnog</w:t>
      </w:r>
      <w:proofErr w:type="spellEnd"/>
      <w:r w:rsidR="00A2113E">
        <w:t xml:space="preserve"> vjerovnika na predmetnim nekretninama. </w:t>
      </w:r>
    </w:p>
    <w:p w:rsidRDefault="00A2113E" w:rsidP="00C7524D" w:rsidR="00A2113E">
      <w:pPr>
        <w:ind w:left="708"/>
        <w:jc w:val="both"/>
      </w:pPr>
    </w:p>
    <w:p w:rsidRDefault="00313A61" w:rsidP="00C7524D" w:rsidR="00313A61">
      <w:pPr>
        <w:ind w:left="708"/>
        <w:jc w:val="both"/>
      </w:pPr>
      <w:r w:rsidRPr="00313A61">
        <w:rPr>
          <w:b/>
        </w:rPr>
        <w:t>III</w:t>
      </w:r>
      <w:r>
        <w:t xml:space="preserve"> </w:t>
      </w:r>
      <w:r w:rsidR="00A2113E">
        <w:t xml:space="preserve">Kupac </w:t>
      </w:r>
      <w:proofErr w:type="spellStart"/>
      <w:r w:rsidR="00C96B30">
        <w:t>SLAVONIJA</w:t>
      </w:r>
      <w:proofErr w:type="spellEnd"/>
      <w:r w:rsidR="00C96B30">
        <w:t xml:space="preserve"> METALI d.o.o. Osijek, Vukovarska </w:t>
      </w:r>
      <w:proofErr w:type="spellStart"/>
      <w:r w:rsidR="00C96B30">
        <w:t>308</w:t>
      </w:r>
      <w:proofErr w:type="spellEnd"/>
      <w:r w:rsidR="00C96B30">
        <w:t xml:space="preserve">, </w:t>
      </w:r>
      <w:proofErr w:type="spellStart"/>
      <w:r w:rsidR="00C96B30">
        <w:t>OIB</w:t>
      </w:r>
      <w:proofErr w:type="spellEnd"/>
      <w:r w:rsidR="00C96B30">
        <w:t xml:space="preserve"> </w:t>
      </w:r>
      <w:proofErr w:type="spellStart"/>
      <w:r w:rsidR="00C96B30">
        <w:t>84723438919</w:t>
      </w:r>
      <w:proofErr w:type="spellEnd"/>
      <w:r>
        <w:t xml:space="preserve">, </w:t>
      </w:r>
      <w:r w:rsidR="00A2113E">
        <w:t xml:space="preserve">dužan je podmiriti troškove stečajnog postupka (troškove unovčenja) koji se utvrđuju u ukupnom iznosu od </w:t>
      </w:r>
      <w:proofErr w:type="spellStart"/>
      <w:r w:rsidR="00A2113E">
        <w:t>231.768</w:t>
      </w:r>
      <w:proofErr w:type="spellEnd"/>
      <w:r w:rsidR="00A2113E">
        <w:t>,</w:t>
      </w:r>
      <w:proofErr w:type="spellStart"/>
      <w:r w:rsidR="00A2113E">
        <w:t>49</w:t>
      </w:r>
      <w:proofErr w:type="spellEnd"/>
      <w:r w:rsidR="00A2113E">
        <w:t xml:space="preserve"> kn. </w:t>
      </w:r>
      <w:r w:rsidR="00B420D5">
        <w:t xml:space="preserve"> </w:t>
      </w:r>
    </w:p>
    <w:p w:rsidRDefault="005D194D" w:rsidP="00C7524D" w:rsidR="005D194D">
      <w:pPr>
        <w:ind w:left="708"/>
        <w:jc w:val="both"/>
        <w:rPr>
          <w:b/>
        </w:rPr>
      </w:pPr>
    </w:p>
    <w:p w:rsidRDefault="00B420D5" w:rsidP="003B053B" w:rsidR="003B053B">
      <w:pPr>
        <w:ind w:left="708"/>
        <w:jc w:val="both"/>
      </w:pPr>
      <w:r>
        <w:rPr>
          <w:b/>
        </w:rPr>
        <w:t>IV</w:t>
      </w:r>
      <w:r w:rsidR="005D194D" w:rsidRPr="005D194D">
        <w:t xml:space="preserve"> </w:t>
      </w:r>
      <w:r w:rsidR="000F33B3">
        <w:t xml:space="preserve">Utvrđeni iznos troškova stečajnog postupka u iznosu od </w:t>
      </w:r>
      <w:proofErr w:type="spellStart"/>
      <w:r w:rsidR="000F33B3">
        <w:t>231.768</w:t>
      </w:r>
      <w:proofErr w:type="spellEnd"/>
      <w:r w:rsidR="000F33B3">
        <w:t>,</w:t>
      </w:r>
      <w:proofErr w:type="spellStart"/>
      <w:r w:rsidR="000F33B3">
        <w:t>49</w:t>
      </w:r>
      <w:proofErr w:type="spellEnd"/>
      <w:r w:rsidR="000F33B3">
        <w:t xml:space="preserve"> kn biti će namiren iz jamčevine koju je kupac kao ponuditelj uplatio za sudjelovanje na elektroničkoj javnoj dražbi za predmetne nekretnine. </w:t>
      </w:r>
    </w:p>
    <w:p w:rsidRDefault="003B053B" w:rsidP="003B053B" w:rsidR="003B053B">
      <w:pPr>
        <w:ind w:left="708"/>
        <w:jc w:val="both"/>
      </w:pPr>
    </w:p>
    <w:p w:rsidRDefault="005D194D" w:rsidP="003B053B" w:rsidR="007B3500">
      <w:pPr>
        <w:ind w:left="708"/>
        <w:jc w:val="both"/>
      </w:pPr>
      <w:r w:rsidRPr="00313A61">
        <w:rPr>
          <w:b/>
        </w:rPr>
        <w:t>V</w:t>
      </w:r>
      <w:r>
        <w:t xml:space="preserve"> </w:t>
      </w:r>
      <w:r w:rsidR="000F33B3">
        <w:t xml:space="preserve">Financijska agencija dužna je, nakon pravomoćnosti ovog rješenja, bez odgode izvršiti prijenos novčanih sredstava, utvrđenih troškova </w:t>
      </w:r>
      <w:proofErr w:type="spellStart"/>
      <w:r w:rsidR="000F33B3">
        <w:t>steačjnog</w:t>
      </w:r>
      <w:proofErr w:type="spellEnd"/>
      <w:r w:rsidR="000F33B3">
        <w:t xml:space="preserve"> postupka u iznosu od </w:t>
      </w:r>
      <w:proofErr w:type="spellStart"/>
      <w:r w:rsidR="000F33B3">
        <w:t>231.768</w:t>
      </w:r>
      <w:proofErr w:type="spellEnd"/>
      <w:r w:rsidR="000F33B3">
        <w:t>,</w:t>
      </w:r>
      <w:proofErr w:type="spellStart"/>
      <w:r w:rsidR="000F33B3">
        <w:t>49</w:t>
      </w:r>
      <w:proofErr w:type="spellEnd"/>
      <w:r w:rsidR="000F33B3">
        <w:t xml:space="preserve"> kn i to s računa broj </w:t>
      </w:r>
      <w:proofErr w:type="spellStart"/>
      <w:r w:rsidR="000F33B3">
        <w:t>HR3323900011300028779</w:t>
      </w:r>
      <w:proofErr w:type="spellEnd"/>
      <w:r w:rsidR="000F33B3">
        <w:t xml:space="preserve">, na žiro račun Trgovačkog suda u Osijeku </w:t>
      </w:r>
      <w:proofErr w:type="spellStart"/>
      <w:r w:rsidR="000F33B3">
        <w:t>HR31</w:t>
      </w:r>
      <w:proofErr w:type="spellEnd"/>
      <w:r w:rsidR="000F33B3">
        <w:t xml:space="preserve"> </w:t>
      </w:r>
      <w:proofErr w:type="spellStart"/>
      <w:r w:rsidR="000F33B3">
        <w:t>2390</w:t>
      </w:r>
      <w:proofErr w:type="spellEnd"/>
      <w:r w:rsidR="000F33B3">
        <w:t xml:space="preserve"> </w:t>
      </w:r>
      <w:proofErr w:type="spellStart"/>
      <w:r w:rsidR="000F33B3">
        <w:t>0011</w:t>
      </w:r>
      <w:proofErr w:type="spellEnd"/>
      <w:r w:rsidR="000F33B3">
        <w:t xml:space="preserve"> </w:t>
      </w:r>
      <w:proofErr w:type="spellStart"/>
      <w:r w:rsidR="000F33B3">
        <w:t>3000</w:t>
      </w:r>
      <w:proofErr w:type="spellEnd"/>
      <w:r w:rsidR="000F33B3">
        <w:t xml:space="preserve"> </w:t>
      </w:r>
      <w:proofErr w:type="spellStart"/>
      <w:r w:rsidR="000F33B3">
        <w:t>0020</w:t>
      </w:r>
      <w:proofErr w:type="spellEnd"/>
      <w:r w:rsidR="000F33B3">
        <w:t xml:space="preserve"> 0 </w:t>
      </w:r>
      <w:r w:rsidR="007B3500">
        <w:t xml:space="preserve">kod Hrvatske poštanske banke s pozivom na broj </w:t>
      </w:r>
      <w:proofErr w:type="spellStart"/>
      <w:r w:rsidR="007B3500">
        <w:t>HR05</w:t>
      </w:r>
      <w:proofErr w:type="spellEnd"/>
      <w:r w:rsidR="007B3500">
        <w:t xml:space="preserve"> </w:t>
      </w:r>
      <w:proofErr w:type="spellStart"/>
      <w:r w:rsidR="007B3500">
        <w:t>272</w:t>
      </w:r>
      <w:proofErr w:type="spellEnd"/>
      <w:r w:rsidR="007B3500">
        <w:t>-</w:t>
      </w:r>
      <w:proofErr w:type="spellStart"/>
      <w:r w:rsidR="007B3500">
        <w:t>210</w:t>
      </w:r>
      <w:proofErr w:type="spellEnd"/>
      <w:r w:rsidR="007B3500">
        <w:t>-</w:t>
      </w:r>
      <w:proofErr w:type="spellStart"/>
      <w:r w:rsidR="007B3500">
        <w:t>2015</w:t>
      </w:r>
      <w:proofErr w:type="spellEnd"/>
      <w:r w:rsidR="007B3500">
        <w:t>.</w:t>
      </w:r>
    </w:p>
    <w:p w:rsidRDefault="007B3500" w:rsidP="003B053B" w:rsidR="007B3500">
      <w:pPr>
        <w:ind w:left="708"/>
        <w:jc w:val="both"/>
      </w:pPr>
    </w:p>
    <w:p w:rsidRDefault="009C6DD4" w:rsidP="009C6DD4" w:rsidR="009C6DD4">
      <w:pPr>
        <w:ind w:left="708"/>
        <w:jc w:val="center"/>
      </w:pPr>
      <w:r>
        <w:t>2</w:t>
      </w:r>
    </w:p>
    <w:p w:rsidRDefault="009C6DD4" w:rsidP="009C6DD4" w:rsidR="009C6DD4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210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74</w:t>
      </w:r>
      <w:proofErr w:type="spellEnd"/>
    </w:p>
    <w:p w:rsidRDefault="009C6DD4" w:rsidP="009C6DD4" w:rsidR="009C6DD4">
      <w:pPr>
        <w:ind w:left="708"/>
        <w:jc w:val="center"/>
      </w:pPr>
    </w:p>
    <w:p w:rsidRDefault="009C6DD4" w:rsidP="009C6DD4" w:rsidR="009C6DD4">
      <w:pPr>
        <w:ind w:left="708"/>
        <w:jc w:val="center"/>
      </w:pPr>
    </w:p>
    <w:p w:rsidRDefault="009C6DD4" w:rsidP="009C6DD4" w:rsidR="009C6DD4">
      <w:pPr>
        <w:ind w:left="708"/>
        <w:jc w:val="center"/>
      </w:pPr>
    </w:p>
    <w:p w:rsidRDefault="009452A9" w:rsidP="009C6DD4" w:rsidR="009452A9">
      <w:pPr>
        <w:ind w:left="708"/>
        <w:jc w:val="center"/>
      </w:pPr>
    </w:p>
    <w:p w:rsidRDefault="009C6DD4" w:rsidP="009C6DD4" w:rsidR="009C6DD4"/>
    <w:p w:rsidRDefault="007B3500" w:rsidP="003B053B" w:rsidR="000F33B3">
      <w:pPr>
        <w:ind w:left="708"/>
        <w:jc w:val="both"/>
      </w:pPr>
      <w:r w:rsidRPr="002F49D8">
        <w:rPr>
          <w:b/>
        </w:rPr>
        <w:t>VI</w:t>
      </w:r>
      <w:r>
        <w:t xml:space="preserve"> Kupac je dužan platiti </w:t>
      </w:r>
      <w:r w:rsidR="000F33B3">
        <w:t xml:space="preserve"> </w:t>
      </w:r>
      <w:r w:rsidR="002F49D8">
        <w:t xml:space="preserve">sve </w:t>
      </w:r>
      <w:r w:rsidR="00B755EF">
        <w:t>poreze</w:t>
      </w:r>
      <w:r w:rsidR="00352425">
        <w:t xml:space="preserve">, prireze i pristojbe kao i troškove vezane s prodajom i prijenosom vlasništva nekretnina iz točke I izreke ovog rješenja. </w:t>
      </w:r>
    </w:p>
    <w:p w:rsidRDefault="00352425" w:rsidP="003B053B" w:rsidR="00352425">
      <w:pPr>
        <w:ind w:left="708"/>
        <w:jc w:val="both"/>
      </w:pPr>
    </w:p>
    <w:p w:rsidRDefault="00352425" w:rsidP="003B053B" w:rsidR="00352425">
      <w:pPr>
        <w:ind w:left="708"/>
        <w:jc w:val="both"/>
      </w:pPr>
      <w:r w:rsidRPr="00352425">
        <w:rPr>
          <w:b/>
        </w:rPr>
        <w:t>VII</w:t>
      </w:r>
      <w:r>
        <w:rPr>
          <w:b/>
        </w:rPr>
        <w:t xml:space="preserve"> </w:t>
      </w:r>
      <w:r>
        <w:t>Nekretnine iz točke I ovog rješenja predat će se kupcu zaključkom o prodaji nekretnina i odrediti upis prava vlasništva u korist kupca, nakon što ovo rješenje postane pravomoćno, i nakon što Financijska agencija na račun suda doznači ukupan iznos iz točke IV ovog rješenja (utvrđeni iznos troškova stečajnog postupka).</w:t>
      </w:r>
    </w:p>
    <w:p w:rsidRDefault="00352425" w:rsidP="003B053B" w:rsidR="00352425">
      <w:pPr>
        <w:ind w:left="708"/>
        <w:jc w:val="both"/>
      </w:pPr>
    </w:p>
    <w:p w:rsidRDefault="00352425" w:rsidP="00F65BDB" w:rsidR="00C2390C">
      <w:pPr>
        <w:ind w:left="708"/>
        <w:jc w:val="both"/>
      </w:pPr>
      <w:r w:rsidRPr="00352425">
        <w:rPr>
          <w:b/>
        </w:rPr>
        <w:t>VIII</w:t>
      </w:r>
      <w:r>
        <w:rPr>
          <w:b/>
        </w:rPr>
        <w:t xml:space="preserve"> </w:t>
      </w:r>
      <w:r w:rsidR="00AE22BB" w:rsidRPr="00AE22BB">
        <w:rPr>
          <w:b/>
        </w:rPr>
        <w:t xml:space="preserve"> </w:t>
      </w:r>
      <w:r w:rsidR="00075F66">
        <w:t xml:space="preserve">Nalaže se </w:t>
      </w:r>
      <w:r w:rsidR="00411F1E">
        <w:t>Općinsko</w:t>
      </w:r>
      <w:r w:rsidR="0063454B">
        <w:t>m</w:t>
      </w:r>
      <w:r w:rsidR="00227F53">
        <w:t xml:space="preserve"> sudu u Osijeku</w:t>
      </w:r>
      <w:r w:rsidR="0063454B">
        <w:t xml:space="preserve"> Zemljišno</w:t>
      </w:r>
      <w:r w:rsidR="00F65BDB">
        <w:t xml:space="preserve">  </w:t>
      </w:r>
      <w:r w:rsidR="0063454B">
        <w:t>knjižni odjel</w:t>
      </w:r>
      <w:r w:rsidR="00F643DF">
        <w:t xml:space="preserve"> </w:t>
      </w:r>
      <w:r w:rsidR="007A454B">
        <w:t>Osijek</w:t>
      </w:r>
      <w:r w:rsidR="00227F53">
        <w:t xml:space="preserve"> </w:t>
      </w:r>
      <w:r w:rsidR="00F65BDB">
        <w:t xml:space="preserve"> izvršiti upis prava vlasništva te brisanje prava i tereta na temelju pravomoćnog rješenja o dosudi i potvrde ovog suda da je kupac položio </w:t>
      </w:r>
      <w:proofErr w:type="spellStart"/>
      <w:r w:rsidR="00F65BDB">
        <w:t>kupovninu</w:t>
      </w:r>
      <w:proofErr w:type="spellEnd"/>
      <w:r w:rsidR="00F65BDB">
        <w:t xml:space="preserve"> ili da je oslobođen plaćanja iste. </w:t>
      </w:r>
    </w:p>
    <w:p w:rsidRDefault="00F65BDB" w:rsidP="00F65BDB" w:rsidR="00F65BDB">
      <w:pPr>
        <w:ind w:left="708"/>
        <w:jc w:val="both"/>
      </w:pPr>
    </w:p>
    <w:p w:rsidRDefault="00F65BDB" w:rsidP="00F65BDB" w:rsidR="00F65BDB">
      <w:pPr>
        <w:ind w:left="708"/>
        <w:jc w:val="both"/>
      </w:pPr>
      <w:r w:rsidRPr="00F65BDB">
        <w:rPr>
          <w:b/>
        </w:rPr>
        <w:t>IX</w:t>
      </w:r>
      <w:r>
        <w:rPr>
          <w:b/>
        </w:rPr>
        <w:t xml:space="preserve"> </w:t>
      </w:r>
      <w:r>
        <w:t xml:space="preserve">Nakon pravomoćnosti ovog rješenja izvršit će se prijeboj </w:t>
      </w:r>
      <w:proofErr w:type="spellStart"/>
      <w:r>
        <w:t>kupovnine</w:t>
      </w:r>
      <w:proofErr w:type="spellEnd"/>
      <w:r>
        <w:t xml:space="preserve"> s potraživanjem koje kupac, kao </w:t>
      </w:r>
      <w:proofErr w:type="spellStart"/>
      <w:r>
        <w:t>razlučni</w:t>
      </w:r>
      <w:proofErr w:type="spellEnd"/>
      <w:r>
        <w:t xml:space="preserve"> vjerovnik, ima u stečajnom postupku dužnika – prodavatelja. </w:t>
      </w:r>
    </w:p>
    <w:p w:rsidRDefault="00F65BDB" w:rsidP="00F65BDB" w:rsidR="00F65BDB">
      <w:pPr>
        <w:ind w:left="708"/>
        <w:jc w:val="both"/>
      </w:pPr>
    </w:p>
    <w:p w:rsidRDefault="00F65BDB" w:rsidP="00F65BDB" w:rsidR="00F65BDB">
      <w:pPr>
        <w:ind w:left="708"/>
        <w:jc w:val="both"/>
      </w:pPr>
      <w:r w:rsidRPr="00F65BDB">
        <w:rPr>
          <w:b/>
        </w:rPr>
        <w:t>X</w:t>
      </w:r>
      <w:r>
        <w:rPr>
          <w:b/>
        </w:rPr>
        <w:t xml:space="preserve"> </w:t>
      </w:r>
      <w:r>
        <w:t>Ovo rješenje će se objaviti na e-oglasnoj ploči suda.</w:t>
      </w:r>
    </w:p>
    <w:p w:rsidRDefault="00F65BDB" w:rsidP="00F65BDB" w:rsidR="00F65BDB">
      <w:pPr>
        <w:ind w:left="708"/>
        <w:jc w:val="both"/>
      </w:pPr>
    </w:p>
    <w:p w:rsidRDefault="00F65BDB" w:rsidP="00F65BDB" w:rsidR="00F65BDB">
      <w:pPr>
        <w:ind w:left="708"/>
        <w:jc w:val="both"/>
      </w:pPr>
      <w:proofErr w:type="spellStart"/>
      <w:r w:rsidRPr="00F65BDB">
        <w:rPr>
          <w:b/>
        </w:rPr>
        <w:t>XI</w:t>
      </w:r>
      <w:proofErr w:type="spellEnd"/>
      <w:r>
        <w:rPr>
          <w:b/>
        </w:rPr>
        <w:t xml:space="preserve"> </w:t>
      </w:r>
      <w:r>
        <w:t>Nalaže se Općinskom sudu u Osijeku Zemljišno-</w:t>
      </w:r>
      <w:proofErr w:type="spellStart"/>
      <w:r>
        <w:t>knjićni</w:t>
      </w:r>
      <w:proofErr w:type="spellEnd"/>
      <w:r>
        <w:t xml:space="preserve"> odjel Osijek zabilježiti u zemljišnim knjigama dosudu nekretnina navedenih u točki I ovog rješenja. </w:t>
      </w:r>
    </w:p>
    <w:p w:rsidRDefault="00F65BDB" w:rsidP="00F65BDB" w:rsidR="00F65BDB" w:rsidRPr="00F65BDB">
      <w:pPr>
        <w:ind w:left="708"/>
        <w:jc w:val="both"/>
      </w:pPr>
    </w:p>
    <w:p w:rsidRDefault="00227F53" w:rsidP="00C2390C" w:rsidR="00227F53"/>
    <w:p w:rsidRDefault="00C2390C" w:rsidP="009C12FA" w:rsidR="00C2390C">
      <w:pPr>
        <w:jc w:val="center"/>
      </w:pPr>
      <w:r w:rsidRPr="004134D2">
        <w:t>Obrazloženje</w:t>
      </w:r>
    </w:p>
    <w:p w:rsidRDefault="00030EF4" w:rsidP="007A454B" w:rsidR="00030EF4"/>
    <w:p w:rsidRDefault="009452A9" w:rsidP="007A454B" w:rsidR="009452A9"/>
    <w:p w:rsidRDefault="00045585" w:rsidP="00045585" w:rsidR="00045585">
      <w:pPr>
        <w:jc w:val="both"/>
      </w:pPr>
      <w:r>
        <w:tab/>
        <w:t xml:space="preserve">Na provedenoj trećoj </w:t>
      </w:r>
      <w:proofErr w:type="spellStart"/>
      <w:r>
        <w:t>elektorničkoj</w:t>
      </w:r>
      <w:proofErr w:type="spellEnd"/>
      <w:r>
        <w:t xml:space="preserve"> javnoj dražbi od 7.6.2018. do 29.8.2018. za predmetne nekretnine, valjane ponude istakli su ponuditelji </w:t>
      </w:r>
      <w:proofErr w:type="spellStart"/>
      <w:r>
        <w:t>SLAVONIJA</w:t>
      </w:r>
      <w:proofErr w:type="spellEnd"/>
      <w:r>
        <w:t xml:space="preserve"> METALI d.o.o. Osijek, Vukovarska </w:t>
      </w:r>
      <w:proofErr w:type="spellStart"/>
      <w:r>
        <w:t>308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84723438919</w:t>
      </w:r>
      <w:proofErr w:type="spellEnd"/>
      <w:r>
        <w:t xml:space="preserve">, Ivan </w:t>
      </w:r>
      <w:proofErr w:type="spellStart"/>
      <w:r>
        <w:t>Topčić</w:t>
      </w:r>
      <w:proofErr w:type="spellEnd"/>
      <w:r>
        <w:t xml:space="preserve">, Zagreb, </w:t>
      </w:r>
      <w:proofErr w:type="spellStart"/>
      <w:r>
        <w:t>Prijepoljska</w:t>
      </w:r>
      <w:proofErr w:type="spellEnd"/>
      <w:r>
        <w:t xml:space="preserve"> </w:t>
      </w:r>
      <w:proofErr w:type="spellStart"/>
      <w:r>
        <w:t>32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08277415826</w:t>
      </w:r>
      <w:proofErr w:type="spellEnd"/>
      <w:r>
        <w:t xml:space="preserve"> i Mario Galić, </w:t>
      </w:r>
      <w:proofErr w:type="spellStart"/>
      <w:r>
        <w:t>Josipovac</w:t>
      </w:r>
      <w:proofErr w:type="spellEnd"/>
      <w:r>
        <w:t xml:space="preserve">, Matije Gupca </w:t>
      </w:r>
      <w:proofErr w:type="spellStart"/>
      <w:r>
        <w:t>36</w:t>
      </w:r>
      <w:proofErr w:type="spellEnd"/>
      <w:r>
        <w:t xml:space="preserve"> b, </w:t>
      </w:r>
      <w:proofErr w:type="spellStart"/>
      <w:r>
        <w:t>OIB</w:t>
      </w:r>
      <w:proofErr w:type="spellEnd"/>
      <w:r>
        <w:t xml:space="preserve"> </w:t>
      </w:r>
      <w:proofErr w:type="spellStart"/>
      <w:r w:rsidR="008F7F8E">
        <w:t>80087128619</w:t>
      </w:r>
      <w:proofErr w:type="spellEnd"/>
      <w:r w:rsidR="008F7F8E">
        <w:t xml:space="preserve"> te izvršili uplatu jamčevine utvrđene zaključkom o određivanju javne dražbe St-</w:t>
      </w:r>
      <w:proofErr w:type="spellStart"/>
      <w:r w:rsidR="008F7F8E">
        <w:t>210</w:t>
      </w:r>
      <w:proofErr w:type="spellEnd"/>
      <w:r w:rsidR="008F7F8E">
        <w:t>/</w:t>
      </w:r>
      <w:proofErr w:type="spellStart"/>
      <w:r w:rsidR="008F7F8E">
        <w:t>15</w:t>
      </w:r>
      <w:proofErr w:type="spellEnd"/>
      <w:r w:rsidR="008F7F8E">
        <w:t>-</w:t>
      </w:r>
      <w:proofErr w:type="spellStart"/>
      <w:r w:rsidR="008F7F8E">
        <w:t>51</w:t>
      </w:r>
      <w:proofErr w:type="spellEnd"/>
      <w:r w:rsidR="008F7F8E">
        <w:t xml:space="preserve"> od 20.11.2017. godine. Uplatitelji jamčevine </w:t>
      </w:r>
      <w:proofErr w:type="spellStart"/>
      <w:r w:rsidR="008F7F8E">
        <w:t>KorBox</w:t>
      </w:r>
      <w:proofErr w:type="spellEnd"/>
      <w:r w:rsidR="008F7F8E">
        <w:t xml:space="preserve"> d.o.o. Zagreb, Trgovačka 6, </w:t>
      </w:r>
      <w:proofErr w:type="spellStart"/>
      <w:r w:rsidR="008F7F8E">
        <w:t>OIB</w:t>
      </w:r>
      <w:proofErr w:type="spellEnd"/>
      <w:r w:rsidR="008F7F8E">
        <w:t xml:space="preserve"> </w:t>
      </w:r>
      <w:proofErr w:type="spellStart"/>
      <w:r w:rsidR="008F7F8E">
        <w:t>54253942164</w:t>
      </w:r>
      <w:proofErr w:type="spellEnd"/>
      <w:r w:rsidR="008F7F8E">
        <w:t xml:space="preserve">, </w:t>
      </w:r>
      <w:proofErr w:type="spellStart"/>
      <w:r w:rsidR="008F7F8E">
        <w:t>BOXKOR</w:t>
      </w:r>
      <w:proofErr w:type="spellEnd"/>
      <w:r w:rsidR="008F7F8E">
        <w:t xml:space="preserve"> d.o.o. Zagreb, Trgovačka 6, </w:t>
      </w:r>
      <w:proofErr w:type="spellStart"/>
      <w:r w:rsidR="008F7F8E">
        <w:t>OIB</w:t>
      </w:r>
      <w:proofErr w:type="spellEnd"/>
      <w:r w:rsidR="008F7F8E">
        <w:t xml:space="preserve"> </w:t>
      </w:r>
      <w:proofErr w:type="spellStart"/>
      <w:r w:rsidR="008F7F8E">
        <w:t>99772654600</w:t>
      </w:r>
      <w:proofErr w:type="spellEnd"/>
      <w:r w:rsidR="008F7F8E">
        <w:t xml:space="preserve">, </w:t>
      </w:r>
      <w:proofErr w:type="spellStart"/>
      <w:r w:rsidR="008F7F8E">
        <w:t>CRESCO</w:t>
      </w:r>
      <w:proofErr w:type="spellEnd"/>
      <w:r w:rsidR="008F7F8E">
        <w:t xml:space="preserve"> d.o.o. Zagreb, </w:t>
      </w:r>
      <w:proofErr w:type="spellStart"/>
      <w:r w:rsidR="008F7F8E">
        <w:t>Petrovaradinska</w:t>
      </w:r>
      <w:proofErr w:type="spellEnd"/>
      <w:r w:rsidR="008F7F8E">
        <w:t xml:space="preserve"> 1, </w:t>
      </w:r>
      <w:proofErr w:type="spellStart"/>
      <w:r w:rsidR="008F7F8E">
        <w:t>OIB</w:t>
      </w:r>
      <w:proofErr w:type="spellEnd"/>
      <w:r w:rsidR="008F7F8E">
        <w:t xml:space="preserve"> </w:t>
      </w:r>
      <w:proofErr w:type="spellStart"/>
      <w:r w:rsidR="008F7F8E">
        <w:t>10540286847</w:t>
      </w:r>
      <w:proofErr w:type="spellEnd"/>
      <w:r w:rsidR="008F7F8E">
        <w:t xml:space="preserve"> i </w:t>
      </w:r>
      <w:proofErr w:type="spellStart"/>
      <w:r w:rsidR="008F7F8E">
        <w:t>OTP</w:t>
      </w:r>
      <w:proofErr w:type="spellEnd"/>
      <w:r w:rsidR="008F7F8E">
        <w:t xml:space="preserve"> banka  d.d. Zadar, Ulica Domovinskog rata 3, </w:t>
      </w:r>
      <w:proofErr w:type="spellStart"/>
      <w:r w:rsidR="008F7F8E">
        <w:t>OIB</w:t>
      </w:r>
      <w:proofErr w:type="spellEnd"/>
      <w:r w:rsidR="008F7F8E">
        <w:t xml:space="preserve"> </w:t>
      </w:r>
      <w:proofErr w:type="spellStart"/>
      <w:r w:rsidR="008F7F8E">
        <w:t>52508873833</w:t>
      </w:r>
      <w:proofErr w:type="spellEnd"/>
      <w:r w:rsidR="008F7F8E">
        <w:t xml:space="preserve">, nisu istakli niti jednu ponudu na elektroničkoj javnoj dražbi, prema izvješću FINE </w:t>
      </w:r>
      <w:proofErr w:type="spellStart"/>
      <w:r w:rsidR="008F7F8E">
        <w:t>RC</w:t>
      </w:r>
      <w:proofErr w:type="spellEnd"/>
      <w:r w:rsidR="008F7F8E">
        <w:t xml:space="preserve"> Osijek o provedenoj elektroničkoj javnoj dražbi.</w:t>
      </w:r>
    </w:p>
    <w:p w:rsidRDefault="008F7F8E" w:rsidP="00045585" w:rsidR="008F7F8E">
      <w:pPr>
        <w:jc w:val="both"/>
      </w:pPr>
    </w:p>
    <w:p w:rsidRDefault="008F7F8E" w:rsidP="0031370E" w:rsidR="003B053B">
      <w:pPr>
        <w:jc w:val="both"/>
      </w:pPr>
      <w:r>
        <w:tab/>
        <w:t xml:space="preserve">Prema izvješću FINE </w:t>
      </w:r>
      <w:proofErr w:type="spellStart"/>
      <w:r>
        <w:t>RC</w:t>
      </w:r>
      <w:proofErr w:type="spellEnd"/>
      <w:r>
        <w:t xml:space="preserve"> Osijek o provedenoj trećoj javnoj dražbi najveću valjanu ponudu istakao je ponuditelj </w:t>
      </w:r>
      <w:proofErr w:type="spellStart"/>
      <w:r>
        <w:t>SLAVONIJA</w:t>
      </w:r>
      <w:proofErr w:type="spellEnd"/>
      <w:r>
        <w:t xml:space="preserve"> METALI d.o.o. Osijek, Vukovarska </w:t>
      </w:r>
      <w:proofErr w:type="spellStart"/>
      <w:r>
        <w:t>308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84723438919</w:t>
      </w:r>
      <w:proofErr w:type="spellEnd"/>
      <w:r>
        <w:t xml:space="preserve">, koji je ujedno i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na nekretninama iz točke I ovog rješenja te je sukladno čl. </w:t>
      </w:r>
      <w:proofErr w:type="spellStart"/>
      <w:r>
        <w:t>107</w:t>
      </w:r>
      <w:proofErr w:type="spellEnd"/>
      <w:r>
        <w:t xml:space="preserve">. Ovršnog zakona (Narodne novine broj </w:t>
      </w:r>
      <w:proofErr w:type="spellStart"/>
      <w:r>
        <w:t>112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13</w:t>
      </w:r>
      <w:proofErr w:type="spellEnd"/>
      <w:r>
        <w:t xml:space="preserve">, </w:t>
      </w:r>
      <w:proofErr w:type="spellStart"/>
      <w:r>
        <w:t>93</w:t>
      </w:r>
      <w:proofErr w:type="spellEnd"/>
      <w:r>
        <w:t>/</w:t>
      </w:r>
      <w:proofErr w:type="spellStart"/>
      <w:r>
        <w:t>14</w:t>
      </w:r>
      <w:proofErr w:type="spellEnd"/>
      <w:r>
        <w:t xml:space="preserve">, </w:t>
      </w:r>
      <w:proofErr w:type="spellStart"/>
      <w:r>
        <w:t>55</w:t>
      </w:r>
      <w:proofErr w:type="spellEnd"/>
      <w:r>
        <w:t>/</w:t>
      </w:r>
      <w:proofErr w:type="spellStart"/>
      <w:r>
        <w:t>16</w:t>
      </w:r>
      <w:proofErr w:type="spellEnd"/>
      <w:r>
        <w:t xml:space="preserve"> i </w:t>
      </w:r>
      <w:proofErr w:type="spellStart"/>
      <w:r>
        <w:t>73</w:t>
      </w:r>
      <w:proofErr w:type="spellEnd"/>
      <w:r>
        <w:t>/</w:t>
      </w:r>
      <w:proofErr w:type="spellStart"/>
      <w:r>
        <w:t>17</w:t>
      </w:r>
      <w:proofErr w:type="spellEnd"/>
      <w:r>
        <w:t xml:space="preserve">) </w:t>
      </w:r>
      <w:r w:rsidR="0031370E">
        <w:t xml:space="preserve">oslobođen od polaganja </w:t>
      </w:r>
      <w:proofErr w:type="spellStart"/>
      <w:r w:rsidR="0031370E">
        <w:t>kupovnine</w:t>
      </w:r>
      <w:proofErr w:type="spellEnd"/>
      <w:r w:rsidR="0031370E">
        <w:t xml:space="preserve"> budući mu je tražbina veća od </w:t>
      </w:r>
      <w:proofErr w:type="spellStart"/>
      <w:r w:rsidR="0031370E">
        <w:t>izdražbovane</w:t>
      </w:r>
      <w:proofErr w:type="spellEnd"/>
      <w:r w:rsidR="0031370E">
        <w:t xml:space="preserve"> visine </w:t>
      </w:r>
      <w:proofErr w:type="spellStart"/>
      <w:r w:rsidR="0031370E">
        <w:t>kupovnine</w:t>
      </w:r>
      <w:proofErr w:type="spellEnd"/>
      <w:r w:rsidR="0031370E">
        <w:t xml:space="preserve">. </w:t>
      </w:r>
    </w:p>
    <w:p w:rsidRDefault="00AB3C30" w:rsidP="00030EF4" w:rsidR="00AB3C30">
      <w:pPr>
        <w:ind w:firstLine="708"/>
        <w:jc w:val="both"/>
      </w:pPr>
    </w:p>
    <w:p w:rsidRDefault="009452A9" w:rsidP="009452A9" w:rsidR="009452A9">
      <w:pPr>
        <w:ind w:firstLine="708"/>
        <w:jc w:val="center"/>
      </w:pPr>
      <w:r>
        <w:lastRenderedPageBreak/>
        <w:t>3</w:t>
      </w:r>
    </w:p>
    <w:p w:rsidRDefault="009452A9" w:rsidP="009452A9" w:rsidR="009452A9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210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74</w:t>
      </w:r>
      <w:proofErr w:type="spellEnd"/>
    </w:p>
    <w:p w:rsidRDefault="009452A9" w:rsidP="009452A9" w:rsidR="009452A9">
      <w:pPr>
        <w:ind w:firstLine="708"/>
        <w:jc w:val="center"/>
      </w:pPr>
    </w:p>
    <w:p w:rsidRDefault="009452A9" w:rsidP="009452A9" w:rsidR="009452A9"/>
    <w:p w:rsidRDefault="009452A9" w:rsidP="009452A9" w:rsidR="009452A9"/>
    <w:p w:rsidRDefault="009452A9" w:rsidP="009452A9" w:rsidR="009452A9"/>
    <w:p w:rsidRDefault="009452A9" w:rsidP="009452A9" w:rsidR="009452A9">
      <w:pPr>
        <w:ind w:firstLine="708"/>
        <w:jc w:val="center"/>
      </w:pPr>
    </w:p>
    <w:p w:rsidRDefault="00AB3C30" w:rsidP="00030EF4" w:rsidR="00AB3C30">
      <w:pPr>
        <w:ind w:firstLine="708"/>
        <w:jc w:val="both"/>
      </w:pPr>
      <w:r>
        <w:t xml:space="preserve">Stečajna upraviteljica </w:t>
      </w:r>
      <w:r w:rsidR="009956A4">
        <w:t xml:space="preserve"> svojim podneskom</w:t>
      </w:r>
      <w:r>
        <w:t xml:space="preserve"> </w:t>
      </w:r>
      <w:r w:rsidR="00DF51FB">
        <w:t xml:space="preserve">od </w:t>
      </w:r>
      <w:r>
        <w:t>2</w:t>
      </w:r>
      <w:r w:rsidR="00F51D17">
        <w:t>0</w:t>
      </w:r>
      <w:r>
        <w:t>.9.2018.</w:t>
      </w:r>
      <w:r w:rsidR="009956A4">
        <w:t xml:space="preserve">, sukladno odredbi čl. </w:t>
      </w:r>
      <w:proofErr w:type="spellStart"/>
      <w:r w:rsidR="009956A4">
        <w:t>254</w:t>
      </w:r>
      <w:proofErr w:type="spellEnd"/>
      <w:r w:rsidR="009956A4">
        <w:t xml:space="preserve">. Stečajnog zakona (Narodne novine broj </w:t>
      </w:r>
      <w:proofErr w:type="spellStart"/>
      <w:r w:rsidR="009956A4">
        <w:t>71</w:t>
      </w:r>
      <w:proofErr w:type="spellEnd"/>
      <w:r w:rsidR="009956A4">
        <w:t>/</w:t>
      </w:r>
      <w:proofErr w:type="spellStart"/>
      <w:r w:rsidR="009956A4">
        <w:t>15</w:t>
      </w:r>
      <w:proofErr w:type="spellEnd"/>
      <w:r w:rsidR="009956A4">
        <w:t xml:space="preserve"> i </w:t>
      </w:r>
      <w:proofErr w:type="spellStart"/>
      <w:r w:rsidR="009956A4">
        <w:t>104</w:t>
      </w:r>
      <w:proofErr w:type="spellEnd"/>
      <w:r w:rsidR="009956A4">
        <w:t>/</w:t>
      </w:r>
      <w:proofErr w:type="spellStart"/>
      <w:r w:rsidR="009956A4">
        <w:t>17</w:t>
      </w:r>
      <w:proofErr w:type="spellEnd"/>
      <w:r w:rsidR="009956A4">
        <w:t xml:space="preserve">) dostavila je obračun troškova unovčenja predmetnih nekretnina. </w:t>
      </w:r>
    </w:p>
    <w:p w:rsidRDefault="0031370E" w:rsidP="00030EF4" w:rsidR="0031370E">
      <w:pPr>
        <w:ind w:firstLine="708"/>
        <w:jc w:val="both"/>
      </w:pPr>
    </w:p>
    <w:p w:rsidRDefault="0031370E" w:rsidP="00030EF4" w:rsidR="0031370E">
      <w:pPr>
        <w:ind w:firstLine="708"/>
        <w:jc w:val="both"/>
      </w:pPr>
      <w:r>
        <w:t>Iste troškove čine:</w:t>
      </w:r>
    </w:p>
    <w:p w:rsidRDefault="0031370E" w:rsidP="0031370E" w:rsidR="0031370E">
      <w:pPr>
        <w:pStyle w:val="Odlomakpopisa"/>
        <w:ind w:left="1428"/>
        <w:jc w:val="both"/>
      </w:pPr>
    </w:p>
    <w:p w:rsidRDefault="001E17FF" w:rsidP="00F51D17" w:rsidR="00F51D17">
      <w:pPr>
        <w:pStyle w:val="Odlomakpopisa"/>
        <w:numPr>
          <w:ilvl w:val="0"/>
          <w:numId w:val="19"/>
        </w:numPr>
        <w:jc w:val="both"/>
      </w:pPr>
      <w:r>
        <w:t xml:space="preserve">trošak </w:t>
      </w:r>
      <w:r w:rsidR="00F51D17">
        <w:t xml:space="preserve">provedbe prodaje nekretnina pred FINOM u iznosu od </w:t>
      </w:r>
      <w:proofErr w:type="spellStart"/>
      <w:r w:rsidR="00F51D17">
        <w:t>1.800</w:t>
      </w:r>
      <w:proofErr w:type="spellEnd"/>
      <w:r w:rsidR="00F51D17">
        <w:t>,</w:t>
      </w:r>
      <w:proofErr w:type="spellStart"/>
      <w:r w:rsidR="00F51D17">
        <w:t>00</w:t>
      </w:r>
      <w:proofErr w:type="spellEnd"/>
      <w:r w:rsidR="00F51D17">
        <w:t xml:space="preserve"> kn (1/2 računa od </w:t>
      </w:r>
      <w:proofErr w:type="spellStart"/>
      <w:r w:rsidR="00F51D17">
        <w:t>3.600</w:t>
      </w:r>
      <w:proofErr w:type="spellEnd"/>
      <w:r w:rsidR="00F51D17">
        <w:t>,</w:t>
      </w:r>
      <w:proofErr w:type="spellStart"/>
      <w:r w:rsidR="00F51D17">
        <w:t>00</w:t>
      </w:r>
      <w:proofErr w:type="spellEnd"/>
      <w:r w:rsidR="00F51D17">
        <w:t xml:space="preserve"> kn)</w:t>
      </w:r>
    </w:p>
    <w:p w:rsidRDefault="001E17FF" w:rsidP="00F51D17" w:rsidR="00F51D17">
      <w:pPr>
        <w:pStyle w:val="Odlomakpopisa"/>
        <w:numPr>
          <w:ilvl w:val="0"/>
          <w:numId w:val="19"/>
        </w:numPr>
        <w:jc w:val="both"/>
      </w:pPr>
      <w:r>
        <w:t>trošak</w:t>
      </w:r>
      <w:r w:rsidR="00F51D17">
        <w:t xml:space="preserve"> procjene nekretnina u iznosu od </w:t>
      </w:r>
      <w:proofErr w:type="spellStart"/>
      <w:r w:rsidR="00F51D17">
        <w:t>3.250</w:t>
      </w:r>
      <w:proofErr w:type="spellEnd"/>
      <w:r w:rsidR="00F51D17">
        <w:t>,</w:t>
      </w:r>
      <w:proofErr w:type="spellStart"/>
      <w:r w:rsidR="00F51D17">
        <w:t>00</w:t>
      </w:r>
      <w:proofErr w:type="spellEnd"/>
      <w:r w:rsidR="00F51D17">
        <w:t xml:space="preserve"> kn (1/2 od cijelog iznosa računa)</w:t>
      </w:r>
    </w:p>
    <w:p w:rsidRDefault="00F51D17" w:rsidP="00F51D17" w:rsidR="00F51D17">
      <w:pPr>
        <w:pStyle w:val="Odlomakpopisa"/>
        <w:numPr>
          <w:ilvl w:val="0"/>
          <w:numId w:val="19"/>
        </w:numPr>
        <w:jc w:val="both"/>
      </w:pPr>
      <w:r>
        <w:t>trošak knjigovodstvenog servisa u iznosu od</w:t>
      </w:r>
      <w:r w:rsidR="0031370E">
        <w:t xml:space="preserve"> </w:t>
      </w:r>
      <w:proofErr w:type="spellStart"/>
      <w:r w:rsidR="0031370E">
        <w:t>17.803</w:t>
      </w:r>
      <w:proofErr w:type="spellEnd"/>
      <w:r w:rsidR="0031370E">
        <w:t>,</w:t>
      </w:r>
      <w:proofErr w:type="spellStart"/>
      <w:r w:rsidR="0031370E">
        <w:t>80</w:t>
      </w:r>
      <w:proofErr w:type="spellEnd"/>
      <w:r>
        <w:t xml:space="preserve"> kn</w:t>
      </w:r>
    </w:p>
    <w:p w:rsidRDefault="0031370E" w:rsidP="00F51D17" w:rsidR="0031370E">
      <w:pPr>
        <w:pStyle w:val="Odlomakpopisa"/>
        <w:numPr>
          <w:ilvl w:val="0"/>
          <w:numId w:val="19"/>
        </w:numPr>
        <w:jc w:val="both"/>
      </w:pPr>
      <w:r>
        <w:t xml:space="preserve">trošak poreza na dodanu vrijednost u iznosu od </w:t>
      </w:r>
      <w:proofErr w:type="spellStart"/>
      <w:r>
        <w:t>133.312</w:t>
      </w:r>
      <w:proofErr w:type="spellEnd"/>
      <w:r>
        <w:t>,</w:t>
      </w:r>
      <w:proofErr w:type="spellStart"/>
      <w:r>
        <w:t>27</w:t>
      </w:r>
      <w:proofErr w:type="spellEnd"/>
      <w:r>
        <w:t xml:space="preserve"> kn</w:t>
      </w:r>
    </w:p>
    <w:p w:rsidRDefault="00F93ED0" w:rsidP="009452A9" w:rsidR="009C785C" w:rsidRPr="009452A9">
      <w:pPr>
        <w:pStyle w:val="Odlomakpopisa"/>
        <w:numPr>
          <w:ilvl w:val="0"/>
          <w:numId w:val="19"/>
        </w:numPr>
        <w:jc w:val="both"/>
      </w:pPr>
      <w:r>
        <w:t xml:space="preserve">bruto nagrada stečajnom upravitelju u iznosu od </w:t>
      </w:r>
      <w:proofErr w:type="spellStart"/>
      <w:r w:rsidR="0031370E">
        <w:t>75.602</w:t>
      </w:r>
      <w:proofErr w:type="spellEnd"/>
      <w:r w:rsidR="0031370E">
        <w:t>,</w:t>
      </w:r>
      <w:proofErr w:type="spellStart"/>
      <w:r w:rsidR="0031370E">
        <w:t>42</w:t>
      </w:r>
      <w:proofErr w:type="spellEnd"/>
      <w:r>
        <w:t xml:space="preserve"> kn (</w:t>
      </w:r>
      <w:proofErr w:type="spellStart"/>
      <w:r w:rsidR="009C785C">
        <w:t>56</w:t>
      </w:r>
      <w:proofErr w:type="spellEnd"/>
      <w:r w:rsidR="009C785C">
        <w:t>,</w:t>
      </w:r>
      <w:proofErr w:type="spellStart"/>
      <w:r w:rsidR="009C785C">
        <w:t>52</w:t>
      </w:r>
      <w:proofErr w:type="spellEnd"/>
      <w:r>
        <w:t xml:space="preserve"> % u odn</w:t>
      </w:r>
      <w:r w:rsidR="001E17FF">
        <w:t>osu na ukupno unovčenje imovine).</w:t>
      </w:r>
    </w:p>
    <w:p w:rsidRDefault="00DF51FB" w:rsidP="00BF5566" w:rsidR="00DF51FB">
      <w:pPr>
        <w:ind w:firstLine="708"/>
        <w:jc w:val="both"/>
        <w:rPr>
          <w:bCs/>
        </w:rPr>
      </w:pPr>
    </w:p>
    <w:p w:rsidRDefault="009C785C" w:rsidP="00BF5566" w:rsidR="009C785C">
      <w:pPr>
        <w:ind w:firstLine="708"/>
        <w:jc w:val="both"/>
      </w:pPr>
      <w:r>
        <w:rPr>
          <w:bCs/>
        </w:rPr>
        <w:t>Kako su ispunjeni uvjeti iz zaključka o određivanju prodaje St-</w:t>
      </w:r>
      <w:proofErr w:type="spellStart"/>
      <w:r>
        <w:rPr>
          <w:bCs/>
        </w:rPr>
        <w:t>210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>-</w:t>
      </w:r>
      <w:proofErr w:type="spellStart"/>
      <w:r>
        <w:rPr>
          <w:bCs/>
        </w:rPr>
        <w:t>51</w:t>
      </w:r>
      <w:proofErr w:type="spellEnd"/>
      <w:r>
        <w:rPr>
          <w:bCs/>
        </w:rPr>
        <w:t xml:space="preserve"> od 20.11.2017. i zahtjeva za prodaju nekretnina u stečajnom postupku, te kako je sud utvrdio da je predmetni ponuditelj </w:t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vjerovnik </w:t>
      </w:r>
      <w:proofErr w:type="spellStart"/>
      <w:r>
        <w:t>SLAVONIJA</w:t>
      </w:r>
      <w:proofErr w:type="spellEnd"/>
      <w:r>
        <w:t xml:space="preserve"> METALI d.o.o. Osijek, Vukovarska </w:t>
      </w:r>
      <w:proofErr w:type="spellStart"/>
      <w:r>
        <w:t>308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84723438919</w:t>
      </w:r>
      <w:proofErr w:type="spellEnd"/>
      <w:r>
        <w:t xml:space="preserve">, istakao najveću ponudu na trećoj elektroničkoj javnoj dražbi, sud je primjenom čl. </w:t>
      </w:r>
      <w:proofErr w:type="spellStart"/>
      <w:r>
        <w:t>247</w:t>
      </w:r>
      <w:proofErr w:type="spellEnd"/>
      <w:r>
        <w:t xml:space="preserve">. Stečajnog zakona u vezi s čl. </w:t>
      </w:r>
      <w:proofErr w:type="spellStart"/>
      <w:r>
        <w:t>107</w:t>
      </w:r>
      <w:proofErr w:type="spellEnd"/>
      <w:r>
        <w:t xml:space="preserve">. Ovršnog zakona riješio kao u točci I i II izreke rješenja. </w:t>
      </w:r>
    </w:p>
    <w:p w:rsidRDefault="009C785C" w:rsidP="00BF5566" w:rsidR="009C785C">
      <w:pPr>
        <w:ind w:firstLine="708"/>
        <w:jc w:val="both"/>
      </w:pPr>
    </w:p>
    <w:p w:rsidRDefault="006C3EAE" w:rsidP="00BF5566" w:rsidR="009C785C">
      <w:pPr>
        <w:ind w:firstLine="708"/>
        <w:jc w:val="both"/>
      </w:pPr>
      <w:r>
        <w:t xml:space="preserve">Temeljem odredbe čl. </w:t>
      </w:r>
      <w:proofErr w:type="spellStart"/>
      <w:r>
        <w:t>254</w:t>
      </w:r>
      <w:proofErr w:type="spellEnd"/>
      <w:r w:rsidR="009C785C">
        <w:t xml:space="preserve">. st. 3. Stečajnog zakona u vezi s čl. </w:t>
      </w:r>
      <w:proofErr w:type="spellStart"/>
      <w:r w:rsidR="009C785C">
        <w:t>107</w:t>
      </w:r>
      <w:proofErr w:type="spellEnd"/>
      <w:r w:rsidR="009C785C">
        <w:t xml:space="preserve">. Ovršnog zakona riješeno je kao pod točkom III izreke ovog rješenja, te je kupac – </w:t>
      </w:r>
      <w:proofErr w:type="spellStart"/>
      <w:r w:rsidR="009C785C">
        <w:t>razlučni</w:t>
      </w:r>
      <w:proofErr w:type="spellEnd"/>
      <w:r w:rsidR="009C785C">
        <w:t xml:space="preserve"> vjerovnik obvezan na uplatu na ime troškova stečajnog postupka ukupnog iznosa od </w:t>
      </w:r>
      <w:proofErr w:type="spellStart"/>
      <w:r w:rsidR="009C785C">
        <w:t>231.768</w:t>
      </w:r>
      <w:proofErr w:type="spellEnd"/>
      <w:r w:rsidR="009C785C">
        <w:t>,</w:t>
      </w:r>
      <w:proofErr w:type="spellStart"/>
      <w:r w:rsidR="009C785C">
        <w:t>49</w:t>
      </w:r>
      <w:proofErr w:type="spellEnd"/>
      <w:r w:rsidR="009C785C">
        <w:t xml:space="preserve"> kn koji iznos će biti, po pravomoćnosti ovog rješenja, podmiren iz jamčevine koju je kupac uplatio u svrhu sudjelovanja na elektroničkoj javnoj dražbi.</w:t>
      </w:r>
    </w:p>
    <w:p w:rsidRDefault="009C785C" w:rsidP="00BF5566" w:rsidR="009C785C">
      <w:pPr>
        <w:ind w:firstLine="708"/>
        <w:jc w:val="both"/>
      </w:pPr>
    </w:p>
    <w:p w:rsidRDefault="009C785C" w:rsidP="00BF5566" w:rsidR="009C785C">
      <w:pPr>
        <w:ind w:firstLine="708"/>
        <w:jc w:val="both"/>
      </w:pPr>
      <w:r>
        <w:t>Stečajni postupak nad dužnikom Vizura d.o.o. u stečaju Darda, otvoren je dana 24.10.2016. godine. U stečajnom postupku unovčena je stečajna masa u ukupnom iznosu od 1.349.500,</w:t>
      </w:r>
      <w:proofErr w:type="spellStart"/>
      <w:r>
        <w:t>00</w:t>
      </w:r>
      <w:proofErr w:type="spellEnd"/>
      <w:r>
        <w:t xml:space="preserve"> kn. Predmetne nekretnine koje su unovčene u iznosu od </w:t>
      </w:r>
      <w:proofErr w:type="spellStart"/>
      <w:r>
        <w:t>762.500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čine </w:t>
      </w:r>
      <w:proofErr w:type="spellStart"/>
      <w:r>
        <w:t>56</w:t>
      </w:r>
      <w:proofErr w:type="spellEnd"/>
      <w:r>
        <w:t>,</w:t>
      </w:r>
      <w:proofErr w:type="spellStart"/>
      <w:r>
        <w:t>52</w:t>
      </w:r>
      <w:proofErr w:type="spellEnd"/>
      <w:r>
        <w:t xml:space="preserve"> % unovčene stečajne mase.</w:t>
      </w:r>
    </w:p>
    <w:p w:rsidRDefault="009C785C" w:rsidP="00BF5566" w:rsidR="009C785C">
      <w:pPr>
        <w:ind w:firstLine="708"/>
        <w:jc w:val="both"/>
      </w:pPr>
    </w:p>
    <w:p w:rsidRDefault="009C785C" w:rsidP="00BF5566" w:rsidR="009C785C">
      <w:pPr>
        <w:ind w:firstLine="708"/>
        <w:jc w:val="both"/>
      </w:pPr>
      <w:r>
        <w:t>Prema vrijednosti stečajne mase u ukupnom iznosu od 1.349.500,</w:t>
      </w:r>
      <w:proofErr w:type="spellStart"/>
      <w:r>
        <w:t>00</w:t>
      </w:r>
      <w:proofErr w:type="spellEnd"/>
      <w:r>
        <w:t xml:space="preserve"> kn stečajnom upravitelju pripada nagrada prema pravilima Uredbe o kriteriju i načinu obračuna i plaćanja nagrade stečajnim upraviteljima (Narodne novine broj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 xml:space="preserve">) u iznosu od </w:t>
      </w:r>
      <w:proofErr w:type="spellStart"/>
      <w:r>
        <w:t>124.430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bruto, na koji iznos se obračunava doprinos za zdravstveno osiguranje od 7,5 % što iznosi </w:t>
      </w:r>
      <w:proofErr w:type="spellStart"/>
      <w:r>
        <w:t>133.762</w:t>
      </w:r>
      <w:proofErr w:type="spellEnd"/>
      <w:r>
        <w:t>,</w:t>
      </w:r>
      <w:proofErr w:type="spellStart"/>
      <w:r>
        <w:t>25</w:t>
      </w:r>
      <w:proofErr w:type="spellEnd"/>
      <w:r>
        <w:t xml:space="preserve"> kn (ukupan trošak).</w:t>
      </w:r>
    </w:p>
    <w:p w:rsidRDefault="009C785C" w:rsidP="00BF5566" w:rsidR="009C785C">
      <w:pPr>
        <w:ind w:firstLine="708"/>
        <w:jc w:val="both"/>
      </w:pPr>
    </w:p>
    <w:p w:rsidRDefault="009C785C" w:rsidP="00BF5566" w:rsidR="009452A9">
      <w:pPr>
        <w:ind w:firstLine="708"/>
        <w:jc w:val="both"/>
      </w:pPr>
      <w:r>
        <w:t xml:space="preserve">Trošak nagrade stečajnog upravitelja u </w:t>
      </w:r>
      <w:proofErr w:type="spellStart"/>
      <w:r>
        <w:t>56</w:t>
      </w:r>
      <w:proofErr w:type="spellEnd"/>
      <w:r>
        <w:t>,</w:t>
      </w:r>
      <w:proofErr w:type="spellStart"/>
      <w:r>
        <w:t>52</w:t>
      </w:r>
      <w:proofErr w:type="spellEnd"/>
      <w:r>
        <w:t xml:space="preserve"> % tereti unovčenje predmetnih nekretnina, koliko kupoprodajna cijena ostvarena prodajom istih nekretnina sudjeluje u ukupnoj stečajnoj masi i isti trošak iznosi </w:t>
      </w:r>
      <w:proofErr w:type="spellStart"/>
      <w:r>
        <w:t>75.602</w:t>
      </w:r>
      <w:proofErr w:type="spellEnd"/>
      <w:r>
        <w:t>,</w:t>
      </w:r>
      <w:proofErr w:type="spellStart"/>
      <w:r>
        <w:t>42</w:t>
      </w:r>
      <w:proofErr w:type="spellEnd"/>
      <w:r>
        <w:t xml:space="preserve"> kn. Ostali nastali troškovi unovčenja: trošak procjene i trošak oglašavanja u ½ tereti unovčenje predmetnih nekretnina, budući je izvršena procjena i zaključkom o prodaji St-</w:t>
      </w:r>
      <w:proofErr w:type="spellStart"/>
      <w:r>
        <w:t>210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51</w:t>
      </w:r>
      <w:proofErr w:type="spellEnd"/>
      <w:r>
        <w:t xml:space="preserve"> od 20.11.2017. određene prodaja za dvije nekretnine u vlasništvu stečajnog dužnika. Nadalje, trošak unovčenja čini i trošak PDV-</w:t>
      </w:r>
    </w:p>
    <w:p w:rsidRDefault="009452A9" w:rsidP="009452A9" w:rsidR="009452A9">
      <w:pPr>
        <w:jc w:val="center"/>
      </w:pPr>
      <w:r>
        <w:lastRenderedPageBreak/>
        <w:t>4</w:t>
      </w:r>
    </w:p>
    <w:p w:rsidRDefault="009452A9" w:rsidP="009452A9" w:rsidR="009452A9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210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74</w:t>
      </w:r>
      <w:proofErr w:type="spellEnd"/>
    </w:p>
    <w:p w:rsidRDefault="009452A9" w:rsidP="009452A9" w:rsidR="009452A9">
      <w:pPr>
        <w:jc w:val="center"/>
      </w:pPr>
    </w:p>
    <w:p w:rsidRDefault="009452A9" w:rsidP="009452A9" w:rsidR="009452A9">
      <w:pPr>
        <w:jc w:val="center"/>
      </w:pPr>
    </w:p>
    <w:p w:rsidRDefault="009452A9" w:rsidP="009452A9" w:rsidR="009452A9">
      <w:pPr>
        <w:jc w:val="center"/>
      </w:pPr>
    </w:p>
    <w:p w:rsidRDefault="009452A9" w:rsidP="009452A9" w:rsidR="009452A9">
      <w:pPr>
        <w:jc w:val="both"/>
      </w:pPr>
    </w:p>
    <w:p w:rsidRDefault="009452A9" w:rsidP="009452A9" w:rsidR="009452A9">
      <w:pPr>
        <w:jc w:val="both"/>
      </w:pPr>
    </w:p>
    <w:p w:rsidRDefault="009C785C" w:rsidP="009452A9" w:rsidR="009C785C">
      <w:pPr>
        <w:jc w:val="both"/>
        <w:rPr>
          <w:bCs/>
        </w:rPr>
      </w:pPr>
      <w:r>
        <w:t xml:space="preserve">a u iznosu od </w:t>
      </w:r>
      <w:proofErr w:type="spellStart"/>
      <w:r>
        <w:t>133.312</w:t>
      </w:r>
      <w:proofErr w:type="spellEnd"/>
      <w:r>
        <w:t>,</w:t>
      </w:r>
      <w:proofErr w:type="spellStart"/>
      <w:r>
        <w:t>27</w:t>
      </w:r>
      <w:proofErr w:type="spellEnd"/>
      <w:r>
        <w:t xml:space="preserve"> kn kao i trošak knjigovodstva u omjeru koji unovčena nekretnina sudjeluje u ukupno unovčenoj stečajnoj masi dužnika. </w:t>
      </w:r>
    </w:p>
    <w:p w:rsidRDefault="00227F53" w:rsidP="00227F53" w:rsidR="00227F53">
      <w:pPr>
        <w:rPr>
          <w:bCs/>
        </w:rPr>
      </w:pPr>
    </w:p>
    <w:p w:rsidRDefault="009C785C" w:rsidP="00227F53" w:rsidR="009C785C">
      <w:pPr>
        <w:rPr>
          <w:b/>
        </w:rPr>
      </w:pPr>
    </w:p>
    <w:p w:rsidRDefault="00227F53" w:rsidP="003B053B" w:rsidR="009452A9">
      <w:pPr>
        <w:jc w:val="center"/>
      </w:pPr>
      <w:r>
        <w:t>U Osijeku</w:t>
      </w:r>
      <w:r w:rsidR="00685C30">
        <w:t xml:space="preserve"> </w:t>
      </w:r>
      <w:proofErr w:type="spellStart"/>
      <w:r w:rsidR="00685C30">
        <w:t>2</w:t>
      </w:r>
      <w:r w:rsidR="00EB7BCE">
        <w:t>8</w:t>
      </w:r>
      <w:proofErr w:type="spellEnd"/>
      <w:r w:rsidR="00EB7BCE">
        <w:t>.</w:t>
      </w:r>
      <w:r w:rsidR="00685C30">
        <w:t xml:space="preserve"> rujan </w:t>
      </w:r>
      <w:r w:rsidR="00D52695">
        <w:t xml:space="preserve"> </w:t>
      </w:r>
      <w:proofErr w:type="spellStart"/>
      <w:r w:rsidR="00D52695">
        <w:t>2018</w:t>
      </w:r>
      <w:proofErr w:type="spellEnd"/>
      <w:r w:rsidR="00D52695">
        <w:t>.</w:t>
      </w:r>
    </w:p>
    <w:p w:rsidRDefault="009452A9" w:rsidP="003B053B" w:rsidR="009452A9">
      <w:pPr>
        <w:jc w:val="center"/>
      </w:pPr>
    </w:p>
    <w:p w:rsidRDefault="00D52695" w:rsidP="003B053B" w:rsidR="00227F53">
      <w:pPr>
        <w:jc w:val="center"/>
      </w:pPr>
      <w:r>
        <w:t xml:space="preserve"> </w:t>
      </w:r>
    </w:p>
    <w:p w:rsidRDefault="00227F53" w:rsidP="00227F53" w:rsidR="00227F53">
      <w:r>
        <w:t>Zapisničar</w:t>
      </w:r>
    </w:p>
    <w:p w:rsidRDefault="00227F53" w:rsidP="00227F53" w:rsidR="00227F53">
      <w:r>
        <w:t>Maja Kocijan</w:t>
      </w:r>
    </w:p>
    <w:p w:rsidRDefault="009452A9" w:rsidP="00227F53" w:rsidR="009452A9"/>
    <w:p w:rsidRDefault="00227F53" w:rsidP="00227F53" w:rsidR="00227F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967D0">
        <w:t xml:space="preserve">   S</w:t>
      </w:r>
      <w:r>
        <w:t>TEČAJNI SUDAC</w:t>
      </w:r>
    </w:p>
    <w:p w:rsidRDefault="00227F53" w:rsidP="00227F53" w:rsidR="00227F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B967D0">
        <w:t xml:space="preserve">  </w:t>
      </w:r>
      <w:r>
        <w:t>Jadranka Herman</w:t>
      </w:r>
    </w:p>
    <w:p w:rsidRDefault="009452A9" w:rsidP="00227F53" w:rsidR="009452A9"/>
    <w:p w:rsidRDefault="009452A9" w:rsidP="00227F53" w:rsidR="009452A9"/>
    <w:p w:rsidRDefault="00227F53" w:rsidP="00227F53" w:rsidR="00227F53"/>
    <w:p w:rsidRDefault="00227F53" w:rsidP="00227F53" w:rsidR="00227F53">
      <w:r>
        <w:t>UPUTA O PRAVNOM LIJEKU:</w:t>
      </w:r>
    </w:p>
    <w:p w:rsidRDefault="00227F53" w:rsidP="00227F53" w:rsidR="00227F53">
      <w:pPr>
        <w:jc w:val="both"/>
      </w:pPr>
      <w:r>
        <w:t>Protiv ovog rješenja može  se uložiti žalba Visokom trgovačkom sudu Republike Hrvatske u  roku od 8 dana. Žalba se ulaže ovog sudu pismeno u 3 primjerka.</w:t>
      </w:r>
    </w:p>
    <w:p w:rsidRDefault="00227F53" w:rsidP="00227F53" w:rsidR="00227F53"/>
    <w:p w:rsidRDefault="00227F53" w:rsidP="00227F53" w:rsidR="00227F53" w:rsidRPr="00EA6832">
      <w:r w:rsidRPr="00EA6832">
        <w:t>DNA:</w:t>
      </w:r>
    </w:p>
    <w:p w:rsidRDefault="00227F53" w:rsidP="00227F53" w:rsidR="00227F53" w:rsidRPr="00EA6832">
      <w:pPr>
        <w:numPr>
          <w:ilvl w:val="0"/>
          <w:numId w:val="3"/>
        </w:numPr>
      </w:pPr>
      <w:r w:rsidRPr="00EA6832">
        <w:t>stečaj</w:t>
      </w:r>
      <w:r w:rsidR="001C4BA0">
        <w:t>n</w:t>
      </w:r>
      <w:r w:rsidR="00EB7BCE">
        <w:t xml:space="preserve">a upraviteljica Snježana </w:t>
      </w:r>
      <w:proofErr w:type="spellStart"/>
      <w:r w:rsidR="00EB7BCE">
        <w:t>Sudarević</w:t>
      </w:r>
      <w:proofErr w:type="spellEnd"/>
    </w:p>
    <w:p w:rsidRDefault="00EB7BCE" w:rsidP="00227F53" w:rsidR="00227F53">
      <w:pPr>
        <w:numPr>
          <w:ilvl w:val="0"/>
          <w:numId w:val="3"/>
        </w:numPr>
        <w:jc w:val="both"/>
      </w:pPr>
      <w:r>
        <w:t xml:space="preserve">kupac </w:t>
      </w:r>
      <w:proofErr w:type="spellStart"/>
      <w:r>
        <w:t>S</w:t>
      </w:r>
      <w:r w:rsidR="00C96B30">
        <w:t>LAVONIJA</w:t>
      </w:r>
      <w:proofErr w:type="spellEnd"/>
      <w:r w:rsidR="00C96B30">
        <w:t xml:space="preserve"> META</w:t>
      </w:r>
      <w:r w:rsidR="003F0E15">
        <w:t xml:space="preserve">LI d.o.o. Osijek po odvjetniku Marko </w:t>
      </w:r>
      <w:proofErr w:type="spellStart"/>
      <w:r w:rsidR="003F0E15">
        <w:t>Pleš</w:t>
      </w:r>
      <w:proofErr w:type="spellEnd"/>
      <w:r w:rsidR="003F0E15">
        <w:t xml:space="preserve">, Osijek, I. Gundulića </w:t>
      </w:r>
      <w:proofErr w:type="spellStart"/>
      <w:r w:rsidR="003F0E15">
        <w:t>36B</w:t>
      </w:r>
      <w:proofErr w:type="spellEnd"/>
      <w:r w:rsidR="003F0E15">
        <w:t>/II</w:t>
      </w:r>
    </w:p>
    <w:p w:rsidRDefault="00C317A3" w:rsidP="00227F53" w:rsidR="00C317A3">
      <w:pPr>
        <w:numPr>
          <w:ilvl w:val="0"/>
          <w:numId w:val="3"/>
        </w:numPr>
        <w:jc w:val="both"/>
      </w:pPr>
      <w:r>
        <w:t xml:space="preserve">ponuditelj Ivan </w:t>
      </w:r>
      <w:proofErr w:type="spellStart"/>
      <w:r>
        <w:t>Topčić</w:t>
      </w:r>
      <w:proofErr w:type="spellEnd"/>
      <w:r>
        <w:t xml:space="preserve">, Zagreb, </w:t>
      </w:r>
      <w:proofErr w:type="spellStart"/>
      <w:r>
        <w:t>Prijepoljska</w:t>
      </w:r>
      <w:proofErr w:type="spellEnd"/>
      <w:r>
        <w:t xml:space="preserve"> </w:t>
      </w:r>
      <w:proofErr w:type="spellStart"/>
      <w:r>
        <w:t>32</w:t>
      </w:r>
      <w:proofErr w:type="spellEnd"/>
    </w:p>
    <w:p w:rsidRDefault="00C317A3" w:rsidP="00227F53" w:rsidR="00C317A3">
      <w:pPr>
        <w:numPr>
          <w:ilvl w:val="0"/>
          <w:numId w:val="3"/>
        </w:numPr>
        <w:jc w:val="both"/>
      </w:pPr>
      <w:r>
        <w:t xml:space="preserve">ponuditelj Mario Galić, </w:t>
      </w:r>
      <w:proofErr w:type="spellStart"/>
      <w:r>
        <w:t>Josipovac</w:t>
      </w:r>
      <w:proofErr w:type="spellEnd"/>
      <w:r>
        <w:t xml:space="preserve">, Matije Gupca </w:t>
      </w:r>
      <w:proofErr w:type="spellStart"/>
      <w:r>
        <w:t>36</w:t>
      </w:r>
      <w:proofErr w:type="spellEnd"/>
      <w:r>
        <w:t xml:space="preserve"> b</w:t>
      </w:r>
    </w:p>
    <w:p w:rsidRDefault="00C317A3" w:rsidP="00227F53" w:rsidR="00C317A3">
      <w:pPr>
        <w:numPr>
          <w:ilvl w:val="0"/>
          <w:numId w:val="3"/>
        </w:numPr>
        <w:jc w:val="both"/>
      </w:pPr>
      <w:r>
        <w:t xml:space="preserve"> </w:t>
      </w:r>
      <w:proofErr w:type="spellStart"/>
      <w:r>
        <w:t>KorBox</w:t>
      </w:r>
      <w:proofErr w:type="spellEnd"/>
      <w:r>
        <w:t xml:space="preserve"> d.o.o. Zagreb, Trgovačka 6</w:t>
      </w:r>
    </w:p>
    <w:p w:rsidRDefault="00C317A3" w:rsidP="00227F53" w:rsidR="00C317A3">
      <w:pPr>
        <w:numPr>
          <w:ilvl w:val="0"/>
          <w:numId w:val="3"/>
        </w:numPr>
        <w:jc w:val="both"/>
      </w:pPr>
      <w:proofErr w:type="spellStart"/>
      <w:r>
        <w:t>BOXKOR</w:t>
      </w:r>
      <w:proofErr w:type="spellEnd"/>
      <w:r>
        <w:t xml:space="preserve"> d.o.o. Zagreb, Trgovačka 6</w:t>
      </w:r>
    </w:p>
    <w:p w:rsidRDefault="00C317A3" w:rsidP="00CE7E66" w:rsidR="00CE7E66">
      <w:pPr>
        <w:numPr>
          <w:ilvl w:val="0"/>
          <w:numId w:val="3"/>
        </w:numPr>
        <w:jc w:val="both"/>
      </w:pPr>
      <w:proofErr w:type="spellStart"/>
      <w:r>
        <w:t>CRESCO</w:t>
      </w:r>
      <w:proofErr w:type="spellEnd"/>
      <w:r>
        <w:t xml:space="preserve"> d.o.o. Zagreb, </w:t>
      </w:r>
      <w:proofErr w:type="spellStart"/>
      <w:r>
        <w:t>Petrovaradinska</w:t>
      </w:r>
      <w:proofErr w:type="spellEnd"/>
      <w:r>
        <w:t xml:space="preserve"> 1</w:t>
      </w:r>
    </w:p>
    <w:p w:rsidRDefault="00C317A3" w:rsidP="00CE7E66" w:rsidR="00C317A3">
      <w:pPr>
        <w:numPr>
          <w:ilvl w:val="0"/>
          <w:numId w:val="3"/>
        </w:numPr>
        <w:jc w:val="both"/>
      </w:pPr>
      <w:proofErr w:type="spellStart"/>
      <w:r>
        <w:t>OTP</w:t>
      </w:r>
      <w:proofErr w:type="spellEnd"/>
      <w:r>
        <w:t xml:space="preserve"> banka  d.d. Zadar</w:t>
      </w:r>
      <w:r w:rsidR="00CE7E66">
        <w:t>, Ulica Domovinskog rata 3</w:t>
      </w:r>
    </w:p>
    <w:p w:rsidRDefault="00227F53" w:rsidP="00141B08" w:rsidR="00227F53" w:rsidRPr="00EA6832">
      <w:pPr>
        <w:numPr>
          <w:ilvl w:val="0"/>
          <w:numId w:val="3"/>
        </w:numPr>
        <w:jc w:val="both"/>
      </w:pPr>
      <w:r>
        <w:t>Općinski  sud u Osijek</w:t>
      </w:r>
      <w:r w:rsidR="00DA706E">
        <w:t xml:space="preserve">u Zemljišno-knjižni odjel Osijek </w:t>
      </w:r>
    </w:p>
    <w:p w:rsidRDefault="00227F53" w:rsidP="00227F53" w:rsidR="00227F53" w:rsidRPr="00EA6832">
      <w:pPr>
        <w:numPr>
          <w:ilvl w:val="0"/>
          <w:numId w:val="3"/>
        </w:numPr>
      </w:pPr>
      <w:r w:rsidRPr="00EA6832">
        <w:t>RH MF Porezna u</w:t>
      </w:r>
      <w:r>
        <w:t>prava Osijek</w:t>
      </w:r>
    </w:p>
    <w:p w:rsidRDefault="00227F53" w:rsidP="00227F53" w:rsidR="00227F53" w:rsidRPr="00EA6832">
      <w:pPr>
        <w:numPr>
          <w:ilvl w:val="0"/>
          <w:numId w:val="3"/>
        </w:numPr>
      </w:pPr>
      <w:r w:rsidRPr="00EA6832">
        <w:t>e-oglasna ploča</w:t>
      </w:r>
    </w:p>
    <w:p w:rsidRDefault="00227F53" w:rsidP="00227F53" w:rsidR="00227F53" w:rsidRPr="00EA6832">
      <w:pPr>
        <w:numPr>
          <w:ilvl w:val="0"/>
          <w:numId w:val="3"/>
        </w:numPr>
      </w:pPr>
      <w:r w:rsidRPr="00EA6832">
        <w:t>Financijska agencija radi objave na mrežnim stranicama</w:t>
      </w:r>
      <w:r>
        <w:t xml:space="preserve"> </w:t>
      </w:r>
      <w:r w:rsidRPr="00E87939">
        <w:rPr>
          <w:b/>
        </w:rPr>
        <w:t xml:space="preserve">– po </w:t>
      </w:r>
      <w:proofErr w:type="spellStart"/>
      <w:r w:rsidRPr="00E87939">
        <w:rPr>
          <w:b/>
        </w:rPr>
        <w:t>pravomoćosti</w:t>
      </w:r>
      <w:proofErr w:type="spellEnd"/>
    </w:p>
    <w:p w:rsidRDefault="00227F53" w:rsidP="00227F53" w:rsidR="00227F53" w:rsidRPr="00EA6832">
      <w:pPr>
        <w:numPr>
          <w:ilvl w:val="0"/>
          <w:numId w:val="3"/>
        </w:numPr>
      </w:pPr>
      <w:r>
        <w:t xml:space="preserve">kal. </w:t>
      </w:r>
      <w:r w:rsidR="00DA706E">
        <w:t xml:space="preserve"> </w:t>
      </w:r>
      <w:proofErr w:type="spellStart"/>
      <w:r w:rsidR="00141B08">
        <w:t>25</w:t>
      </w:r>
      <w:proofErr w:type="spellEnd"/>
      <w:r w:rsidR="00C40EC8">
        <w:t>/</w:t>
      </w:r>
      <w:proofErr w:type="spellStart"/>
      <w:r w:rsidR="00C40EC8">
        <w:t>10</w:t>
      </w:r>
      <w:proofErr w:type="spellEnd"/>
    </w:p>
    <w:p w:rsidRDefault="00075F66" w:rsidP="00227F53" w:rsidR="00075F66" w:rsidRPr="00EA6832">
      <w:pPr>
        <w:ind w:left="720"/>
      </w:pPr>
    </w:p>
    <w:sectPr w:rsidSect="003B053B" w:rsidR="00075F66" w:rsidRPr="00EA6832">
      <w:headerReference w:type="default" r:id="rId11"/>
      <w:footerReference w:type="default" r:id="rId12"/>
      <w:pgSz w:h="16838" w:w="11906"/>
      <w:pgMar w:gutter="0" w:footer="708" w:header="708" w:left="1417" w:bottom="284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06B" w:rsidP="007D3A38" w:rsidR="00AB406B">
      <w:r>
        <w:separator/>
      </w:r>
    </w:p>
  </w:endnote>
  <w:endnote w:id="0" w:type="continuationSeparator">
    <w:p w:rsidRDefault="00AB406B" w:rsidP="007D3A38" w:rsidR="00AB40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6C5" w:rsidR="004D16C5">
    <w:pPr>
      <w:pStyle w:val="Podnoje"/>
      <w:jc w:val="center"/>
    </w:pPr>
  </w:p>
  <w:p w:rsidRDefault="007D3A38" w:rsidR="007D3A3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06B" w:rsidP="007D3A38" w:rsidR="00AB406B">
      <w:r>
        <w:separator/>
      </w:r>
    </w:p>
  </w:footnote>
  <w:footnote w:id="0" w:type="continuationSeparator">
    <w:p w:rsidRDefault="00AB406B" w:rsidP="007D3A38" w:rsidR="00AB40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A38" w:rsidP="004D16C5" w:rsidR="007D3A3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237A0"/>
    <w:multiLevelType w:val="hybridMultilevel"/>
    <w:tmpl w:val="E4C4B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A36445"/>
    <w:multiLevelType w:val="hybridMultilevel"/>
    <w:tmpl w:val="F1FAB9E0"/>
    <w:lvl w:tplc="59AC84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661720"/>
    <w:multiLevelType w:val="hybridMultilevel"/>
    <w:tmpl w:val="7F3A5BB6"/>
    <w:lvl w:tplc="2F16A3F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2CC1439"/>
    <w:multiLevelType w:val="hybridMultilevel"/>
    <w:tmpl w:val="ED08119E"/>
    <w:lvl w:tplc="116E2CEE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9031953"/>
    <w:multiLevelType w:val="hybridMultilevel"/>
    <w:tmpl w:val="0F3A6F3E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FC95C93"/>
    <w:multiLevelType w:val="hybridMultilevel"/>
    <w:tmpl w:val="77ECFBF2"/>
    <w:lvl w:tplc="8E224188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42B2098"/>
    <w:multiLevelType w:val="hybridMultilevel"/>
    <w:tmpl w:val="64B85722"/>
    <w:lvl w:tplc="AE36019E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380C6521"/>
    <w:multiLevelType w:val="hybridMultilevel"/>
    <w:tmpl w:val="04E079AE"/>
    <w:lvl w:tplc="737CEFEE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8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4257AD0"/>
    <w:multiLevelType w:val="hybridMultilevel"/>
    <w:tmpl w:val="8998F82C"/>
    <w:lvl w:tplc="87486A2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6310A24"/>
    <w:multiLevelType w:val="hybridMultilevel"/>
    <w:tmpl w:val="93AA7F32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7F12B8E"/>
    <w:multiLevelType w:val="hybridMultilevel"/>
    <w:tmpl w:val="78C80506"/>
    <w:lvl w:tplc="8D0228AA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2">
    <w:nsid w:val="4AF848F5"/>
    <w:multiLevelType w:val="hybridMultilevel"/>
    <w:tmpl w:val="5E36C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0D79FD"/>
    <w:multiLevelType w:val="hybridMultilevel"/>
    <w:tmpl w:val="7972A8E6"/>
    <w:lvl w:tplc="EFAA0A54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4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6AF1661C"/>
    <w:multiLevelType w:val="hybridMultilevel"/>
    <w:tmpl w:val="3A181F76"/>
    <w:lvl w:tplc="B59E161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EE527C6"/>
    <w:multiLevelType w:val="hybridMultilevel"/>
    <w:tmpl w:val="A2229028"/>
    <w:lvl w:tplc="485AF6F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BAE0955E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A3D4FFC"/>
    <w:multiLevelType w:val="hybridMultilevel"/>
    <w:tmpl w:val="101A0FB4"/>
    <w:lvl w:tplc="A4E8C1D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6"/>
  </w:num>
  <w:num w:numId="2">
    <w:abstractNumId w:val="12"/>
  </w:num>
  <w:num w:numId="3">
    <w:abstractNumId w:val="17"/>
  </w:num>
  <w:num w:numId="4">
    <w:abstractNumId w:val="15"/>
  </w:num>
  <w:num w:numId="5">
    <w:abstractNumId w:val="7"/>
  </w:num>
  <w:num w:numId="6">
    <w:abstractNumId w:val="11"/>
  </w:num>
  <w:num w:numId="7">
    <w:abstractNumId w:val="6"/>
  </w:num>
  <w:num w:numId="8">
    <w:abstractNumId w:val="18"/>
  </w:num>
  <w:num w:numId="9">
    <w:abstractNumId w:val="3"/>
  </w:num>
  <w:num w:numId="10">
    <w:abstractNumId w:val="8"/>
  </w:num>
  <w:num w:numId="11">
    <w:abstractNumId w:val="1"/>
  </w:num>
  <w:num w:numId="12">
    <w:abstractNumId w:val="9"/>
  </w:num>
  <w:num w:numId="13">
    <w:abstractNumId w:val="2"/>
  </w:num>
  <w:num w:numId="14">
    <w:abstractNumId w:val="4"/>
  </w:num>
  <w:num w:numId="15">
    <w:abstractNumId w:val="14"/>
  </w:num>
  <w:num w:numId="16">
    <w:abstractNumId w:val="5"/>
  </w:num>
  <w:num w:numId="17">
    <w:abstractNumId w:val="0"/>
  </w:num>
  <w:num w:numId="18">
    <w:abstractNumId w:val="10"/>
  </w:num>
  <w:num w:numId="19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3CD"/>
    <w:rsid w:val="00012BB2"/>
    <w:rsid w:val="00014887"/>
    <w:rsid w:val="00015C5D"/>
    <w:rsid w:val="00016B25"/>
    <w:rsid w:val="00030EF4"/>
    <w:rsid w:val="00035864"/>
    <w:rsid w:val="00036441"/>
    <w:rsid w:val="0004469B"/>
    <w:rsid w:val="00045585"/>
    <w:rsid w:val="00045B65"/>
    <w:rsid w:val="000477CD"/>
    <w:rsid w:val="00050860"/>
    <w:rsid w:val="000535EA"/>
    <w:rsid w:val="00064D86"/>
    <w:rsid w:val="000656B6"/>
    <w:rsid w:val="00074A89"/>
    <w:rsid w:val="00075F66"/>
    <w:rsid w:val="00077C9D"/>
    <w:rsid w:val="00080AFC"/>
    <w:rsid w:val="00086361"/>
    <w:rsid w:val="00091B4B"/>
    <w:rsid w:val="000952E4"/>
    <w:rsid w:val="000B0EBD"/>
    <w:rsid w:val="000C79BD"/>
    <w:rsid w:val="000D0569"/>
    <w:rsid w:val="000D1D93"/>
    <w:rsid w:val="000E762A"/>
    <w:rsid w:val="000F33B3"/>
    <w:rsid w:val="000F61EA"/>
    <w:rsid w:val="00102060"/>
    <w:rsid w:val="001163A9"/>
    <w:rsid w:val="00124F63"/>
    <w:rsid w:val="00125C3A"/>
    <w:rsid w:val="001344A4"/>
    <w:rsid w:val="00140EA9"/>
    <w:rsid w:val="00141B08"/>
    <w:rsid w:val="001437B2"/>
    <w:rsid w:val="00173F18"/>
    <w:rsid w:val="00175FEE"/>
    <w:rsid w:val="00177EC7"/>
    <w:rsid w:val="00182C63"/>
    <w:rsid w:val="00194C98"/>
    <w:rsid w:val="001973FB"/>
    <w:rsid w:val="001A4683"/>
    <w:rsid w:val="001B49A2"/>
    <w:rsid w:val="001B5F20"/>
    <w:rsid w:val="001B6AF0"/>
    <w:rsid w:val="001C4BA0"/>
    <w:rsid w:val="001C6FD0"/>
    <w:rsid w:val="001C73F4"/>
    <w:rsid w:val="001C7F1E"/>
    <w:rsid w:val="001D28D3"/>
    <w:rsid w:val="001D40E6"/>
    <w:rsid w:val="001D453E"/>
    <w:rsid w:val="001E07B5"/>
    <w:rsid w:val="001E17FF"/>
    <w:rsid w:val="001E375C"/>
    <w:rsid w:val="001E44A1"/>
    <w:rsid w:val="001E59BA"/>
    <w:rsid w:val="002018F2"/>
    <w:rsid w:val="00204C74"/>
    <w:rsid w:val="002063E3"/>
    <w:rsid w:val="00220ADF"/>
    <w:rsid w:val="002248A3"/>
    <w:rsid w:val="00227F53"/>
    <w:rsid w:val="0024141E"/>
    <w:rsid w:val="00247752"/>
    <w:rsid w:val="0025000D"/>
    <w:rsid w:val="00253931"/>
    <w:rsid w:val="00255758"/>
    <w:rsid w:val="002605DA"/>
    <w:rsid w:val="0026362E"/>
    <w:rsid w:val="00266DEB"/>
    <w:rsid w:val="00267D26"/>
    <w:rsid w:val="00272D81"/>
    <w:rsid w:val="00273D8A"/>
    <w:rsid w:val="0027590A"/>
    <w:rsid w:val="00277A78"/>
    <w:rsid w:val="0028101C"/>
    <w:rsid w:val="002827D3"/>
    <w:rsid w:val="00283C86"/>
    <w:rsid w:val="0028444E"/>
    <w:rsid w:val="0028507D"/>
    <w:rsid w:val="002A03A6"/>
    <w:rsid w:val="002A2AF5"/>
    <w:rsid w:val="002A36D6"/>
    <w:rsid w:val="002B535D"/>
    <w:rsid w:val="002B7AFF"/>
    <w:rsid w:val="002C7279"/>
    <w:rsid w:val="002D2610"/>
    <w:rsid w:val="002D7681"/>
    <w:rsid w:val="002E2276"/>
    <w:rsid w:val="002E5172"/>
    <w:rsid w:val="002F49D8"/>
    <w:rsid w:val="002F4AAF"/>
    <w:rsid w:val="002F66FE"/>
    <w:rsid w:val="003006AE"/>
    <w:rsid w:val="00302CF0"/>
    <w:rsid w:val="003069C0"/>
    <w:rsid w:val="0031370E"/>
    <w:rsid w:val="00313A61"/>
    <w:rsid w:val="0031762F"/>
    <w:rsid w:val="00320C64"/>
    <w:rsid w:val="00324BFD"/>
    <w:rsid w:val="00326DF4"/>
    <w:rsid w:val="003276D7"/>
    <w:rsid w:val="003337A6"/>
    <w:rsid w:val="00334297"/>
    <w:rsid w:val="00336218"/>
    <w:rsid w:val="003368E5"/>
    <w:rsid w:val="00342079"/>
    <w:rsid w:val="00352425"/>
    <w:rsid w:val="0035269A"/>
    <w:rsid w:val="00357636"/>
    <w:rsid w:val="003612A7"/>
    <w:rsid w:val="0037351D"/>
    <w:rsid w:val="00375C7E"/>
    <w:rsid w:val="00377B6C"/>
    <w:rsid w:val="003806F4"/>
    <w:rsid w:val="003822DC"/>
    <w:rsid w:val="003832CA"/>
    <w:rsid w:val="003841E4"/>
    <w:rsid w:val="00386B5D"/>
    <w:rsid w:val="003879D1"/>
    <w:rsid w:val="00387DBE"/>
    <w:rsid w:val="003924AF"/>
    <w:rsid w:val="00397238"/>
    <w:rsid w:val="003A56C0"/>
    <w:rsid w:val="003A610E"/>
    <w:rsid w:val="003B053B"/>
    <w:rsid w:val="003B0C94"/>
    <w:rsid w:val="003B1074"/>
    <w:rsid w:val="003C01DF"/>
    <w:rsid w:val="003C2CD9"/>
    <w:rsid w:val="003C5387"/>
    <w:rsid w:val="003D02B1"/>
    <w:rsid w:val="003D3294"/>
    <w:rsid w:val="003D5C2E"/>
    <w:rsid w:val="003E2624"/>
    <w:rsid w:val="003E3CB4"/>
    <w:rsid w:val="003E42EC"/>
    <w:rsid w:val="003E551A"/>
    <w:rsid w:val="003E7C98"/>
    <w:rsid w:val="003F0249"/>
    <w:rsid w:val="003F0E15"/>
    <w:rsid w:val="00411F1E"/>
    <w:rsid w:val="004134D2"/>
    <w:rsid w:val="00415782"/>
    <w:rsid w:val="0041638D"/>
    <w:rsid w:val="00416A20"/>
    <w:rsid w:val="00417A37"/>
    <w:rsid w:val="00421D71"/>
    <w:rsid w:val="00423F56"/>
    <w:rsid w:val="004351D0"/>
    <w:rsid w:val="00436570"/>
    <w:rsid w:val="00447CD5"/>
    <w:rsid w:val="00451203"/>
    <w:rsid w:val="00451CA7"/>
    <w:rsid w:val="00453CB3"/>
    <w:rsid w:val="004638F5"/>
    <w:rsid w:val="0046632E"/>
    <w:rsid w:val="004701E1"/>
    <w:rsid w:val="004705F6"/>
    <w:rsid w:val="00476EB4"/>
    <w:rsid w:val="00482F57"/>
    <w:rsid w:val="0048747B"/>
    <w:rsid w:val="004934F0"/>
    <w:rsid w:val="004A1198"/>
    <w:rsid w:val="004A24DE"/>
    <w:rsid w:val="004A36EC"/>
    <w:rsid w:val="004A574B"/>
    <w:rsid w:val="004A6F2C"/>
    <w:rsid w:val="004B490A"/>
    <w:rsid w:val="004B53D5"/>
    <w:rsid w:val="004C3969"/>
    <w:rsid w:val="004D16C5"/>
    <w:rsid w:val="004D5220"/>
    <w:rsid w:val="004D5A26"/>
    <w:rsid w:val="004D77DA"/>
    <w:rsid w:val="004E1973"/>
    <w:rsid w:val="004E3082"/>
    <w:rsid w:val="004E466C"/>
    <w:rsid w:val="004E6341"/>
    <w:rsid w:val="004F00AF"/>
    <w:rsid w:val="004F18B6"/>
    <w:rsid w:val="004F5FE8"/>
    <w:rsid w:val="005009CD"/>
    <w:rsid w:val="0050598D"/>
    <w:rsid w:val="00515457"/>
    <w:rsid w:val="005159C5"/>
    <w:rsid w:val="00527620"/>
    <w:rsid w:val="005317E1"/>
    <w:rsid w:val="00534964"/>
    <w:rsid w:val="0053545A"/>
    <w:rsid w:val="005437AE"/>
    <w:rsid w:val="00550133"/>
    <w:rsid w:val="00554E59"/>
    <w:rsid w:val="00556098"/>
    <w:rsid w:val="00556390"/>
    <w:rsid w:val="005578ED"/>
    <w:rsid w:val="00557B63"/>
    <w:rsid w:val="005841F5"/>
    <w:rsid w:val="00590DAB"/>
    <w:rsid w:val="005931E7"/>
    <w:rsid w:val="0059505A"/>
    <w:rsid w:val="005B1166"/>
    <w:rsid w:val="005B59B6"/>
    <w:rsid w:val="005C01B9"/>
    <w:rsid w:val="005C0D35"/>
    <w:rsid w:val="005C19B4"/>
    <w:rsid w:val="005C301A"/>
    <w:rsid w:val="005D194D"/>
    <w:rsid w:val="005D2A79"/>
    <w:rsid w:val="005D38AB"/>
    <w:rsid w:val="005D746B"/>
    <w:rsid w:val="005D7EC1"/>
    <w:rsid w:val="005E0CFB"/>
    <w:rsid w:val="005E3576"/>
    <w:rsid w:val="005E71A0"/>
    <w:rsid w:val="00613D0A"/>
    <w:rsid w:val="006204E2"/>
    <w:rsid w:val="006207DD"/>
    <w:rsid w:val="006244AA"/>
    <w:rsid w:val="00632865"/>
    <w:rsid w:val="00633654"/>
    <w:rsid w:val="0063454B"/>
    <w:rsid w:val="00635938"/>
    <w:rsid w:val="006372FF"/>
    <w:rsid w:val="00644281"/>
    <w:rsid w:val="00646579"/>
    <w:rsid w:val="00652724"/>
    <w:rsid w:val="00666402"/>
    <w:rsid w:val="0067535F"/>
    <w:rsid w:val="00676909"/>
    <w:rsid w:val="00685C30"/>
    <w:rsid w:val="0069656A"/>
    <w:rsid w:val="00697B97"/>
    <w:rsid w:val="006A1C6D"/>
    <w:rsid w:val="006A6EBE"/>
    <w:rsid w:val="006A78B6"/>
    <w:rsid w:val="006B29B9"/>
    <w:rsid w:val="006B5168"/>
    <w:rsid w:val="006C36CE"/>
    <w:rsid w:val="006C3EAE"/>
    <w:rsid w:val="006C4FDF"/>
    <w:rsid w:val="006D3191"/>
    <w:rsid w:val="006D79A2"/>
    <w:rsid w:val="006E1D7F"/>
    <w:rsid w:val="006E34CC"/>
    <w:rsid w:val="006F10C2"/>
    <w:rsid w:val="006F4D5A"/>
    <w:rsid w:val="00711561"/>
    <w:rsid w:val="0071296A"/>
    <w:rsid w:val="0071326C"/>
    <w:rsid w:val="007140EF"/>
    <w:rsid w:val="00723543"/>
    <w:rsid w:val="0073010A"/>
    <w:rsid w:val="00730D69"/>
    <w:rsid w:val="007346EA"/>
    <w:rsid w:val="00734726"/>
    <w:rsid w:val="00742078"/>
    <w:rsid w:val="00747775"/>
    <w:rsid w:val="007633D3"/>
    <w:rsid w:val="0076461C"/>
    <w:rsid w:val="00766D29"/>
    <w:rsid w:val="0077329E"/>
    <w:rsid w:val="007757C0"/>
    <w:rsid w:val="0078009A"/>
    <w:rsid w:val="00791B31"/>
    <w:rsid w:val="00791ED6"/>
    <w:rsid w:val="00796AED"/>
    <w:rsid w:val="007A4540"/>
    <w:rsid w:val="007A454B"/>
    <w:rsid w:val="007A5699"/>
    <w:rsid w:val="007B3500"/>
    <w:rsid w:val="007C134B"/>
    <w:rsid w:val="007C4F97"/>
    <w:rsid w:val="007C73C4"/>
    <w:rsid w:val="007D3A38"/>
    <w:rsid w:val="007E6CEA"/>
    <w:rsid w:val="007E7376"/>
    <w:rsid w:val="00810655"/>
    <w:rsid w:val="00817C66"/>
    <w:rsid w:val="008246BF"/>
    <w:rsid w:val="00835184"/>
    <w:rsid w:val="00855681"/>
    <w:rsid w:val="008562E6"/>
    <w:rsid w:val="00860129"/>
    <w:rsid w:val="00871F26"/>
    <w:rsid w:val="00875548"/>
    <w:rsid w:val="008774D2"/>
    <w:rsid w:val="00880289"/>
    <w:rsid w:val="00880517"/>
    <w:rsid w:val="00880AA6"/>
    <w:rsid w:val="00885D88"/>
    <w:rsid w:val="008A13EF"/>
    <w:rsid w:val="008A2050"/>
    <w:rsid w:val="008A224F"/>
    <w:rsid w:val="008A32E9"/>
    <w:rsid w:val="008A66B9"/>
    <w:rsid w:val="008B0AE1"/>
    <w:rsid w:val="008B38AD"/>
    <w:rsid w:val="008B632E"/>
    <w:rsid w:val="008C7029"/>
    <w:rsid w:val="008F7F8E"/>
    <w:rsid w:val="00901EF5"/>
    <w:rsid w:val="009060A4"/>
    <w:rsid w:val="00906CA5"/>
    <w:rsid w:val="00912CF5"/>
    <w:rsid w:val="00914713"/>
    <w:rsid w:val="00915DBD"/>
    <w:rsid w:val="00922325"/>
    <w:rsid w:val="009334C9"/>
    <w:rsid w:val="00933614"/>
    <w:rsid w:val="00937840"/>
    <w:rsid w:val="009452A9"/>
    <w:rsid w:val="00945681"/>
    <w:rsid w:val="009525D4"/>
    <w:rsid w:val="00956A4A"/>
    <w:rsid w:val="00964110"/>
    <w:rsid w:val="009664C4"/>
    <w:rsid w:val="0096676C"/>
    <w:rsid w:val="00980452"/>
    <w:rsid w:val="00980E4D"/>
    <w:rsid w:val="00982BE4"/>
    <w:rsid w:val="009838E7"/>
    <w:rsid w:val="009956A4"/>
    <w:rsid w:val="00995C51"/>
    <w:rsid w:val="009A1DEE"/>
    <w:rsid w:val="009A412B"/>
    <w:rsid w:val="009A6C6A"/>
    <w:rsid w:val="009B240B"/>
    <w:rsid w:val="009B40D7"/>
    <w:rsid w:val="009B46D8"/>
    <w:rsid w:val="009C0B79"/>
    <w:rsid w:val="009C12FA"/>
    <w:rsid w:val="009C1900"/>
    <w:rsid w:val="009C1BD4"/>
    <w:rsid w:val="009C670C"/>
    <w:rsid w:val="009C6DD4"/>
    <w:rsid w:val="009C785C"/>
    <w:rsid w:val="009C7FC7"/>
    <w:rsid w:val="009D23C3"/>
    <w:rsid w:val="009D392D"/>
    <w:rsid w:val="009E0575"/>
    <w:rsid w:val="009E0C82"/>
    <w:rsid w:val="009E442B"/>
    <w:rsid w:val="009E5D6D"/>
    <w:rsid w:val="009E7B75"/>
    <w:rsid w:val="009F390F"/>
    <w:rsid w:val="009F7C6E"/>
    <w:rsid w:val="00A04789"/>
    <w:rsid w:val="00A07CA2"/>
    <w:rsid w:val="00A2113E"/>
    <w:rsid w:val="00A307CD"/>
    <w:rsid w:val="00A405B5"/>
    <w:rsid w:val="00A46436"/>
    <w:rsid w:val="00A52FEA"/>
    <w:rsid w:val="00A57AB7"/>
    <w:rsid w:val="00A8702F"/>
    <w:rsid w:val="00A93BC2"/>
    <w:rsid w:val="00A95811"/>
    <w:rsid w:val="00AA27C4"/>
    <w:rsid w:val="00AA6B6E"/>
    <w:rsid w:val="00AB3C30"/>
    <w:rsid w:val="00AB406B"/>
    <w:rsid w:val="00AB7B53"/>
    <w:rsid w:val="00AC7D6C"/>
    <w:rsid w:val="00AD0FA2"/>
    <w:rsid w:val="00AE1830"/>
    <w:rsid w:val="00AE22BB"/>
    <w:rsid w:val="00AF417C"/>
    <w:rsid w:val="00B0428F"/>
    <w:rsid w:val="00B24B41"/>
    <w:rsid w:val="00B24E86"/>
    <w:rsid w:val="00B323C2"/>
    <w:rsid w:val="00B3324D"/>
    <w:rsid w:val="00B420D5"/>
    <w:rsid w:val="00B4283A"/>
    <w:rsid w:val="00B447CF"/>
    <w:rsid w:val="00B50062"/>
    <w:rsid w:val="00B618D8"/>
    <w:rsid w:val="00B6211A"/>
    <w:rsid w:val="00B64E78"/>
    <w:rsid w:val="00B67389"/>
    <w:rsid w:val="00B71E6D"/>
    <w:rsid w:val="00B755EF"/>
    <w:rsid w:val="00B7676B"/>
    <w:rsid w:val="00B768F3"/>
    <w:rsid w:val="00B819DA"/>
    <w:rsid w:val="00B82540"/>
    <w:rsid w:val="00B95B20"/>
    <w:rsid w:val="00B967D0"/>
    <w:rsid w:val="00BA34FF"/>
    <w:rsid w:val="00BB58EC"/>
    <w:rsid w:val="00BB62ED"/>
    <w:rsid w:val="00BC6ED9"/>
    <w:rsid w:val="00BE33FF"/>
    <w:rsid w:val="00BE6CAD"/>
    <w:rsid w:val="00BF3F69"/>
    <w:rsid w:val="00BF5566"/>
    <w:rsid w:val="00C01522"/>
    <w:rsid w:val="00C06E19"/>
    <w:rsid w:val="00C11CE3"/>
    <w:rsid w:val="00C2016D"/>
    <w:rsid w:val="00C20BA0"/>
    <w:rsid w:val="00C231C7"/>
    <w:rsid w:val="00C2390C"/>
    <w:rsid w:val="00C267E5"/>
    <w:rsid w:val="00C317A3"/>
    <w:rsid w:val="00C32D29"/>
    <w:rsid w:val="00C35015"/>
    <w:rsid w:val="00C40EC8"/>
    <w:rsid w:val="00C50060"/>
    <w:rsid w:val="00C55E76"/>
    <w:rsid w:val="00C613DB"/>
    <w:rsid w:val="00C67AB5"/>
    <w:rsid w:val="00C73D0E"/>
    <w:rsid w:val="00C7524D"/>
    <w:rsid w:val="00C96B30"/>
    <w:rsid w:val="00CA01EF"/>
    <w:rsid w:val="00CB1660"/>
    <w:rsid w:val="00CB2695"/>
    <w:rsid w:val="00CC6783"/>
    <w:rsid w:val="00CE0EE4"/>
    <w:rsid w:val="00CE2259"/>
    <w:rsid w:val="00CE3160"/>
    <w:rsid w:val="00CE7E66"/>
    <w:rsid w:val="00CF3ECC"/>
    <w:rsid w:val="00CF63EE"/>
    <w:rsid w:val="00D02900"/>
    <w:rsid w:val="00D212DB"/>
    <w:rsid w:val="00D23251"/>
    <w:rsid w:val="00D24D2F"/>
    <w:rsid w:val="00D35BD3"/>
    <w:rsid w:val="00D50B30"/>
    <w:rsid w:val="00D52695"/>
    <w:rsid w:val="00D62A5A"/>
    <w:rsid w:val="00D71423"/>
    <w:rsid w:val="00D725F3"/>
    <w:rsid w:val="00D8515D"/>
    <w:rsid w:val="00D91B1D"/>
    <w:rsid w:val="00D9617E"/>
    <w:rsid w:val="00D97782"/>
    <w:rsid w:val="00DA146A"/>
    <w:rsid w:val="00DA4636"/>
    <w:rsid w:val="00DA4790"/>
    <w:rsid w:val="00DA6773"/>
    <w:rsid w:val="00DA6D88"/>
    <w:rsid w:val="00DA706E"/>
    <w:rsid w:val="00DB6BCC"/>
    <w:rsid w:val="00DC1616"/>
    <w:rsid w:val="00DC16F3"/>
    <w:rsid w:val="00DE356D"/>
    <w:rsid w:val="00DE5F69"/>
    <w:rsid w:val="00DF51A3"/>
    <w:rsid w:val="00DF51FB"/>
    <w:rsid w:val="00E10837"/>
    <w:rsid w:val="00E128B5"/>
    <w:rsid w:val="00E14ED4"/>
    <w:rsid w:val="00E17152"/>
    <w:rsid w:val="00E2344A"/>
    <w:rsid w:val="00E23AF8"/>
    <w:rsid w:val="00E350F2"/>
    <w:rsid w:val="00E36E0F"/>
    <w:rsid w:val="00E548D8"/>
    <w:rsid w:val="00E60C19"/>
    <w:rsid w:val="00E613F4"/>
    <w:rsid w:val="00E640EE"/>
    <w:rsid w:val="00E64467"/>
    <w:rsid w:val="00E96356"/>
    <w:rsid w:val="00EA028A"/>
    <w:rsid w:val="00EA57A3"/>
    <w:rsid w:val="00EA6832"/>
    <w:rsid w:val="00EB7BCE"/>
    <w:rsid w:val="00EC0019"/>
    <w:rsid w:val="00EC5CD3"/>
    <w:rsid w:val="00ED3942"/>
    <w:rsid w:val="00ED4C16"/>
    <w:rsid w:val="00EE2B76"/>
    <w:rsid w:val="00EF05C0"/>
    <w:rsid w:val="00EF0F9D"/>
    <w:rsid w:val="00F03D2D"/>
    <w:rsid w:val="00F040DB"/>
    <w:rsid w:val="00F0429B"/>
    <w:rsid w:val="00F11FC0"/>
    <w:rsid w:val="00F13005"/>
    <w:rsid w:val="00F1584D"/>
    <w:rsid w:val="00F37286"/>
    <w:rsid w:val="00F46E60"/>
    <w:rsid w:val="00F51D17"/>
    <w:rsid w:val="00F57FC7"/>
    <w:rsid w:val="00F6215D"/>
    <w:rsid w:val="00F643DF"/>
    <w:rsid w:val="00F65BDB"/>
    <w:rsid w:val="00F734CA"/>
    <w:rsid w:val="00F73514"/>
    <w:rsid w:val="00F80EB9"/>
    <w:rsid w:val="00F82537"/>
    <w:rsid w:val="00F83779"/>
    <w:rsid w:val="00F84A60"/>
    <w:rsid w:val="00F93ED0"/>
    <w:rsid w:val="00FB30A7"/>
    <w:rsid w:val="00FC2CAD"/>
    <w:rsid w:val="00FC6D6D"/>
    <w:rsid w:val="00FD5D80"/>
    <w:rsid w:val="00FD61CF"/>
    <w:rsid w:val="00FE0CCA"/>
    <w:rsid w:val="00FE6041"/>
    <w:rsid w:val="00FE687D"/>
    <w:rsid w:val="00FE761C"/>
    <w:rsid w:val="00FF069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rsid w:val="007D3A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86B5D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4D2"/>
    <w:rPr>
      <w:b/>
      <w:bCs/>
    </w:rPr>
  </w:style>
  <w:style w:styleId="Odlomakpopisa" w:type="paragraph">
    <w:name w:val="List Paragraph"/>
    <w:basedOn w:val="Normal"/>
    <w:uiPriority w:val="34"/>
    <w:qFormat/>
    <w:rsid w:val="009C12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8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8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8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8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link w:val="Tijeloteksta"/>
    <w:rsid w:val="001344A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rsid w:val="007D3A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86B5D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4D2"/>
    <w:rPr>
      <w:b/>
      <w:bCs/>
    </w:rPr>
  </w:style>
  <w:style w:styleId="Odlomakpopisa" w:type="paragraph">
    <w:name w:val="List Paragraph"/>
    <w:basedOn w:val="Normal"/>
    <w:uiPriority w:val="34"/>
    <w:qFormat/>
    <w:rsid w:val="009C12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8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8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8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8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link w:val="Tijeloteksta"/>
    <w:rsid w:val="001344A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St-210/2015-74</izvorni_sadrzaj>
    <derivirana_varijabla naziv="DomainObject.Oznaka_1">St-210/2015-74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St-210/2015</izvorni_sadrzaj>
    <derivirana_varijabla naziv="DomainObject.Predmet.OznakaBroj_1">St-210/2015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VIZURA d.o.o. za graditeljstvo, proizvodnju i trgovinu</izvorni_sadrzaj>
    <derivirana_varijabla naziv="DomainObject.Predmet.ProtustrankaFormated_1">  VIZURA d.o.o. za graditeljstvo, proizvodnju i trgovinu</derivirana_varijabla>
  </DomainObject.Predmet.ProtustrankaFormated>
  <DomainObject.Predmet.ProtustrankaFormatedOIB>
    <izvorni_sadrzaj>  VIZURA d.o.o. za graditeljstvo, proizvodnju i trgovinu, OIB 74058111395</izvorni_sadrzaj>
    <derivirana_varijabla naziv="DomainObject.Predmet.ProtustrankaFormatedOIB_1">  VIZURA d.o.o. za graditeljstvo, proizvodnju i trgovinu, OIB 74058111395</derivirana_varijabla>
  </DomainObject.Predmet.ProtustrankaFormatedOIB>
  <DomainObject.Predmet.ProtustrankaFormatedWithAdress>
    <izvorni_sadrzaj> VIZURA d.o.o. za graditeljstvo, proizvodnju i trgovinu, Vatroslava Lisinskog 7, 31326 Darda</izvorni_sadrzaj>
    <derivirana_varijabla naziv="DomainObject.Predmet.ProtustrankaFormatedWithAdress_1"> VIZURA d.o.o. za graditeljstvo, proizvodnju i trgovinu, Vatroslava Lisinskog 7, 31326 Darda</derivirana_varijabla>
  </DomainObject.Predmet.ProtustrankaFormatedWithAdress>
  <DomainObject.Predmet.ProtustrankaFormatedWithAdressOIB>
    <izvorni_sadrzaj> VIZURA d.o.o. za graditeljstvo, proizvodnju i trgovinu, OIB 74058111395, Vatroslava Lisinskog 7, 31326 Darda</izvorni_sadrzaj>
    <derivirana_varijabla naziv="DomainObject.Predmet.ProtustrankaFormatedWithAdressOIB_1"> VIZURA d.o.o. za graditeljstvo, proizvodnju i trgovinu, OIB 74058111395, Vatroslava Lisinskog 7, 31326 Darda</derivirana_varijabla>
  </DomainObject.Predmet.ProtustrankaFormatedWithAdressOIB>
  <DomainObject.Predmet.ProtustrankaWithAdress>
    <izvorni_sadrzaj>VIZURA d.o.o. za graditeljstvo, proizvodnju i trgovinu Vatroslava Lisinskog 7, 31326 Darda</izvorni_sadrzaj>
    <derivirana_varijabla naziv="DomainObject.Predmet.ProtustrankaWithAdress_1">VIZURA d.o.o. za graditeljstvo, proizvodnju i trgovinu Vatroslava Lisinskog 7, 31326 Darda</derivirana_varijabla>
  </DomainObject.Predmet.ProtustrankaWithAdress>
  <DomainObject.Predmet.ProtustrankaWithAdressOIB>
    <izvorni_sadrzaj>VIZURA d.o.o. za graditeljstvo, proizvodnju i trgovinu, OIB 74058111395, Vatroslava Lisinskog 7, 31326 Darda</izvorni_sadrzaj>
    <derivirana_varijabla naziv="DomainObject.Predmet.ProtustrankaWithAdressOIB_1">VIZURA d.o.o. za graditeljstvo, proizvodnju i trgovinu, OIB 74058111395, Vatroslava Lisinskog 7, 31326 Darda</derivirana_varijabla>
  </DomainObject.Predmet.ProtustrankaWithAdressOIB>
  <DomainObject.Predmet.ProtustrankaNazivFormated>
    <izvorni_sadrzaj>VIZURA d.o.o. za graditeljstvo, proizvodnju i trgovinu</izvorni_sadrzaj>
    <derivirana_varijabla naziv="DomainObject.Predmet.ProtustrankaNazivFormated_1">VIZURA d.o.o. za graditeljstvo, proizvodnju i trgovinu</derivirana_varijabla>
  </DomainObject.Predmet.ProtustrankaNazivFormated>
  <DomainObject.Predmet.ProtustrankaNazivFormatedOIB>
    <izvorni_sadrzaj>VIZURA d.o.o. za graditeljstvo, proizvodnju i trgovinu, OIB 74058111395</izvorni_sadrzaj>
    <derivirana_varijabla naziv="DomainObject.Predmet.ProtustrankaNazivFormatedOIB_1">VIZURA d.o.o. za graditeljstvo, proizvodnju i trgovinu, OIB 74058111395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Krunoslav Kralj</izvorni_sadrzaj>
    <derivirana_varijabla naziv="DomainObject.Predmet.StrankaFormated_1">  Krunoslav Kralj</derivirana_varijabla>
  </DomainObject.Predmet.StrankaFormated>
  <DomainObject.Predmet.StrankaFormatedOIB>
    <izvorni_sadrzaj>  Krunoslav Kralj, OIB 41486621251</izvorni_sadrzaj>
    <derivirana_varijabla naziv="DomainObject.Predmet.StrankaFormatedOIB_1">  Krunoslav Kralj, OIB 41486621251</derivirana_varijabla>
  </DomainObject.Predmet.StrankaFormatedOIB>
  <DomainObject.Predmet.StrankaFormatedWithAdress>
    <izvorni_sadrzaj> Krunoslav Kralj, Ljudevita Gaja 53b, 31326 Čeminac</izvorni_sadrzaj>
    <derivirana_varijabla naziv="DomainObject.Predmet.StrankaFormatedWithAdress_1"> Krunoslav Kralj, Ljudevita Gaja 53b, 31326 Čeminac</derivirana_varijabla>
  </DomainObject.Predmet.StrankaFormatedWithAdress>
  <DomainObject.Predmet.StrankaFormatedWithAdressOIB>
    <izvorni_sadrzaj> Krunoslav Kralj, OIB 41486621251, Ljudevita Gaja 53b, 31326 Čeminac</izvorni_sadrzaj>
    <derivirana_varijabla naziv="DomainObject.Predmet.StrankaFormatedWithAdressOIB_1"> Krunoslav Kralj, OIB 41486621251, Ljudevita Gaja 53b, 31326 Čeminac</derivirana_varijabla>
  </DomainObject.Predmet.StrankaFormatedWithAdressOIB>
  <DomainObject.Predmet.StrankaWithAdress>
    <izvorni_sadrzaj>Krunoslav Kralj Ljudevita Gaja 53b,31326 Čeminac</izvorni_sadrzaj>
    <derivirana_varijabla naziv="DomainObject.Predmet.StrankaWithAdress_1">Krunoslav Kralj Ljudevita Gaja 53b,31326 Čeminac</derivirana_varijabla>
  </DomainObject.Predmet.StrankaWithAdress>
  <DomainObject.Predmet.StrankaWithAdressOIB>
    <izvorni_sadrzaj>Krunoslav Kralj, OIB 41486621251, Ljudevita Gaja 53b,31326 Čeminac</izvorni_sadrzaj>
    <derivirana_varijabla naziv="DomainObject.Predmet.StrankaWithAdressOIB_1">Krunoslav Kralj, OIB 41486621251, Ljudevita Gaja 53b,31326 Čeminac</derivirana_varijabla>
  </DomainObject.Predmet.StrankaWithAdressOIB>
  <DomainObject.Predmet.StrankaNazivFormated>
    <izvorni_sadrzaj>Krunoslav Kralj</izvorni_sadrzaj>
    <derivirana_varijabla naziv="DomainObject.Predmet.StrankaNazivFormated_1">Krunoslav Kralj</derivirana_varijabla>
  </DomainObject.Predmet.StrankaNazivFormated>
  <DomainObject.Predmet.StrankaNazivFormatedOIB>
    <izvorni_sadrzaj>Krunoslav Kralj, OIB 41486621251</izvorni_sadrzaj>
    <derivirana_varijabla naziv="DomainObject.Predmet.StrankaNazivFormatedOIB_1">Krunoslav Kralj, OIB 41486621251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Krunoslav Kralj</item>
    </izvorni_sadrzaj>
    <derivirana_varijabla naziv="DomainObject.Predmet.StrankaListFormated_1">
      <item>Krunoslav Kralj</item>
    </derivirana_varijabla>
  </DomainObject.Predmet.StrankaListFormated>
  <DomainObject.Predmet.StrankaListFormatedOIB>
    <izvorni_sadrzaj>
      <item>Krunoslav Kralj, OIB 41486621251</item>
    </izvorni_sadrzaj>
    <derivirana_varijabla naziv="DomainObject.Predmet.StrankaListFormatedOIB_1">
      <item>Krunoslav Kralj, OIB 41486621251</item>
    </derivirana_varijabla>
  </DomainObject.Predmet.StrankaListFormatedOIB>
  <DomainObject.Predmet.StrankaListFormatedWithAdress>
    <izvorni_sadrzaj>
      <item>Krunoslav Kralj, Ljudevita Gaja 53b, 31326 Čeminac</item>
    </izvorni_sadrzaj>
    <derivirana_varijabla naziv="DomainObject.Predmet.StrankaListFormatedWithAdress_1">
      <item>Krunoslav Kralj, Ljudevita Gaja 53b, 31326 Čeminac</item>
    </derivirana_varijabla>
  </DomainObject.Predmet.StrankaListFormatedWithAdress>
  <DomainObject.Predmet.StrankaListFormatedWithAdressOIB>
    <izvorni_sadrzaj>
      <item>Krunoslav Kralj, OIB 41486621251, Ljudevita Gaja 53b, 31326 Čeminac</item>
    </izvorni_sadrzaj>
    <derivirana_varijabla naziv="DomainObject.Predmet.StrankaListFormatedWithAdressOIB_1">
      <item>Krunoslav Kralj, OIB 41486621251, Ljudevita Gaja 53b, 31326 Čeminac</item>
    </derivirana_varijabla>
  </DomainObject.Predmet.StrankaListFormatedWithAdressOIB>
  <DomainObject.Predmet.StrankaListNazivFormated>
    <izvorni_sadrzaj>
      <item>Krunoslav Kralj</item>
    </izvorni_sadrzaj>
    <derivirana_varijabla naziv="DomainObject.Predmet.StrankaListNazivFormated_1">
      <item>Krunoslav Kralj</item>
    </derivirana_varijabla>
  </DomainObject.Predmet.StrankaListNazivFormated>
  <DomainObject.Predmet.StrankaListNazivFormatedOIB>
    <izvorni_sadrzaj>
      <item>Krunoslav Kralj, OIB 41486621251</item>
    </izvorni_sadrzaj>
    <derivirana_varijabla naziv="DomainObject.Predmet.StrankaListNazivFormatedOIB_1">
      <item>Krunoslav Kralj, OIB 41486621251</item>
    </derivirana_varijabla>
  </DomainObject.Predmet.StrankaListNazivFormatedOIB>
  <DomainObject.Predmet.ProtuStrankaListFormated>
    <izvorni_sadrzaj>
      <item>VIZURA d.o.o. za graditeljstvo, proizvodnju i trgovinu</item>
    </izvorni_sadrzaj>
    <derivirana_varijabla naziv="DomainObject.Predmet.ProtuStrankaListFormated_1">
      <item>VIZURA d.o.o. za graditeljstvo, proizvodnju i trgovinu</item>
    </derivirana_varijabla>
  </DomainObject.Predmet.ProtuStrankaListFormated>
  <DomainObject.Predmet.ProtuStrankaListFormatedOIB>
    <izvorni_sadrzaj>
      <item>VIZURA d.o.o. za graditeljstvo, proizvodnju i trgovinu, OIB 74058111395</item>
    </izvorni_sadrzaj>
    <derivirana_varijabla naziv="DomainObject.Predmet.ProtuStrankaListFormatedOIB_1">
      <item>VIZURA d.o.o. za graditeljstvo, proizvodnju i trgovinu, OIB 74058111395</item>
    </derivirana_varijabla>
  </DomainObject.Predmet.ProtuStrankaListFormatedOIB>
  <DomainObject.Predmet.ProtuStrankaListFormatedWithAdress>
    <izvorni_sadrzaj>
      <item>VIZURA d.o.o. za graditeljstvo, proizvodnju i trgovinu, Vatroslava Lisinskog 7, 31326 Darda</item>
    </izvorni_sadrzaj>
    <derivirana_varijabla naziv="DomainObject.Predmet.ProtuStrankaListFormatedWithAdress_1">
      <item>VIZURA d.o.o. za graditeljstvo, proizvodnju i trgovinu, Vatroslava Lisinskog 7, 31326 Darda</item>
    </derivirana_varijabla>
  </DomainObject.Predmet.ProtuStrankaListFormatedWithAdress>
  <DomainObject.Predmet.ProtuStrankaListFormatedWithAdressOIB>
    <izvorni_sadrzaj>
      <item>VIZURA d.o.o. za graditeljstvo, proizvodnju i trgovinu, OIB 74058111395, Vatroslava Lisinskog 7, 31326 Darda</item>
    </izvorni_sadrzaj>
    <derivirana_varijabla naziv="DomainObject.Predmet.ProtuStrankaListFormatedWithAdressOIB_1">
      <item>VIZURA d.o.o. za graditeljstvo, proizvodnju i trgovinu, OIB 74058111395, Vatroslava Lisinskog 7, 31326 Darda</item>
    </derivirana_varijabla>
  </DomainObject.Predmet.ProtuStrankaListFormatedWithAdressOIB>
  <DomainObject.Predmet.ProtuStrankaListNazivFormated>
    <izvorni_sadrzaj>
      <item>VIZURA d.o.o. za graditeljstvo, proizvodnju i trgovinu</item>
    </izvorni_sadrzaj>
    <derivirana_varijabla naziv="DomainObject.Predmet.ProtuStrankaListNazivFormated_1">
      <item>VIZURA d.o.o. za graditeljstvo, proizvodnju i trgovinu</item>
    </derivirana_varijabla>
  </DomainObject.Predmet.ProtuStrankaListNazivFormated>
  <DomainObject.Predmet.ProtuStrankaListNazivFormatedOIB>
    <izvorni_sadrzaj>
      <item>VIZURA d.o.o. za graditeljstvo, proizvodnju i trgovinu, OIB 74058111395</item>
    </izvorni_sadrzaj>
    <derivirana_varijabla naziv="DomainObject.Predmet.ProtuStrankaListNazivFormatedOIB_1">
      <item>VIZURA d.o.o. za graditeljstvo, proizvodnju i trgovinu, OIB 74058111395</item>
    </derivirana_varijabla>
  </DomainObject.Predmet.ProtuStrankaListNazivFormatedOIB>
  <DomainObject.Predmet.OstaliListFormated>
    <izvorni_sadrzaj>
      <item>Snježana Sudarević</item>
    </izvorni_sadrzaj>
    <derivirana_varijabla naziv="DomainObject.Predmet.OstaliListFormated_1">
      <item>Snježana Sudarević</item>
    </derivirana_varijabla>
  </DomainObject.Predmet.OstaliListFormated>
  <DomainObject.Predmet.OstaliListFormatedOIB>
    <izvorni_sadrzaj>
      <item>Snježana Sudarević, OIB 83030278680</item>
    </izvorni_sadrzaj>
    <derivirana_varijabla naziv="DomainObject.Predmet.OstaliListFormatedOIB_1">
      <item>Snježana Sudarević, OIB 83030278680</item>
    </derivirana_varijabla>
  </DomainObject.Predmet.OstaliListFormatedOIB>
  <DomainObject.Predmet.OstaliListFormatedWithAdress>
    <izvorni_sadrzaj>
      <item>Snježana Sudarević, Trg Bana Josipa Jelačića 27, 31000 Osijek</item>
    </izvorni_sadrzaj>
    <derivirana_varijabla naziv="DomainObject.Predmet.OstaliListFormatedWithAdress_1">
      <item>Snježana Sudarević, Trg Bana Josipa Jelačića 27, 31000 Osijek</item>
    </derivirana_varijabla>
  </DomainObject.Predmet.OstaliListFormatedWithAdress>
  <DomainObject.Predmet.OstaliListFormatedWithAdressOIB>
    <izvorni_sadrzaj>
      <item>Snježana Sudarević, OIB 83030278680, Trg Bana Josipa Jelačića 27, 31000 Osijek</item>
    </izvorni_sadrzaj>
    <derivirana_varijabla naziv="DomainObject.Predmet.OstaliListFormatedWithAdressOIB_1">
      <item>Snježana Sudarević, OIB 83030278680, Trg Bana Josipa Jelačića 27, 31000 Osijek</item>
    </derivirana_varijabla>
  </DomainObject.Predmet.OstaliListFormatedWithAdressOIB>
  <DomainObject.Predmet.OstaliListNazivFormated>
    <izvorni_sadrzaj>
      <item>Snježana Sudarević</item>
    </izvorni_sadrzaj>
    <derivirana_varijabla naziv="DomainObject.Predmet.OstaliListNazivFormated_1">
      <item>Snježana Sudarević</item>
    </derivirana_varijabla>
  </DomainObject.Predmet.OstaliListNazivFormated>
  <DomainObject.Predmet.OstaliListNazivFormatedOIB>
    <izvorni_sadrzaj>
      <item>Snježana Sudarević, OIB 83030278680</item>
    </izvorni_sadrzaj>
    <derivirana_varijabla naziv="DomainObject.Predmet.OstaliListNazivFormatedOIB_1">
      <item>Snježana Sudarević, OIB 83030278680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St-210/2015-74</izvorni_sadrzaj>
    <derivirana_varijabla naziv="DomainObject.PoslovniBrojDokumenta_1">St-210/2015-74</derivirana_varijabla>
  </DomainObject.PoslovniBrojDokumenta>
  <DomainObject.Predmet.StrankaIDrugi>
    <izvorni_sadrzaj>Krunoslav Kralj</izvorni_sadrzaj>
    <derivirana_varijabla naziv="DomainObject.Predmet.StrankaIDrugi_1">Krunoslav Kralj</derivirana_varijabla>
  </DomainObject.Predmet.StrankaIDrugi>
  <DomainObject.Predmet.ProtustrankaIDrugi>
    <izvorni_sadrzaj>VIZURA d.o.o. za graditeljstvo, proizvodnju i trgovinu</izvorni_sadrzaj>
    <derivirana_varijabla naziv="DomainObject.Predmet.ProtustrankaIDrugi_1">VIZURA d.o.o. za graditeljstvo, proizvodnju i trgovinu</derivirana_varijabla>
  </DomainObject.Predmet.ProtustrankaIDrugi>
  <DomainObject.Predmet.StrankaIDrugiAdressOIB>
    <izvorni_sadrzaj>Krunoslav Kralj, OIB 41486621251, Ljudevita Gaja 53b, 31326 Čeminac</izvorni_sadrzaj>
    <derivirana_varijabla naziv="DomainObject.Predmet.StrankaIDrugiAdressOIB_1">Krunoslav Kralj, OIB 41486621251, Ljudevita Gaja 53b, 31326 Čeminac</derivirana_varijabla>
  </DomainObject.Predmet.StrankaIDrugiAdressOIB>
  <DomainObject.Predmet.ProtustrankaIDrugiAdressOIB>
    <izvorni_sadrzaj>VIZURA d.o.o. za graditeljstvo, proizvodnju i trgovinu, OIB 74058111395, Vatroslava Lisinskog 7, 31326 Darda</izvorni_sadrzaj>
    <derivirana_varijabla naziv="DomainObject.Predmet.ProtustrankaIDrugiAdressOIB_1">VIZURA d.o.o. za graditeljstvo, proizvodnju i trgovinu, OIB 74058111395,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Krunoslav Kralj</item>
      <item>VIZURA d.o.o. za graditeljstvo, proizvodnju i trgovinu</item>
      <item>Snježana Sudarević</item>
    </izvorni_sadrzaj>
    <derivirana_varijabla naziv="DomainObject.Predmet.SudioniciListNaziv_1">
      <item>Krunoslav Kralj</item>
      <item>VIZURA d.o.o. za graditeljstvo, proizvodnju i trgovinu</item>
      <item>Snježana Sudarević</item>
    </derivirana_varijabla>
  </DomainObject.Predmet.SudioniciListNaziv>
  <DomainObject.Predmet.SudioniciListAdressOIB>
    <izvorni_sadrzaj>
      <item>Krunoslav Kralj, OIB 41486621251, Ljudevita Gaja 53b,31326 Čeminac</item>
      <item>VIZURA d.o.o. za graditeljstvo, proizvodnju i trgovinu, OIB 74058111395, Vatroslava Lisinskog 7,31326 Darda</item>
      <item>Snježana Sudarević, OIB 83030278680, Trg Bana Josipa Jelačića 27,31000 Osijek</item>
    </izvorni_sadrzaj>
    <derivirana_varijabla naziv="DomainObject.Predmet.SudioniciListAdressOIB_1">
      <item>Krunoslav Kralj, OIB 41486621251, Ljudevita Gaja 53b,31326 Čeminac</item>
      <item>VIZURA d.o.o. za graditeljstvo, proizvodnju i trgovinu, OIB 74058111395, Vatroslava Lisinskog 7,31326 Darda</item>
      <item>Snježana Sudarević, OIB 83030278680,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41486621251</item>
      <item>, OIB 74058111395</item>
      <item>, OIB 83030278680</item>
    </izvorni_sadrzaj>
    <derivirana_varijabla naziv="DomainObject.Predmet.SudioniciListNazivOIB_1">
      <item>, OIB 41486621251</item>
      <item>, OIB 74058111395</item>
      <item>, OIB 83030278680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516544-9024-44D5-AD06-BFB78BFCDE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1234</properties:Words>
  <properties:Characters>6904</properties:Characters>
  <properties:Lines>194</properties:Lines>
  <properties:Paragraphs>63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XIII-ST-71/01-</vt:lpstr>
    </vt:vector>
  </properties:TitlesOfParts>
  <properties:LinksUpToDate>false</properties:LinksUpToDate>
  <properties:CharactersWithSpaces>8199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2018-09-28T11:14:00Z</dcterms:created>
  <dc:creator>Korisnik</dc:creator>
  <cp:lastModifiedBy>Maja Kocijan</cp:lastModifiedBy>
  <cp:lastPrinted>2018-10-01T07:22:00Z</cp:lastPrinted>
  <dcterms:modified xmlns:xsi="http://www.w3.org/2001/XMLSchema-instance" xsi:type="dcterms:W3CDTF">2018-10-01T07:28:00Z</dcterms:modified>
  <cp:revision>5</cp:revision>
  <dc:title>XIII-ST-71/01-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St-210/2015-74 / Odluka - Rješenje - dosuda (Rješenje -I   dosuda Slavonija Metali.docx)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