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9c4d" w14:paraId="e3b9c4d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D2A83">
        <w:t>44</w:t>
      </w:r>
      <w:r w:rsidR="006F5948">
        <w:t>9</w:t>
      </w:r>
      <w:r w:rsidRPr="00151FF0">
        <w:t>/1</w:t>
      </w:r>
      <w:r w:rsidR="003D2A83">
        <w:t>6</w:t>
      </w:r>
      <w:r w:rsidRPr="00151FF0">
        <w:t>-</w:t>
      </w:r>
      <w:r w:rsidR="009502E3">
        <w:t>2</w:t>
      </w:r>
      <w:r w:rsidR="003D2A83">
        <w:t>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3D2A83" w:rsidRPr="003D2A83">
        <w:t>RADAT-BULEŠIĆ d.o.o. za izvođenje elektroinstalacijskih radova, Osijek, J. Huttlera 27, MBS: 030045774, OIB: 99936114244</w:t>
      </w:r>
      <w:r w:rsidRPr="00655274">
        <w:t xml:space="preserve">, dana </w:t>
      </w:r>
      <w:r>
        <w:t>2</w:t>
      </w:r>
      <w:r w:rsidR="003D2A83">
        <w:t>4</w:t>
      </w:r>
      <w:r w:rsidRPr="00655274">
        <w:t xml:space="preserve">. </w:t>
      </w:r>
      <w:r w:rsidR="00A445F5">
        <w:t>kolovoz</w:t>
      </w:r>
      <w:r>
        <w:t>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A445F5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A445F5" w:rsidRPr="00A445F5">
        <w:t>Mij</w:t>
      </w:r>
      <w:r w:rsidR="00A445F5">
        <w:t>i</w:t>
      </w:r>
      <w:r w:rsidR="00A445F5" w:rsidRPr="00A445F5">
        <w:t xml:space="preserve"> Rončević, Osijek, Vij. I. Meštrovića 74, OIB 97146101285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A445F5" w:rsidRPr="00A445F5">
        <w:t>RADAT-BULEŠIĆ d.o.o. za izvođenje elektroinstalacijskih radova, Osijek, J. Huttlera 27, MBS: 030045774, OIB: 99936114244</w:t>
      </w:r>
      <w:r w:rsidR="00F14D32">
        <w:t xml:space="preserve">, u </w:t>
      </w:r>
      <w:r w:rsidR="00A445F5">
        <w:t xml:space="preserve">bruto </w:t>
      </w:r>
      <w:r w:rsidR="00F14D32">
        <w:t xml:space="preserve">iznosu od </w:t>
      </w:r>
      <w:r w:rsidR="006779FA">
        <w:t>3</w:t>
      </w:r>
      <w:r w:rsidR="00E90780">
        <w:t>.</w:t>
      </w:r>
      <w:r w:rsidR="00A445F5">
        <w:t>0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>broj HR7</w:t>
      </w:r>
      <w:r w:rsidR="00F81130">
        <w:t xml:space="preserve">424120093133005279 </w:t>
      </w:r>
      <w:r w:rsidR="00D51D7D">
        <w:t xml:space="preserve">kod </w:t>
      </w:r>
      <w:r w:rsidR="00F81130">
        <w:t>SLATINSKE</w:t>
      </w:r>
      <w:r w:rsidR="00BC068F">
        <w:t xml:space="preserve"> BANK</w:t>
      </w:r>
      <w:r w:rsidR="00F81130">
        <w:t>E</w:t>
      </w:r>
      <w:r w:rsidR="00D51D7D">
        <w:t xml:space="preserve"> d.d. </w:t>
      </w:r>
      <w:r w:rsidR="00F81130">
        <w:t>Slatina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8252B2">
        <w:t>44</w:t>
      </w:r>
      <w:r w:rsidR="00B7486B">
        <w:t>9</w:t>
      </w:r>
      <w:r w:rsidR="009B0F1B">
        <w:t>/</w:t>
      </w:r>
      <w:r w:rsidR="00FE5A6E">
        <w:t>1</w:t>
      </w:r>
      <w:r w:rsidR="008252B2">
        <w:t>6</w:t>
      </w:r>
      <w:r w:rsidR="009B0F1B">
        <w:t>-</w:t>
      </w:r>
      <w:r w:rsidR="00764FCC">
        <w:t>1</w:t>
      </w:r>
      <w:r w:rsidR="008252B2">
        <w:t>3</w:t>
      </w:r>
      <w:r w:rsidR="009B0F1B">
        <w:t xml:space="preserve"> od </w:t>
      </w:r>
      <w:r w:rsidR="00EC3792">
        <w:t>2</w:t>
      </w:r>
      <w:r w:rsidR="008252B2">
        <w:t>0</w:t>
      </w:r>
      <w:r w:rsidR="009B0F1B">
        <w:t>.</w:t>
      </w:r>
      <w:r w:rsidR="00D3098C">
        <w:t>0</w:t>
      </w:r>
      <w:r w:rsidR="008252B2">
        <w:t>4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8252B2">
        <w:t>Mijo Rončević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</w:t>
      </w:r>
      <w:r w:rsidR="00E16428">
        <w:lastRenderedPageBreak/>
        <w:t>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</w:t>
      </w:r>
      <w:r w:rsidR="00510AC3">
        <w:t>8</w:t>
      </w:r>
      <w:r w:rsidR="00D23353">
        <w:t>.0</w:t>
      </w:r>
      <w:r w:rsidR="00510AC3">
        <w:t>8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510AC3">
        <w:t>4</w:t>
      </w:r>
      <w:r w:rsidRPr="008D4802">
        <w:t xml:space="preserve">. </w:t>
      </w:r>
      <w:r w:rsidR="00510AC3">
        <w:t>kolovoz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42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3D2A83" w:rsidRPr="003D2A83">
      <w:t>14 St-449/16-26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2A83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0AC3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52B2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2B5"/>
    <w:rsid w:val="00A34E0A"/>
    <w:rsid w:val="00A445F5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1130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4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2B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2B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2B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2B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4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2B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2B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2B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2B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2016.</izvorni_sadrzaj>
    <derivirana_varijabla naziv="DomainObject.Predmet.DatumRjesavanja_1">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St-449/2016</izvorni_sadrzaj>
    <derivirana_varijabla naziv="DomainObject.Predmet.OznakaBroj_1">St-449/2016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RADAT-BULEŠIĆ, d.o.o. za izvođenje elektroinstalacijskih radova</izvorni_sadrzaj>
    <derivirana_varijabla naziv="DomainObject.Predmet.ProtustrankaFormated_1">  RADAT-BULEŠIĆ, d.o.o. za izvođenje elektroinstalacijskih radova</derivirana_varijabla>
  </DomainObject.Predmet.ProtustrankaFormated>
  <DomainObject.Predmet.ProtustrankaFormatedOIB>
    <izvorni_sadrzaj>  RADAT-BULEŠIĆ, d.o.o. za izvođenje elektroinstalacijskih radova, OIB 99936114244</izvorni_sadrzaj>
    <derivirana_varijabla naziv="DomainObject.Predmet.ProtustrankaFormatedOIB_1">  RADAT-BULEŠIĆ, d.o.o. za izvođenje elektroinstalacijskih radova, OIB 99936114244</derivirana_varijabla>
  </DomainObject.Predmet.ProtustrankaFormatedOIB>
  <DomainObject.Predmet.ProtustrankaFormatedWithAdress>
    <izvorni_sadrzaj> RADAT-BULEŠIĆ, d.o.o. za izvođenje elektroinstalacijskih radova, J.Huttlera 27, 31000 Osijek</izvorni_sadrzaj>
    <derivirana_varijabla naziv="DomainObject.Predmet.ProtustrankaFormatedWithAdress_1"> RADAT-BULEŠIĆ, d.o.o. za izvođenje elektroinstalacijskih radova, J.Huttlera 27, 31000 Osijek</derivirana_varijabla>
  </DomainObject.Predmet.ProtustrankaFormatedWithAdress>
  <DomainObject.Predmet.ProtustrankaFormatedWithAdressOIB>
    <izvorni_sadrzaj> RADAT-BULEŠIĆ, d.o.o. za izvođenje elektroinstalacijskih radova, OIB 99936114244, J.Huttlera 27, 31000 Osijek</izvorni_sadrzaj>
    <derivirana_varijabla naziv="DomainObject.Predmet.ProtustrankaFormatedWithAdressOIB_1"> RADAT-BULEŠIĆ, d.o.o. za izvođenje elektroinstalacijskih radova, OIB 99936114244, J.Huttlera 27, 31000 Osijek</derivirana_varijabla>
  </DomainObject.Predmet.ProtustrankaFormatedWithAdressOIB>
  <DomainObject.Predmet.ProtustrankaWithAdress>
    <izvorni_sadrzaj>RADAT-BULEŠIĆ, d.o.o. za izvođenje elektroinstalacijskih radova J.Huttlera 27, 31000 Osijek</izvorni_sadrzaj>
    <derivirana_varijabla naziv="DomainObject.Predmet.ProtustrankaWithAdress_1">RADAT-BULEŠIĆ, d.o.o. za izvođenje elektroinstalacijskih radova J.Huttlera 27, 31000 Osijek</derivirana_varijabla>
  </DomainObject.Predmet.ProtustrankaWithAdress>
  <DomainObject.Predmet.ProtustrankaWithAdressOIB>
    <izvorni_sadrzaj>RADAT-BULEŠIĆ, d.o.o. za izvođenje elektroinstalacijskih radova, OIB 99936114244, J.Huttlera 27, 31000 Osijek</izvorni_sadrzaj>
    <derivirana_varijabla naziv="DomainObject.Predmet.ProtustrankaWithAdressOIB_1">RADAT-BULEŠIĆ, d.o.o. za izvođenje elektroinstalacijskih radova, OIB 99936114244, J.Huttlera 27, 31000 Osijek</derivirana_varijabla>
  </DomainObject.Predmet.ProtustrankaWithAdressOIB>
  <DomainObject.Predmet.ProtustrankaNazivFormated>
    <izvorni_sadrzaj>RADAT-BULEŠIĆ, d.o.o. za izvođenje elektroinstalacijskih radova</izvorni_sadrzaj>
    <derivirana_varijabla naziv="DomainObject.Predmet.ProtustrankaNazivFormated_1">RADAT-BULEŠIĆ, d.o.o. za izvođenje elektroinstalacijskih radova</derivirana_varijabla>
  </DomainObject.Predmet.ProtustrankaNazivFormated>
  <DomainObject.Predmet.ProtustrankaNazivFormatedOIB>
    <izvorni_sadrzaj>RADAT-BULEŠIĆ, d.o.o. za izvođenje elektroinstalacijskih radova, OIB 99936114244</izvorni_sadrzaj>
    <derivirana_varijabla naziv="DomainObject.Predmet.ProtustrankaNazivFormatedOIB_1">RADAT-BULEŠIĆ, d.o.o. za izvođenje elektroinstalacijskih radova, OIB 99936114244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OSIJEK</izvorni_sadrzaj>
    <derivirana_varijabla naziv="DomainObject.Predmet.StrankaFormated_1">  RH MF PU PODRUČNI URED SLAVONIJE I BARANJE OSIJEK</derivirana_varijabla>
  </DomainObject.Predmet.StrankaFormated>
  <DomainObject.Predmet.StrankaFormatedOIB>
    <izvorni_sadrzaj>  RH MF PU PODRUČNI URED SLAVONIJE I BARANJE OSIJEK, OIB 52634238587</izvorni_sadrzaj>
    <derivirana_varijabla naziv="DomainObject.Predmet.StrankaFormatedOIB_1">  RH MF PU PODRUČNI URED SLAVONIJE I BARANJE OSIJEK, OIB 52634238587</derivirana_varijabla>
  </DomainObject.Predmet.StrankaFormatedOIB>
  <DomainObject.Predmet.StrankaFormatedWithAdress>
    <izvorni_sadrzaj> RH MF PU PODRUČNI URED SLAVONIJE I BARANJE OSIJEK</izvorni_sadrzaj>
    <derivirana_varijabla naziv="DomainObject.Predmet.StrankaFormatedWithAdress_1"> RH MF PU PODRUČNI URED SLAVONIJE I BARANJE OSIJEK</derivirana_varijabla>
  </DomainObject.Predmet.StrankaFormatedWithAdress>
  <DomainObject.Predmet.StrankaFormatedWithAdressOIB>
    <izvorni_sadrzaj> RH MF PU PODRUČNI URED SLAVONIJE I BARANJE OSIJEK, OIB 52634238587</izvorni_sadrzaj>
    <derivirana_varijabla naziv="DomainObject.Predmet.StrankaFormatedWithAdressOIB_1"> RH MF PU PODRUČNI URED SLAVONIJE I BARANJE OSIJEK, OIB 52634238587</derivirana_varijabla>
  </DomainObject.Predmet.StrankaFormatedWithAdressOIB>
  <DomainObject.Predmet.StrankaWithAdress>
    <izvorni_sadrzaj>RH MF PU PODRUČNI URED SLAVONIJE I BARANJE OSIJEK </izvorni_sadrzaj>
    <derivirana_varijabla naziv="DomainObject.Predmet.StrankaWithAdress_1">RH MF PU PODRUČNI URED SLAVONIJE I BARANJE OSIJEK </derivirana_varijabla>
  </DomainObject.Predmet.StrankaWithAdress>
  <DomainObject.Predmet.StrankaWithAdressOIB>
    <izvorni_sadrzaj>RH MF PU PODRUČNI URED SLAVONIJE I BARANJE OSIJEK, OIB 52634238587</izvorni_sadrzaj>
    <derivirana_varijabla naziv="DomainObject.Predmet.StrankaWithAdressOIB_1">RH MF PU PODRUČNI URED SLAVONIJE I BARANJE OSIJEK, OIB 52634238587</derivirana_varijabla>
  </DomainObject.Predmet.StrankaWithAdressOIB>
  <DomainObject.Predmet.StrankaNazivFormated>
    <izvorni_sadrzaj>RH MF PU PODRUČNI URED SLAVONIJE I BARANJE OSIJEK</izvorni_sadrzaj>
    <derivirana_varijabla naziv="DomainObject.Predmet.StrankaNazivFormated_1">RH MF PU PODRUČNI URED SLAVONIJE I BARANJE OSIJEK</derivirana_varijabla>
  </DomainObject.Predmet.StrankaNazivFormated>
  <DomainObject.Predmet.StrankaNazivFormatedOIB>
    <izvorni_sadrzaj>RH MF PU PODRUČNI URED SLAVONIJE I BARANJE OSIJEK, OIB 52634238587</izvorni_sadrzaj>
    <derivirana_varijabla naziv="DomainObject.Predmet.StrankaNazivFormatedOIB_1">RH MF PU PODRUČNI URED SLAVONIJE I BARANJE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 OSIJEK</item>
    </izvorni_sadrzaj>
    <derivirana_varijabla naziv="DomainObject.Predmet.StrankaListFormated_1">
      <item>RH MF PU PODRUČNI URED SLAVONIJE I BARANJE OSIJEK</item>
    </derivirana_varijabla>
  </DomainObject.Predmet.StrankaListFormated>
  <DomainObject.Predmet.StrankaListFormatedOIB>
    <izvorni_sadrzaj>
      <item>RH MF PU PODRUČNI URED SLAVONIJE I BARANJE OSIJEK, OIB 52634238587</item>
    </izvorni_sadrzaj>
    <derivirana_varijabla naziv="DomainObject.Predmet.StrankaListFormatedOIB_1">
      <item>RH MF PU PODRUČNI URED SLAVONIJE I BARANJE OSIJEK, OIB 52634238587</item>
    </derivirana_varijabla>
  </DomainObject.Predmet.StrankaListFormatedOIB>
  <DomainObject.Predmet.StrankaListFormatedWithAdress>
    <izvorni_sadrzaj>
      <item>RH MF PU PODRUČNI URED SLAVONIJE I BARANJE OSIJEK</item>
    </izvorni_sadrzaj>
    <derivirana_varijabla naziv="DomainObject.Predmet.StrankaListFormatedWithAdress_1">
      <item>RH MF PU PODRUČNI URED SLAVONIJE I BARANJE OSIJEK</item>
    </derivirana_varijabla>
  </DomainObject.Predmet.StrankaListFormatedWithAdress>
  <DomainObject.Predmet.StrankaListFormatedWithAdressOIB>
    <izvorni_sadrzaj>
      <item>RH MF PU PODRUČNI URED SLAVONIJE I BARANJE OSIJEK, OIB 52634238587</item>
    </izvorni_sadrzaj>
    <derivirana_varijabla naziv="DomainObject.Predmet.StrankaListFormatedWithAdressOIB_1">
      <item>RH MF PU PODRUČNI URED SLAVONIJE I BARANJE OSIJEK, OIB 52634238587</item>
    </derivirana_varijabla>
  </DomainObject.Predmet.StrankaListFormatedWithAdressOIB>
  <DomainObject.Predmet.StrankaListNazivFormated>
    <izvorni_sadrzaj>
      <item>RH MF PU PODRUČNI URED SLAVONIJE I BARANJE OSIJEK</item>
    </izvorni_sadrzaj>
    <derivirana_varijabla naziv="DomainObject.Predmet.StrankaListNazivFormated_1">
      <item>RH MF PU PODRUČNI URED SLAVONIJE I BARANJE OSIJEK</item>
    </derivirana_varijabla>
  </DomainObject.Predmet.StrankaListNazivFormated>
  <DomainObject.Predmet.StrankaListNazivFormatedOIB>
    <izvorni_sadrzaj>
      <item>RH MF PU PODRUČNI URED SLAVONIJE I BARANJE OSIJEK, OIB 52634238587</item>
    </izvorni_sadrzaj>
    <derivirana_varijabla naziv="DomainObject.Predmet.StrankaListNazivFormatedOIB_1">
      <item>RH MF PU PODRUČNI URED SLAVONIJE I BARANJE OSIJEK, OIB 52634238587</item>
    </derivirana_varijabla>
  </DomainObject.Predmet.StrankaListNazivFormatedOIB>
  <DomainObject.Predmet.ProtuStrankaListFormated>
    <izvorni_sadrzaj>
      <item>RADAT-BULEŠIĆ, d.o.o. za izvođenje elektroinstalacijskih radova</item>
    </izvorni_sadrzaj>
    <derivirana_varijabla naziv="DomainObject.Predmet.ProtuStrankaListFormated_1">
      <item>RADAT-BULEŠIĆ, d.o.o. za izvođenje elektroinstalacijskih radova</item>
    </derivirana_varijabla>
  </DomainObject.Predmet.ProtuStrankaListFormated>
  <DomainObject.Predmet.ProtuStrankaListFormatedOIB>
    <izvorni_sadrzaj>
      <item>RADAT-BULEŠIĆ, d.o.o. za izvođenje elektroinstalacijskih radova, OIB 99936114244</item>
    </izvorni_sadrzaj>
    <derivirana_varijabla naziv="DomainObject.Predmet.ProtuStrankaListFormatedOIB_1">
      <item>RADAT-BULEŠIĆ, d.o.o. za izvođenje elektroinstalacijskih radova, OIB 99936114244</item>
    </derivirana_varijabla>
  </DomainObject.Predmet.ProtuStrankaListFormatedOIB>
  <DomainObject.Predmet.ProtuStrankaListFormatedWithAdress>
    <izvorni_sadrzaj>
      <item>RADAT-BULEŠIĆ, d.o.o. za izvođenje elektroinstalacijskih radova, J.Huttlera 27, 31000 Osijek</item>
    </izvorni_sadrzaj>
    <derivirana_varijabla naziv="DomainObject.Predmet.ProtuStrankaListFormatedWithAdress_1">
      <item>RADAT-BULEŠIĆ, d.o.o. za izvođenje elektroinstalacijskih radova, J.Huttlera 27, 31000 Osijek</item>
    </derivirana_varijabla>
  </DomainObject.Predmet.ProtuStrankaListFormatedWithAdress>
  <DomainObject.Predmet.ProtuStrankaListFormatedWithAdressOIB>
    <izvorni_sadrzaj>
      <item>RADAT-BULEŠIĆ, d.o.o. za izvođenje elektroinstalacijskih radova, OIB 99936114244, J.Huttlera 27, 31000 Osijek</item>
    </izvorni_sadrzaj>
    <derivirana_varijabla naziv="DomainObject.Predmet.ProtuStrankaListFormatedWithAdressOIB_1">
      <item>RADAT-BULEŠIĆ, d.o.o. za izvođenje elektroinstalacijskih radova, OIB 99936114244, J.Huttlera 27, 31000 Osijek</item>
    </derivirana_varijabla>
  </DomainObject.Predmet.ProtuStrankaListFormatedWithAdressOIB>
  <DomainObject.Predmet.ProtuStrankaListNazivFormated>
    <izvorni_sadrzaj>
      <item>RADAT-BULEŠIĆ, d.o.o. za izvođenje elektroinstalacijskih radova</item>
    </izvorni_sadrzaj>
    <derivirana_varijabla naziv="DomainObject.Predmet.ProtuStrankaListNazivFormated_1">
      <item>RADAT-BULEŠIĆ, d.o.o. za izvođenje elektroinstalacijskih radova</item>
    </derivirana_varijabla>
  </DomainObject.Predmet.ProtuStrankaListNazivFormated>
  <DomainObject.Predmet.ProtuStrankaListNazivFormatedOIB>
    <izvorni_sadrzaj>
      <item>RADAT-BULEŠIĆ, d.o.o. za izvođenje elektroinstalacijskih radova, OIB 99936114244</item>
    </izvorni_sadrzaj>
    <derivirana_varijabla naziv="DomainObject.Predmet.ProtuStrankaListNazivFormatedOIB_1">
      <item>RADAT-BULEŠIĆ, d.o.o. za izvođenje elektroinstalacijskih radova, OIB 99936114244</item>
    </derivirana_varijabla>
  </DomainObject.Predmet.ProtuStrankaListNazivFormatedOIB>
  <DomainObject.Predmet.OstaliListFormated>
    <izvorni_sadrzaj>
      <item>Mijo Rončević</item>
      <item>ŽDO GUO Osijek</item>
      <item>Ivica Radat</item>
    </izvorni_sadrzaj>
    <derivirana_varijabla naziv="DomainObject.Predmet.OstaliListFormated_1">
      <item>Mijo Rončević</item>
      <item>ŽDO GUO Osijek</item>
      <item>Ivica Radat</item>
    </derivirana_varijabla>
  </DomainObject.Predmet.OstaliListFormated>
  <DomainObject.Predmet.OstaliListFormatedOIB>
    <izvorni_sadrzaj>
      <item>Mijo Rončević, OIB 97146101285</item>
      <item>ŽDO GUO Osijek</item>
      <item>Ivica Radat, OIB 41147923189</item>
    </izvorni_sadrzaj>
    <derivirana_varijabla naziv="DomainObject.Predmet.OstaliListFormatedOIB_1">
      <item>Mijo Rončević, OIB 97146101285</item>
      <item>ŽDO GUO Osijek</item>
      <item>Ivica Radat, OIB 41147923189</item>
    </derivirana_varijabla>
  </DomainObject.Predmet.OstaliListFormatedOIB>
  <DomainObject.Predmet.OstaliListFormatedWithAdress>
    <izvorni_sadrzaj>
      <item>Mijo Rončević, Vij. I. Meštrovića 74, 31000 Osijek</item>
      <item>ŽDO GUO Osijek</item>
      <item>Ivica Radat, J. Huttlera 27, 31000 Osijek</item>
    </izvorni_sadrzaj>
    <derivirana_varijabla naziv="DomainObject.Predmet.OstaliListFormatedWithAdress_1">
      <item>Mijo Rončević, Vij. I. Meštrovića 74, 31000 Osijek</item>
      <item>ŽDO GUO Osijek</item>
      <item>Ivica Radat, J. Huttlera 27, 31000 Osijek</item>
    </derivirana_varijabla>
  </DomainObject.Predmet.OstaliListFormatedWithAdress>
  <DomainObject.Predmet.OstaliListFormatedWithAdressOIB>
    <izvorni_sadrzaj>
      <item>Mijo Rončević, OIB 97146101285, Vij. I. Meštrovića 74, 31000 Osijek</item>
      <item>ŽDO GUO Osijek</item>
      <item>Ivica Radat, OIB 41147923189, J. Huttlera 27, 31000 Osijek</item>
    </izvorni_sadrzaj>
    <derivirana_varijabla naziv="DomainObject.Predmet.OstaliListFormatedWithAdressOIB_1">
      <item>Mijo Rončević, OIB 97146101285, Vij. I. Meštrovića 74, 31000 Osijek</item>
      <item>ŽDO GUO Osijek</item>
      <item>Ivica Radat, OIB 41147923189, J. Huttlera 27, 31000 Osijek</item>
    </derivirana_varijabla>
  </DomainObject.Predmet.OstaliListFormatedWithAdressOIB>
  <DomainObject.Predmet.OstaliListNazivFormated>
    <izvorni_sadrzaj>
      <item>Mijo Rončević</item>
      <item>ŽDO GUO Osijek</item>
      <item>Ivica Radat</item>
    </izvorni_sadrzaj>
    <derivirana_varijabla naziv="DomainObject.Predmet.OstaliListNazivFormated_1">
      <item>Mijo Rončević</item>
      <item>ŽDO GUO Osijek</item>
      <item>Ivica Radat</item>
    </derivirana_varijabla>
  </DomainObject.Predmet.OstaliListNazivFormated>
  <DomainObject.Predmet.OstaliListNazivFormatedOIB>
    <izvorni_sadrzaj>
      <item>Mijo Rončević, OIB 97146101285</item>
      <item>ŽDO GUO Osijek</item>
      <item>Ivica Radat, OIB 41147923189</item>
    </izvorni_sadrzaj>
    <derivirana_varijabla naziv="DomainObject.Predmet.OstaliListNazivFormatedOIB_1">
      <item>Mijo Rončević, OIB 97146101285</item>
      <item>ŽDO GUO Osijek</item>
      <item>Ivica Radat, OIB 41147923189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OSIJEK</izvorni_sadrzaj>
    <derivirana_varijabla naziv="DomainObject.Predmet.StrankaIDrugi_1">RH MF PU PODRUČNI URED SLAVONIJE I BARANJE OSIJEK</derivirana_varijabla>
  </DomainObject.Predmet.StrankaIDrugi>
  <DomainObject.Predmet.ProtustrankaIDrugi>
    <izvorni_sadrzaj>RADAT-BULEŠIĆ, d.o.o. za izvođenje elektroinstalacijskih radova</izvorni_sadrzaj>
    <derivirana_varijabla naziv="DomainObject.Predmet.ProtustrankaIDrugi_1">RADAT-BULEŠIĆ, d.o.o. za izvođenje elektroinstalacijskih radova</derivirana_varijabla>
  </DomainObject.Predmet.ProtustrankaIDrugi>
  <DomainObject.Predmet.StrankaIDrugiAdressOIB>
    <izvorni_sadrzaj>RH MF PU PODRUČNI URED SLAVONIJE I BARANJE OSIJEK, OIB 52634238587</izvorni_sadrzaj>
    <derivirana_varijabla naziv="DomainObject.Predmet.StrankaIDrugiAdressOIB_1">RH MF PU PODRUČNI URED SLAVONIJE I BARANJE OSIJEK, OIB 52634238587</derivirana_varijabla>
  </DomainObject.Predmet.StrankaIDrugiAdressOIB>
  <DomainObject.Predmet.ProtustrankaIDrugiAdressOIB>
    <izvorni_sadrzaj>RADAT-BULEŠIĆ, d.o.o. za izvođenje elektroinstalacijskih radova, OIB 99936114244, J.Huttlera 27, 31000 Osijek</izvorni_sadrzaj>
    <derivirana_varijabla naziv="DomainObject.Predmet.ProtustrankaIDrugiAdressOIB_1">RADAT-BULEŠIĆ, d.o.o. za izvođenje elektroinstalacijskih radova, OIB 99936114244, J.Huttlera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srpnja 2016.</izvorni_sadrzaj>
    <derivirana_varijabla naziv="DomainObject.Predmet.OdlukaRjesenje.DatumDonosenjaOdluke_1">4.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St-449/2016-21</izvorni_sadrzaj>
    <derivirana_varijabla naziv="DomainObject.Predmet.OdlukaRjesenje.Oznaka_1">St-449/2016-21</derivirana_varijabla>
  </DomainObject.Predmet.OdlukaRjesenje.Oznaka>
  <DomainObject.Predmet.SudioniciListNaziv>
    <izvorni_sadrzaj>
      <item>RADAT-BULEŠIĆ, d.o.o. za izvođenje elektroinstalacijskih radova</item>
      <item>RH MF PU PODRUČNI URED SLAVONIJE I BARANJE OSIJEK</item>
      <item>Mijo Rončević</item>
      <item>ŽDO GUO Osijek</item>
      <item>Ivica Radat</item>
    </izvorni_sadrzaj>
    <derivirana_varijabla naziv="DomainObject.Predmet.SudioniciListNaziv_1">
      <item>RADAT-BULEŠIĆ, d.o.o. za izvođenje elektroinstalacijskih radova</item>
      <item>RH MF PU PODRUČNI URED SLAVONIJE I BARANJE OSIJEK</item>
      <item>Mijo Rončević</item>
      <item>ŽDO GUO Osijek</item>
      <item>Ivica Radat</item>
    </derivirana_varijabla>
  </DomainObject.Predmet.SudioniciListNaziv>
  <DomainObject.Predmet.SudioniciListAdressOIB>
    <izvorni_sadrzaj>
      <item>RADAT-BULEŠIĆ, d.o.o. za izvođenje elektroinstalacijskih radova, OIB 99936114244, J.Huttlera 27,31000 Osijek</item>
      <item>RH MF PU PODRUČNI URED SLAVONIJE I BARANJE OSIJEK, OIB 52634238587</item>
      <item>Mijo Rončević, OIB 97146101285, Vij. I. Meštrovića 74,31000 Osijek</item>
      <item>ŽDO GUO Osijek</item>
      <item>Ivica Radat, OIB 41147923189, J. Huttlera 27,31000 Osijek</item>
    </izvorni_sadrzaj>
    <derivirana_varijabla naziv="DomainObject.Predmet.SudioniciListAdressOIB_1">
      <item>RADAT-BULEŠIĆ, d.o.o. za izvođenje elektroinstalacijskih radova, OIB 99936114244, J.Huttlera 27,31000 Osijek</item>
      <item>RH MF PU PODRUČNI URED SLAVONIJE I BARANJE OSIJEK, OIB 52634238587</item>
      <item>Mijo Rončević, OIB 97146101285, Vij. I. Meštrovića 74,31000 Osijek</item>
      <item>ŽDO GUO Osijek</item>
      <item>Ivica Radat, OIB 41147923189, J. Huttlera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99936114244</item>
      <item>, OIB 52634238587</item>
      <item>, OIB 97146101285</item>
      <item>, OIB null</item>
      <item>, OIB 41147923189</item>
    </izvorni_sadrzaj>
    <derivirana_varijabla naziv="DomainObject.Predmet.SudioniciListNazivOIB_1">
      <item>, OIB 99936114244</item>
      <item>, OIB 52634238587</item>
      <item>, OIB 97146101285</item>
      <item>, OIB null</item>
      <item>, OIB 41147923189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429</properties:Words>
  <properties:Characters>2456</properties:Characters>
  <properties:Lines>74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2016-08-24T10:24:00Z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