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def0" w14:paraId="036def0" w:rsidRDefault="0010784A" w:rsidP="0010784A" w:rsidR="0010784A">
      <w:pPr>
        <w:jc w:val="right"/>
        <w15:collapsed w:val="false"/>
      </w:pPr>
      <w:bookmarkStart w:name="_GoBack" w:id="0"/>
      <w:bookmarkEnd w:id="0"/>
    </w:p>
    <w:p w:rsidRDefault="0047477A" w:rsidP="0047477A" w:rsidR="0047477A">
      <w:r>
        <w:rPr>
          <w:rStyle w:val="Naglaeno"/>
        </w:rPr>
        <w:t xml:space="preserve">             </w:t>
      </w:r>
      <w:r w:rsidR="00A94713">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7477A" w:rsidP="0047477A" w:rsidR="0047477A" w:rsidRPr="00D21A2C"/>
    <w:p w:rsidRDefault="0047477A" w:rsidP="0047477A" w:rsidR="0047477A" w:rsidRPr="00B82754">
      <w:pPr>
        <w:ind w:hanging="720" w:left="360"/>
        <w:rPr>
          <w:b/>
        </w:rPr>
      </w:pPr>
      <w:r w:rsidRPr="00B82754">
        <w:rPr>
          <w:b/>
        </w:rPr>
        <w:t xml:space="preserve">     REPUBLIKA HRVATSKA</w:t>
      </w:r>
    </w:p>
    <w:p w:rsidRDefault="0047477A" w:rsidP="0047477A" w:rsidR="0047477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47477A" w:rsidP="0010784A" w:rsidR="0047477A">
      <w:pPr>
        <w:jc w:val="right"/>
      </w:pPr>
    </w:p>
    <w:p w:rsidRDefault="0010784A" w:rsidP="0010784A" w:rsidR="0010784A">
      <w:pPr>
        <w:jc w:val="right"/>
      </w:pPr>
    </w:p>
    <w:p w:rsidRDefault="00797C4B" w:rsidP="0010784A" w:rsidR="00797C4B">
      <w:pPr>
        <w:jc w:val="right"/>
      </w:pPr>
    </w:p>
    <w:p w:rsidRDefault="0070094E" w:rsidP="0010784A" w:rsidR="0070094E">
      <w:pPr>
        <w:jc w:val="right"/>
      </w:pPr>
    </w:p>
    <w:p w:rsidRDefault="0047477A" w:rsidP="0047477A" w:rsidR="00D8099A">
      <w:pPr>
        <w:jc w:val="center"/>
      </w:pPr>
      <w:r>
        <w:t>R</w:t>
      </w:r>
      <w:r w:rsidR="00411731">
        <w:t xml:space="preserve"> </w:t>
      </w:r>
      <w:r>
        <w:t>E</w:t>
      </w:r>
      <w:r w:rsidR="00411731">
        <w:t xml:space="preserve"> </w:t>
      </w:r>
      <w:r>
        <w:t>P</w:t>
      </w:r>
      <w:r w:rsidR="00411731">
        <w:t xml:space="preserve"> </w:t>
      </w:r>
      <w:r>
        <w:t>U</w:t>
      </w:r>
      <w:r w:rsidR="00411731">
        <w:t xml:space="preserve"> </w:t>
      </w:r>
      <w:r>
        <w:t>B</w:t>
      </w:r>
      <w:r w:rsidR="00411731">
        <w:t xml:space="preserve"> </w:t>
      </w:r>
      <w:r>
        <w:t>L</w:t>
      </w:r>
      <w:r w:rsidR="00411731">
        <w:t xml:space="preserve"> </w:t>
      </w:r>
      <w:r>
        <w:t>I</w:t>
      </w:r>
      <w:r w:rsidR="00411731">
        <w:t xml:space="preserve"> </w:t>
      </w:r>
      <w:r>
        <w:t>K</w:t>
      </w:r>
      <w:r w:rsidR="00411731">
        <w:t xml:space="preserve"> </w:t>
      </w:r>
      <w:r>
        <w:t>A</w:t>
      </w:r>
      <w:r w:rsidR="00411731">
        <w:t xml:space="preserve">  </w:t>
      </w:r>
      <w:r>
        <w:t xml:space="preserve"> H</w:t>
      </w:r>
      <w:r w:rsidR="00411731">
        <w:t xml:space="preserve">  </w:t>
      </w:r>
      <w:r>
        <w:t>V</w:t>
      </w:r>
      <w:r w:rsidR="00411731">
        <w:t xml:space="preserve"> </w:t>
      </w:r>
      <w:r>
        <w:t>A</w:t>
      </w:r>
      <w:r w:rsidR="00411731">
        <w:t xml:space="preserve"> </w:t>
      </w:r>
      <w:r>
        <w:t>T</w:t>
      </w:r>
      <w:r w:rsidR="00411731">
        <w:t xml:space="preserve"> </w:t>
      </w:r>
      <w:r>
        <w:t>S</w:t>
      </w:r>
      <w:r w:rsidR="00411731">
        <w:t xml:space="preserve"> </w:t>
      </w:r>
      <w:r>
        <w:t>K</w:t>
      </w:r>
      <w:r w:rsidR="00411731">
        <w:t xml:space="preserve"> </w:t>
      </w:r>
      <w:r>
        <w:t>A</w:t>
      </w:r>
      <w:r w:rsidR="00411731">
        <w:t xml:space="preserve"> </w:t>
      </w:r>
    </w:p>
    <w:p w:rsidRDefault="0010784A" w:rsidP="0010784A" w:rsidR="0010784A" w:rsidRPr="0047477A">
      <w:pPr>
        <w:pStyle w:val="Naslov1"/>
        <w:rPr>
          <w:b w:val="false"/>
        </w:rPr>
      </w:pPr>
      <w:r w:rsidRPr="0047477A">
        <w:rPr>
          <w:b w:val="false"/>
        </w:rPr>
        <w:t>R J E Š E N J E</w:t>
      </w:r>
    </w:p>
    <w:p w:rsidRDefault="008948B7" w:rsidP="00AD50E4" w:rsidR="008948B7"/>
    <w:p w:rsidRDefault="00797C4B" w:rsidP="00AD50E4" w:rsidR="00797C4B"/>
    <w:p w:rsidRDefault="00411731" w:rsidP="00245F06" w:rsidR="00E61DD5">
      <w:pPr>
        <w:ind w:firstLine="708"/>
        <w:jc w:val="both"/>
      </w:pPr>
      <w:r>
        <w:t xml:space="preserve">Trgovački sud u Osijeku, po stečajnom sucu Jadranki Herman, povodom prijedloga vjerovnika Krunoslava Kralj, </w:t>
      </w:r>
      <w:proofErr w:type="spellStart"/>
      <w:r>
        <w:t>Čeminac</w:t>
      </w:r>
      <w:proofErr w:type="spellEnd"/>
      <w:r>
        <w:t xml:space="preserve">, Ljudevita Gaja </w:t>
      </w:r>
      <w:proofErr w:type="spellStart"/>
      <w:r>
        <w:t>53</w:t>
      </w:r>
      <w:proofErr w:type="spellEnd"/>
      <w:r>
        <w:t xml:space="preserve"> b, za otvaranje stečajnog postupka nad dužnikom VIZURA d.o.o. za graditeljstvo, proizvodnju i trgovinu, Darda, Vatroslava Lisinskog 7, </w:t>
      </w:r>
      <w:proofErr w:type="spellStart"/>
      <w:r>
        <w:t>MBS</w:t>
      </w:r>
      <w:proofErr w:type="spellEnd"/>
      <w:r>
        <w:t xml:space="preserve"> </w:t>
      </w:r>
      <w:proofErr w:type="spellStart"/>
      <w:r>
        <w:t>030104333</w:t>
      </w:r>
      <w:proofErr w:type="spellEnd"/>
      <w:r>
        <w:t xml:space="preserve">, </w:t>
      </w:r>
      <w:proofErr w:type="spellStart"/>
      <w:r>
        <w:t>OIB</w:t>
      </w:r>
      <w:proofErr w:type="spellEnd"/>
      <w:r>
        <w:t xml:space="preserve"> </w:t>
      </w:r>
      <w:proofErr w:type="spellStart"/>
      <w:r>
        <w:t>74058111395</w:t>
      </w:r>
      <w:proofErr w:type="spellEnd"/>
      <w:r>
        <w:t xml:space="preserve">, dana </w:t>
      </w:r>
      <w:proofErr w:type="spellStart"/>
      <w:r>
        <w:t>24</w:t>
      </w:r>
      <w:proofErr w:type="spellEnd"/>
      <w:r>
        <w:t xml:space="preserve">. listopada  </w:t>
      </w:r>
      <w:proofErr w:type="spellStart"/>
      <w:r>
        <w:t>2016</w:t>
      </w:r>
      <w:proofErr w:type="spellEnd"/>
      <w:r>
        <w:t>.</w:t>
      </w:r>
    </w:p>
    <w:p w:rsidRDefault="00E61DD5" w:rsidP="00245F06" w:rsidR="00E61DD5">
      <w:pPr>
        <w:ind w:firstLine="708"/>
        <w:jc w:val="both"/>
      </w:pPr>
    </w:p>
    <w:p w:rsidRDefault="00411731" w:rsidP="00245F06" w:rsidR="00D8099A" w:rsidRPr="00245F06">
      <w:pPr>
        <w:ind w:firstLine="708"/>
        <w:jc w:val="both"/>
      </w:pPr>
      <w:r>
        <w:t xml:space="preserve">  </w:t>
      </w:r>
      <w:r w:rsidR="00764EF6">
        <w:t xml:space="preserve">                                                                                                                                                                                                        </w:t>
      </w:r>
    </w:p>
    <w:p w:rsidRDefault="0010784A" w:rsidP="0010784A" w:rsidR="0010784A" w:rsidRPr="0047477A">
      <w:pPr>
        <w:jc w:val="center"/>
        <w:rPr>
          <w:bCs/>
        </w:rPr>
      </w:pPr>
      <w:r w:rsidRPr="0047477A">
        <w:rPr>
          <w:bCs/>
        </w:rPr>
        <w:t>r i j e š i o    j e</w:t>
      </w:r>
    </w:p>
    <w:p w:rsidRDefault="004E65D5" w:rsidP="0010784A" w:rsidR="004E65D5">
      <w:pPr>
        <w:ind w:left="360"/>
        <w:jc w:val="both"/>
      </w:pPr>
    </w:p>
    <w:p w:rsidRDefault="00245F06" w:rsidP="0010784A" w:rsidR="00245F06">
      <w:pPr>
        <w:ind w:left="360"/>
        <w:jc w:val="both"/>
      </w:pPr>
    </w:p>
    <w:p w:rsidRDefault="0010784A" w:rsidP="0047477A" w:rsidR="0010784A" w:rsidRPr="0047477A">
      <w:pPr>
        <w:numPr>
          <w:ilvl w:val="0"/>
          <w:numId w:val="1"/>
        </w:numPr>
        <w:jc w:val="both"/>
        <w:rPr>
          <w:b/>
        </w:rPr>
      </w:pPr>
      <w:r>
        <w:t>Otvara se</w:t>
      </w:r>
      <w:r w:rsidR="000F4858">
        <w:t xml:space="preserve"> stečajni postupak nad dužnikom</w:t>
      </w:r>
      <w:r w:rsidR="00411731">
        <w:t xml:space="preserve"> VIZURA d.o.o. za graditeljstvo, proizvodnju i trgovinu, Darda, Vatroslava Lisinskog 7, </w:t>
      </w:r>
      <w:proofErr w:type="spellStart"/>
      <w:r w:rsidR="00411731">
        <w:t>MBS</w:t>
      </w:r>
      <w:proofErr w:type="spellEnd"/>
      <w:r w:rsidR="00411731">
        <w:t xml:space="preserve"> </w:t>
      </w:r>
      <w:proofErr w:type="spellStart"/>
      <w:r w:rsidR="00411731">
        <w:t>030104333</w:t>
      </w:r>
      <w:proofErr w:type="spellEnd"/>
      <w:r w:rsidR="00411731">
        <w:t xml:space="preserve">, </w:t>
      </w:r>
      <w:proofErr w:type="spellStart"/>
      <w:r w:rsidR="00411731">
        <w:t>OIB</w:t>
      </w:r>
      <w:proofErr w:type="spellEnd"/>
      <w:r w:rsidR="00411731">
        <w:t xml:space="preserve"> </w:t>
      </w:r>
      <w:proofErr w:type="spellStart"/>
      <w:r w:rsidR="00411731">
        <w:t>74058111395</w:t>
      </w:r>
      <w:proofErr w:type="spellEnd"/>
      <w:r w:rsidR="0047477A">
        <w:t>.</w:t>
      </w:r>
    </w:p>
    <w:p w:rsidRDefault="0010784A" w:rsidP="00C30814" w:rsidR="0010784A">
      <w:pPr>
        <w:numPr>
          <w:ilvl w:val="0"/>
          <w:numId w:val="1"/>
        </w:numPr>
        <w:jc w:val="both"/>
      </w:pPr>
      <w:r>
        <w:t xml:space="preserve">Stečajnim upraviteljem imenuje se </w:t>
      </w:r>
      <w:r w:rsidR="00183D88">
        <w:t xml:space="preserve">Snježana </w:t>
      </w:r>
      <w:proofErr w:type="spellStart"/>
      <w:r w:rsidR="00183D88">
        <w:t>Sudarević</w:t>
      </w:r>
      <w:proofErr w:type="spellEnd"/>
      <w:r w:rsidR="00183D88">
        <w:t xml:space="preserve"> dipl. iur. iz Osijeka, Trg bana Jelačića </w:t>
      </w:r>
      <w:proofErr w:type="spellStart"/>
      <w:r w:rsidR="00183D88">
        <w:t>27</w:t>
      </w:r>
      <w:proofErr w:type="spellEnd"/>
      <w:r w:rsidR="00183D88">
        <w:t xml:space="preserve">, </w:t>
      </w:r>
      <w:proofErr w:type="spellStart"/>
      <w:r w:rsidR="00183D88">
        <w:t>OIB</w:t>
      </w:r>
      <w:proofErr w:type="spellEnd"/>
      <w:r w:rsidR="00183D88">
        <w:t xml:space="preserve"> </w:t>
      </w:r>
      <w:proofErr w:type="spellStart"/>
      <w:r w:rsidR="00183D88">
        <w:t>83030278680</w:t>
      </w:r>
      <w:proofErr w:type="spellEnd"/>
      <w:r w:rsidR="00183D88">
        <w:t>.</w:t>
      </w:r>
    </w:p>
    <w:p w:rsidRDefault="0010784A" w:rsidP="0010784A" w:rsidR="0010784A">
      <w:pPr>
        <w:numPr>
          <w:ilvl w:val="0"/>
          <w:numId w:val="1"/>
        </w:numPr>
        <w:jc w:val="both"/>
      </w:pPr>
      <w:r>
        <w:t xml:space="preserve">Pozivaju se vjerovnici da u roku od </w:t>
      </w:r>
      <w:proofErr w:type="spellStart"/>
      <w:r>
        <w:t>30</w:t>
      </w:r>
      <w:proofErr w:type="spellEnd"/>
      <w:r>
        <w:t xml:space="preserve"> dana, od dana </w:t>
      </w:r>
      <w:r w:rsidR="00711BD5">
        <w:t>objave oglasa na mrežnoj stranici e-oglasna ploča suda</w:t>
      </w:r>
      <w:r>
        <w:t xml:space="preserve"> prijave svoje tražbine stečajnom upravitelju, u skladu s pravilima Stečajnog</w:t>
      </w:r>
      <w:r w:rsidR="00711BD5">
        <w:t xml:space="preserve"> zakona o prijavi tražbina (članak  </w:t>
      </w:r>
      <w:proofErr w:type="spellStart"/>
      <w:r w:rsidR="00711BD5">
        <w:t>173</w:t>
      </w:r>
      <w:proofErr w:type="spellEnd"/>
      <w:r w:rsidR="00711BD5">
        <w:t>. Stečajnog zakona</w:t>
      </w:r>
      <w:r>
        <w:t xml:space="preserve">) i to u dva primjerka s ispravama iz kojih tražbine proizlaze, uz potvrdu o plaćenoj pristojbi u iznosu od 2 % vrijednosti tražbine, ali najviše </w:t>
      </w:r>
      <w:proofErr w:type="spellStart"/>
      <w:r>
        <w:t>500</w:t>
      </w:r>
      <w:proofErr w:type="spellEnd"/>
      <w:r>
        <w:t>,</w:t>
      </w:r>
      <w:proofErr w:type="spellStart"/>
      <w:r>
        <w:t>00</w:t>
      </w:r>
      <w:proofErr w:type="spellEnd"/>
      <w:r>
        <w:t xml:space="preserve"> kn, na žiro </w:t>
      </w:r>
      <w:r w:rsidR="00711BD5">
        <w:t xml:space="preserve">račun državnog proračuna broj: </w:t>
      </w:r>
      <w:proofErr w:type="spellStart"/>
      <w:r w:rsidR="00711BD5">
        <w:t>HR12</w:t>
      </w:r>
      <w:proofErr w:type="spellEnd"/>
      <w:r w:rsidR="00711BD5">
        <w:t xml:space="preserve"> </w:t>
      </w:r>
      <w:proofErr w:type="spellStart"/>
      <w:r w:rsidR="00711BD5">
        <w:t>1001</w:t>
      </w:r>
      <w:proofErr w:type="spellEnd"/>
      <w:r w:rsidR="00711BD5">
        <w:t xml:space="preserve"> </w:t>
      </w:r>
      <w:proofErr w:type="spellStart"/>
      <w:r w:rsidR="00711BD5">
        <w:t>0051</w:t>
      </w:r>
      <w:proofErr w:type="spellEnd"/>
      <w:r w:rsidR="00711BD5">
        <w:t xml:space="preserve"> </w:t>
      </w:r>
      <w:proofErr w:type="spellStart"/>
      <w:r w:rsidR="00711BD5">
        <w:t>8630</w:t>
      </w:r>
      <w:proofErr w:type="spellEnd"/>
      <w:r w:rsidR="00711BD5">
        <w:t xml:space="preserve"> </w:t>
      </w:r>
      <w:proofErr w:type="spellStart"/>
      <w:r w:rsidR="00711BD5">
        <w:t>0016</w:t>
      </w:r>
      <w:proofErr w:type="spellEnd"/>
      <w:r w:rsidR="00711BD5">
        <w:t xml:space="preserve"> 0 </w:t>
      </w:r>
      <w:r w:rsidR="00411731">
        <w:t xml:space="preserve">poziv na broj </w:t>
      </w:r>
      <w:proofErr w:type="spellStart"/>
      <w:r w:rsidR="00411731">
        <w:t>HR64</w:t>
      </w:r>
      <w:proofErr w:type="spellEnd"/>
      <w:r w:rsidR="00411731">
        <w:t xml:space="preserve"> </w:t>
      </w:r>
      <w:proofErr w:type="spellStart"/>
      <w:r w:rsidR="00411731">
        <w:t>5045</w:t>
      </w:r>
      <w:proofErr w:type="spellEnd"/>
      <w:r w:rsidR="00411731">
        <w:t>-</w:t>
      </w:r>
      <w:proofErr w:type="spellStart"/>
      <w:r w:rsidR="00411731">
        <w:t>3531</w:t>
      </w:r>
      <w:proofErr w:type="spellEnd"/>
      <w:r w:rsidR="00411731">
        <w:t>-</w:t>
      </w:r>
      <w:proofErr w:type="spellStart"/>
      <w:r w:rsidR="00411731">
        <w:t>210</w:t>
      </w:r>
      <w:proofErr w:type="spellEnd"/>
      <w:r w:rsidR="00711BD5">
        <w:t>-</w:t>
      </w:r>
      <w:proofErr w:type="spellStart"/>
      <w:r w:rsidR="00711BD5">
        <w:t>2015</w:t>
      </w:r>
      <w:proofErr w:type="spellEnd"/>
      <w:r w:rsidR="00711BD5">
        <w:t>.</w:t>
      </w:r>
    </w:p>
    <w:p w:rsidRDefault="0010784A" w:rsidP="0010784A" w:rsidR="0010784A">
      <w:pPr>
        <w:numPr>
          <w:ilvl w:val="0"/>
          <w:numId w:val="1"/>
        </w:numPr>
        <w:jc w:val="both"/>
      </w:pPr>
      <w:r>
        <w:t xml:space="preserve">Pozivaju se </w:t>
      </w:r>
      <w:proofErr w:type="spellStart"/>
      <w:r>
        <w:t>razlučni</w:t>
      </w:r>
      <w:proofErr w:type="spellEnd"/>
      <w:r>
        <w:t xml:space="preserve"> vjerovnici da u roku od </w:t>
      </w:r>
      <w:proofErr w:type="spellStart"/>
      <w:r>
        <w:t>30</w:t>
      </w:r>
      <w:proofErr w:type="spellEnd"/>
      <w:r>
        <w:t xml:space="preserve"> dana od dana objave ovog oglasa</w:t>
      </w:r>
      <w:r w:rsidR="00711BD5">
        <w:t xml:space="preserve"> na mrežnoj stranici e-oglasna ploča suda</w:t>
      </w:r>
      <w:r>
        <w:t>,  u pismenom obliku obavijeste stečajnog upravitelja o postoj</w:t>
      </w:r>
      <w:r w:rsidR="00711BD5">
        <w:t xml:space="preserve">anju svojih </w:t>
      </w:r>
      <w:proofErr w:type="spellStart"/>
      <w:r w:rsidR="00711BD5">
        <w:t>razlučnih</w:t>
      </w:r>
      <w:proofErr w:type="spellEnd"/>
      <w:r w:rsidR="00711BD5">
        <w:t xml:space="preserve"> prava (članak </w:t>
      </w:r>
      <w:proofErr w:type="spellStart"/>
      <w:r w:rsidR="00711BD5">
        <w:t>54</w:t>
      </w:r>
      <w:proofErr w:type="spellEnd"/>
      <w:r w:rsidR="00711BD5">
        <w:t>. stav 4. Stečajnog zakona).</w:t>
      </w:r>
    </w:p>
    <w:p w:rsidRDefault="0010784A" w:rsidP="004E65D5" w:rsidR="00CB7442">
      <w:pPr>
        <w:ind w:left="900"/>
        <w:jc w:val="both"/>
      </w:pPr>
      <w:r>
        <w:t xml:space="preserve">Stečajni vjerovnici čije su tražbine osigurane </w:t>
      </w:r>
      <w:proofErr w:type="spellStart"/>
      <w:r>
        <w:t>razlučnim</w:t>
      </w:r>
      <w:proofErr w:type="spellEnd"/>
      <w:r>
        <w:t xml:space="preserve"> pravom prijavljuju svoje                                                                              </w:t>
      </w:r>
      <w:r w:rsidR="00877FCE">
        <w:t xml:space="preserve">     </w:t>
      </w:r>
      <w:r w:rsidR="004E65D5">
        <w:t xml:space="preserve">           </w:t>
      </w:r>
      <w:r w:rsidR="00711BD5">
        <w:t>tražbine na način propisan u članak</w:t>
      </w:r>
      <w:r>
        <w:t xml:space="preserve"> </w:t>
      </w:r>
      <w:proofErr w:type="spellStart"/>
      <w:r>
        <w:t>1</w:t>
      </w:r>
      <w:r w:rsidR="00ED58F7">
        <w:t>73</w:t>
      </w:r>
      <w:proofErr w:type="spellEnd"/>
      <w:r w:rsidR="00ED58F7">
        <w:t>. Stečajnog zakona</w:t>
      </w:r>
      <w:r>
        <w:t>.</w:t>
      </w:r>
    </w:p>
    <w:p w:rsidRDefault="00034FEF" w:rsidP="00034FEF" w:rsidR="00034FEF">
      <w:pPr>
        <w:numPr>
          <w:ilvl w:val="0"/>
          <w:numId w:val="1"/>
        </w:numPr>
        <w:jc w:val="both"/>
      </w:pPr>
      <w:r>
        <w:t xml:space="preserve">Pozivaju se izlučni vjerovnici da u roku od </w:t>
      </w:r>
      <w:proofErr w:type="spellStart"/>
      <w:r>
        <w:t>30</w:t>
      </w:r>
      <w:proofErr w:type="spellEnd"/>
      <w:r>
        <w:t xml:space="preserve"> dana od dana objave ovog oglasa</w:t>
      </w:r>
      <w:r w:rsidR="00711BD5">
        <w:t xml:space="preserve"> na mrežnoj stranici e-oglasna ploča suda, u</w:t>
      </w:r>
      <w:r>
        <w:t xml:space="preserve"> pismenom obliku obavijeste stečajnog upr</w:t>
      </w:r>
      <w:r w:rsidR="009600F4">
        <w:t xml:space="preserve">avitelja o svom izlučnom pravu </w:t>
      </w:r>
      <w:r w:rsidR="00FC55F9">
        <w:t>(članak</w:t>
      </w:r>
      <w:r>
        <w:t xml:space="preserve"> </w:t>
      </w:r>
      <w:proofErr w:type="spellStart"/>
      <w:r>
        <w:t>54</w:t>
      </w:r>
      <w:proofErr w:type="spellEnd"/>
      <w:r>
        <w:t>. st</w:t>
      </w:r>
      <w:r w:rsidR="00FC55F9">
        <w:t>av</w:t>
      </w:r>
      <w:r>
        <w:t xml:space="preserve"> 4. Stečajnog zakona).</w:t>
      </w:r>
    </w:p>
    <w:p w:rsidRDefault="00034FEF" w:rsidP="00034FEF" w:rsidR="00034FEF">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797C4B" w:rsidP="00797C4B" w:rsidR="00797C4B">
      <w:pPr>
        <w:ind w:left="900"/>
        <w:jc w:val="both"/>
      </w:pPr>
    </w:p>
    <w:p w:rsidRDefault="00797C4B" w:rsidP="00797C4B" w:rsidR="00797C4B">
      <w:pPr>
        <w:ind w:left="900"/>
        <w:jc w:val="center"/>
      </w:pPr>
      <w:r>
        <w:lastRenderedPageBreak/>
        <w:t>2</w:t>
      </w:r>
    </w:p>
    <w:p w:rsidRDefault="00797C4B" w:rsidP="00797C4B" w:rsidR="00797C4B">
      <w:pPr>
        <w:ind w:left="900"/>
        <w:jc w:val="center"/>
      </w:pPr>
    </w:p>
    <w:p w:rsidRDefault="00797C4B" w:rsidP="00797C4B" w:rsidR="00797C4B">
      <w:pPr>
        <w:ind w:left="900"/>
        <w:jc w:val="center"/>
      </w:pPr>
    </w:p>
    <w:p w:rsidRDefault="00797C4B" w:rsidP="00797C4B" w:rsidR="00797C4B">
      <w:pPr>
        <w:ind w:left="900"/>
        <w:jc w:val="both"/>
      </w:pPr>
    </w:p>
    <w:p w:rsidRDefault="00797C4B" w:rsidP="00797C4B" w:rsidR="00797C4B">
      <w:pPr>
        <w:ind w:left="900"/>
        <w:jc w:val="both"/>
      </w:pPr>
    </w:p>
    <w:p w:rsidRDefault="0010784A" w:rsidP="00797C4B" w:rsidR="00797C4B">
      <w:pPr>
        <w:numPr>
          <w:ilvl w:val="0"/>
          <w:numId w:val="1"/>
        </w:numPr>
        <w:jc w:val="both"/>
      </w:pPr>
      <w:r>
        <w:t>Steč</w:t>
      </w:r>
      <w:r w:rsidR="00E87811">
        <w:t>ajni post</w:t>
      </w:r>
      <w:r w:rsidR="007904B4">
        <w:t xml:space="preserve">upak otvoren je dana </w:t>
      </w:r>
    </w:p>
    <w:p w:rsidRDefault="00797C4B" w:rsidP="00797C4B" w:rsidR="00797C4B">
      <w:pPr>
        <w:jc w:val="both"/>
      </w:pPr>
    </w:p>
    <w:p w:rsidRDefault="00FE7811" w:rsidP="00D8099A" w:rsidR="00814520">
      <w:pPr>
        <w:ind w:left="540"/>
        <w:jc w:val="center"/>
      </w:pPr>
      <w:proofErr w:type="spellStart"/>
      <w:r w:rsidRPr="00FC55F9">
        <w:t>2</w:t>
      </w:r>
      <w:r w:rsidR="00411731">
        <w:t>4</w:t>
      </w:r>
      <w:proofErr w:type="spellEnd"/>
      <w:r w:rsidR="00411731">
        <w:t xml:space="preserve">. listopada </w:t>
      </w:r>
      <w:proofErr w:type="spellStart"/>
      <w:r w:rsidR="00411731">
        <w:t>2016</w:t>
      </w:r>
      <w:proofErr w:type="spellEnd"/>
      <w:r w:rsidR="00411731">
        <w:t>. g</w:t>
      </w:r>
      <w:r w:rsidR="00183D88">
        <w:t xml:space="preserve">odine u </w:t>
      </w:r>
      <w:proofErr w:type="spellStart"/>
      <w:r w:rsidR="00183D88">
        <w:t>14</w:t>
      </w:r>
      <w:proofErr w:type="spellEnd"/>
      <w:r w:rsidR="005F2669">
        <w:t>,</w:t>
      </w:r>
      <w:proofErr w:type="spellStart"/>
      <w:r w:rsidR="005F2669">
        <w:t>4</w:t>
      </w:r>
      <w:r w:rsidR="00FC55F9" w:rsidRPr="00FC55F9">
        <w:t>0</w:t>
      </w:r>
      <w:proofErr w:type="spellEnd"/>
      <w:r w:rsidR="00FC55F9" w:rsidRPr="00FC55F9">
        <w:t xml:space="preserve"> sati</w:t>
      </w:r>
    </w:p>
    <w:p w:rsidRDefault="00797C4B" w:rsidP="00D8099A" w:rsidR="00797C4B" w:rsidRPr="00FC55F9">
      <w:pPr>
        <w:ind w:left="540"/>
        <w:jc w:val="center"/>
      </w:pPr>
    </w:p>
    <w:p w:rsidRDefault="00FC55F9" w:rsidP="00CD2092" w:rsidR="0070094E">
      <w:pPr>
        <w:ind w:left="900"/>
        <w:jc w:val="both"/>
      </w:pPr>
      <w:r>
        <w:t xml:space="preserve">kada je ovo rješenje </w:t>
      </w:r>
      <w:r w:rsidR="00E9287D">
        <w:t xml:space="preserve"> o otvara</w:t>
      </w:r>
      <w:r w:rsidR="009D4311">
        <w:t xml:space="preserve">nju stečajnog postupka </w:t>
      </w:r>
      <w:r>
        <w:t xml:space="preserve">stavljeno </w:t>
      </w:r>
      <w:r w:rsidR="00E9287D">
        <w:t xml:space="preserve">na </w:t>
      </w:r>
      <w:r>
        <w:t>e-og</w:t>
      </w:r>
      <w:r w:rsidR="00E9287D">
        <w:t xml:space="preserve">lasnu ploču suda. </w:t>
      </w:r>
    </w:p>
    <w:p w:rsidRDefault="00E9287D" w:rsidP="000F7BC0" w:rsidR="000F7BC0">
      <w:pPr>
        <w:ind w:left="900"/>
        <w:jc w:val="both"/>
      </w:pPr>
      <w:r>
        <w:t xml:space="preserve">Na dan objave oglasa na </w:t>
      </w:r>
      <w:r w:rsidR="00BC5080">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proofErr w:type="spellStart"/>
      <w:r w:rsidR="00F3692A">
        <w:rPr>
          <w:bCs/>
        </w:rPr>
        <w:t>24</w:t>
      </w:r>
      <w:proofErr w:type="spellEnd"/>
      <w:r w:rsidR="00F3692A">
        <w:rPr>
          <w:bCs/>
        </w:rPr>
        <w:t>. siječanj</w:t>
      </w:r>
      <w:r w:rsidR="00CD2092">
        <w:rPr>
          <w:bCs/>
        </w:rPr>
        <w:t xml:space="preserve"> </w:t>
      </w:r>
      <w:proofErr w:type="spellStart"/>
      <w:r w:rsidR="00CD2092">
        <w:rPr>
          <w:bCs/>
        </w:rPr>
        <w:t>2017</w:t>
      </w:r>
      <w:proofErr w:type="spellEnd"/>
      <w:r w:rsidR="00F3692A">
        <w:rPr>
          <w:bCs/>
        </w:rPr>
        <w:t xml:space="preserve">. godine s početkom u </w:t>
      </w:r>
      <w:proofErr w:type="spellStart"/>
      <w:r w:rsidR="00F3692A">
        <w:rPr>
          <w:bCs/>
        </w:rPr>
        <w:t>10</w:t>
      </w:r>
      <w:proofErr w:type="spellEnd"/>
      <w:r w:rsidR="00F3692A">
        <w:rPr>
          <w:bCs/>
        </w:rPr>
        <w:t>,</w:t>
      </w:r>
      <w:proofErr w:type="spellStart"/>
      <w:r w:rsidR="00F3692A">
        <w:rPr>
          <w:bCs/>
        </w:rPr>
        <w:t>0</w:t>
      </w:r>
      <w:r w:rsidRPr="009D4311">
        <w:rPr>
          <w:bCs/>
        </w:rPr>
        <w:t>0</w:t>
      </w:r>
      <w:proofErr w:type="spellEnd"/>
      <w:r w:rsidRPr="009D4311">
        <w:rPr>
          <w:bCs/>
        </w:rPr>
        <w:t xml:space="preserve"> sati</w:t>
      </w:r>
      <w:r w:rsidRPr="009D4311">
        <w:t>,</w:t>
      </w:r>
      <w:r>
        <w:t xml:space="preserve"> a izvještajno </w:t>
      </w:r>
      <w:r w:rsidR="009D4311">
        <w:t>ročište isti d</w:t>
      </w:r>
      <w:r w:rsidR="00F3692A">
        <w:t xml:space="preserve">an s početkom u </w:t>
      </w:r>
      <w:proofErr w:type="spellStart"/>
      <w:r w:rsidR="00F3692A">
        <w:t>10</w:t>
      </w:r>
      <w:proofErr w:type="spellEnd"/>
      <w:r w:rsidR="00F3692A">
        <w:t>,</w:t>
      </w:r>
      <w:proofErr w:type="spellStart"/>
      <w:r w:rsidR="00F3692A">
        <w:t>3</w:t>
      </w:r>
      <w:r>
        <w:t>0</w:t>
      </w:r>
      <w:proofErr w:type="spellEnd"/>
      <w:r>
        <w:t xml:space="preserve"> sati, u zgradi ovog suda u Osijeku, Zagrebačka 2, soba br. 6 u prizemlju.</w:t>
      </w:r>
    </w:p>
    <w:p w:rsidRDefault="00EE6274" w:rsidP="00EE6274" w:rsidR="00315683">
      <w:pPr>
        <w:numPr>
          <w:ilvl w:val="0"/>
          <w:numId w:val="1"/>
        </w:numPr>
        <w:jc w:val="both"/>
      </w:pPr>
      <w:r>
        <w:t xml:space="preserve">Nalaže se </w:t>
      </w:r>
      <w:r w:rsidR="00D8454A">
        <w:t xml:space="preserve">Općinskom sudu u Osijeku Zemljišno-knjižni odjel Osijek </w:t>
      </w:r>
      <w:r>
        <w:t xml:space="preserve"> upis zabilježbe otvaranja stečajnog postupka na nekretninama stečajnog dužnika</w:t>
      </w:r>
      <w:r w:rsidR="00CD2092" w:rsidRPr="00CD2092">
        <w:t xml:space="preserve"> </w:t>
      </w:r>
      <w:r w:rsidR="00CD2092">
        <w:t xml:space="preserve">VIZURA d.o.o. za graditeljstvo, proizvodnju i trgovinu, Darda, Vatroslava Lisinskog 7, </w:t>
      </w:r>
      <w:proofErr w:type="spellStart"/>
      <w:r w:rsidR="00CD2092">
        <w:t>MBS</w:t>
      </w:r>
      <w:proofErr w:type="spellEnd"/>
      <w:r w:rsidR="00CD2092">
        <w:t xml:space="preserve"> </w:t>
      </w:r>
      <w:proofErr w:type="spellStart"/>
      <w:r w:rsidR="00CD2092">
        <w:t>030104333</w:t>
      </w:r>
      <w:proofErr w:type="spellEnd"/>
      <w:r w:rsidR="00CD2092">
        <w:t xml:space="preserve">, </w:t>
      </w:r>
      <w:proofErr w:type="spellStart"/>
      <w:r w:rsidR="00CD2092">
        <w:t>OIB</w:t>
      </w:r>
      <w:proofErr w:type="spellEnd"/>
      <w:r w:rsidR="00CD2092">
        <w:t xml:space="preserve"> </w:t>
      </w:r>
      <w:proofErr w:type="spellStart"/>
      <w:r w:rsidR="00CD2092">
        <w:t>74058111395</w:t>
      </w:r>
      <w:proofErr w:type="spellEnd"/>
      <w:r>
        <w:t>, upisanim u</w:t>
      </w:r>
      <w:r w:rsidR="00D8454A">
        <w:t>:</w:t>
      </w:r>
      <w:r w:rsidR="00315683">
        <w:t xml:space="preserve"> </w:t>
      </w:r>
      <w:r w:rsidR="009D4311">
        <w:t xml:space="preserve"> </w:t>
      </w:r>
    </w:p>
    <w:p w:rsidRDefault="00D8454A" w:rsidP="00D8454A" w:rsidR="00CD2092">
      <w:pPr>
        <w:numPr>
          <w:ilvl w:val="0"/>
          <w:numId w:val="21"/>
        </w:numPr>
        <w:jc w:val="both"/>
      </w:pPr>
      <w:proofErr w:type="spellStart"/>
      <w:r>
        <w:t>zk.ul</w:t>
      </w:r>
      <w:proofErr w:type="spellEnd"/>
      <w:r>
        <w:t xml:space="preserve">. </w:t>
      </w:r>
      <w:proofErr w:type="spellStart"/>
      <w:r>
        <w:t>18328</w:t>
      </w:r>
      <w:proofErr w:type="spellEnd"/>
      <w:r>
        <w:t xml:space="preserve"> k.o. Osijek </w:t>
      </w:r>
      <w:proofErr w:type="spellStart"/>
      <w:r>
        <w:t>kč.br</w:t>
      </w:r>
      <w:proofErr w:type="spellEnd"/>
      <w:r>
        <w:t xml:space="preserve">. </w:t>
      </w:r>
      <w:proofErr w:type="spellStart"/>
      <w:r>
        <w:t>10774</w:t>
      </w:r>
      <w:proofErr w:type="spellEnd"/>
      <w:r>
        <w:t>/</w:t>
      </w:r>
      <w:proofErr w:type="spellStart"/>
      <w:r>
        <w:t>47</w:t>
      </w:r>
      <w:proofErr w:type="spellEnd"/>
      <w:r>
        <w:t xml:space="preserve"> u naravi oranica Ulica Borova, površine </w:t>
      </w:r>
      <w:proofErr w:type="spellStart"/>
      <w:r>
        <w:t>2500m2</w:t>
      </w:r>
      <w:proofErr w:type="spellEnd"/>
      <w:r>
        <w:t>,</w:t>
      </w:r>
    </w:p>
    <w:p w:rsidRDefault="00D8454A" w:rsidP="00D8454A" w:rsidR="00D8454A">
      <w:pPr>
        <w:numPr>
          <w:ilvl w:val="0"/>
          <w:numId w:val="21"/>
        </w:numPr>
        <w:jc w:val="both"/>
      </w:pPr>
      <w:proofErr w:type="spellStart"/>
      <w:r>
        <w:t>zk.ul</w:t>
      </w:r>
      <w:proofErr w:type="spellEnd"/>
      <w:r>
        <w:t xml:space="preserve">. </w:t>
      </w:r>
      <w:proofErr w:type="spellStart"/>
      <w:r>
        <w:t>17890</w:t>
      </w:r>
      <w:proofErr w:type="spellEnd"/>
      <w:r>
        <w:t xml:space="preserve"> k.o. Osijek </w:t>
      </w:r>
      <w:proofErr w:type="spellStart"/>
      <w:r>
        <w:t>kč.br</w:t>
      </w:r>
      <w:proofErr w:type="spellEnd"/>
      <w:r>
        <w:t xml:space="preserve">. </w:t>
      </w:r>
      <w:proofErr w:type="spellStart"/>
      <w:r w:rsidR="00F4618D">
        <w:t>10774</w:t>
      </w:r>
      <w:proofErr w:type="spellEnd"/>
      <w:r w:rsidR="00F4618D">
        <w:t>/</w:t>
      </w:r>
      <w:proofErr w:type="spellStart"/>
      <w:r w:rsidR="00F4618D">
        <w:t>21</w:t>
      </w:r>
      <w:proofErr w:type="spellEnd"/>
      <w:r w:rsidR="00F4618D">
        <w:t xml:space="preserve"> u naravi poslovna zgrada (ured i skladište </w:t>
      </w:r>
      <w:proofErr w:type="spellStart"/>
      <w:r w:rsidR="00F4618D">
        <w:t>građ</w:t>
      </w:r>
      <w:proofErr w:type="spellEnd"/>
      <w:r w:rsidR="00F4618D">
        <w:t xml:space="preserve">. materijala) i dvorište Ulica Hrastova </w:t>
      </w:r>
      <w:proofErr w:type="spellStart"/>
      <w:r w:rsidR="00F4618D">
        <w:t>10</w:t>
      </w:r>
      <w:proofErr w:type="spellEnd"/>
      <w:r w:rsidR="00F4618D">
        <w:t xml:space="preserve">, površine </w:t>
      </w:r>
      <w:proofErr w:type="spellStart"/>
      <w:r w:rsidR="00F4618D">
        <w:t>2500</w:t>
      </w:r>
      <w:proofErr w:type="spellEnd"/>
      <w:r w:rsidR="00F4618D">
        <w:t xml:space="preserve"> </w:t>
      </w:r>
      <w:proofErr w:type="spellStart"/>
      <w:r w:rsidR="00F4618D">
        <w:t>m2</w:t>
      </w:r>
      <w:proofErr w:type="spellEnd"/>
      <w:r w:rsidR="00F4618D">
        <w:t>.</w:t>
      </w:r>
    </w:p>
    <w:p w:rsidRDefault="00D8454A" w:rsidP="00D8454A" w:rsidR="00D8454A">
      <w:pPr>
        <w:jc w:val="both"/>
      </w:pPr>
    </w:p>
    <w:p w:rsidRDefault="00F4618D" w:rsidP="00D8454A" w:rsidR="00F4618D">
      <w:pPr>
        <w:jc w:val="both"/>
      </w:pPr>
    </w:p>
    <w:p w:rsidRDefault="0010784A" w:rsidP="00D65948" w:rsidR="000F4858">
      <w:pPr>
        <w:pStyle w:val="Naslov1"/>
        <w:rPr>
          <w:b w:val="false"/>
        </w:rPr>
      </w:pPr>
      <w:r w:rsidRPr="004D6EAB">
        <w:rPr>
          <w:b w:val="false"/>
        </w:rPr>
        <w:t>Obrazloženje</w:t>
      </w:r>
    </w:p>
    <w:p w:rsidRDefault="00CD2092" w:rsidP="00CD2092" w:rsidR="00CD2092"/>
    <w:p w:rsidRDefault="00F4618D" w:rsidP="00CD2092" w:rsidR="00F4618D"/>
    <w:p w:rsidRDefault="00CD2092" w:rsidP="00CD2092" w:rsidR="00CD2092">
      <w:pPr>
        <w:pStyle w:val="Tijeloteksta"/>
        <w:ind w:firstLine="708"/>
      </w:pPr>
      <w:r>
        <w:t xml:space="preserve">Predlagatelj – vjerovnik podnio je dana 3. kolovoza </w:t>
      </w:r>
      <w:proofErr w:type="spellStart"/>
      <w:r>
        <w:t>2015</w:t>
      </w:r>
      <w:proofErr w:type="spellEnd"/>
      <w:r>
        <w:t xml:space="preserve">. godine  prijedlog za otvaranje  stečajnog postupka nad dužnikom VIZURA d.o.o. za graditeljstvo, proizvodnju i trgovinu, Darda. U prijedlogu navodi da kao bivši radnik dužnika ima prema dužniku dospjela potraživanja s osnova neisplaćene otpremnine u iznosu od </w:t>
      </w:r>
      <w:proofErr w:type="spellStart"/>
      <w:r>
        <w:t>18.000</w:t>
      </w:r>
      <w:proofErr w:type="spellEnd"/>
      <w:r>
        <w:t>,</w:t>
      </w:r>
      <w:proofErr w:type="spellStart"/>
      <w:r>
        <w:t>00</w:t>
      </w:r>
      <w:proofErr w:type="spellEnd"/>
      <w:r>
        <w:t xml:space="preserve"> kn. Dužnik svoju obvezu prema predlagatelju nije ispunio, a žiro račun dužnika blokiran je od </w:t>
      </w:r>
      <w:proofErr w:type="spellStart"/>
      <w:r>
        <w:t>11</w:t>
      </w:r>
      <w:proofErr w:type="spellEnd"/>
      <w:r>
        <w:t xml:space="preserve">. ožujka </w:t>
      </w:r>
      <w:proofErr w:type="spellStart"/>
      <w:r>
        <w:t>2014</w:t>
      </w:r>
      <w:proofErr w:type="spellEnd"/>
      <w:r>
        <w:t xml:space="preserve">.  i na istom žiro računu su na dan </w:t>
      </w:r>
      <w:proofErr w:type="spellStart"/>
      <w:r>
        <w:t>24</w:t>
      </w:r>
      <w:proofErr w:type="spellEnd"/>
      <w:r>
        <w:t xml:space="preserve">. travanj </w:t>
      </w:r>
      <w:proofErr w:type="spellStart"/>
      <w:r>
        <w:t>2014</w:t>
      </w:r>
      <w:proofErr w:type="spellEnd"/>
      <w:r>
        <w:t xml:space="preserve">. godine bili evidentirani nalozi za plaćanje u iznosu od </w:t>
      </w:r>
      <w:proofErr w:type="spellStart"/>
      <w:r>
        <w:t>782.660</w:t>
      </w:r>
      <w:proofErr w:type="spellEnd"/>
      <w:r>
        <w:t>,</w:t>
      </w:r>
      <w:proofErr w:type="spellStart"/>
      <w:r>
        <w:t>85</w:t>
      </w:r>
      <w:proofErr w:type="spellEnd"/>
      <w:r>
        <w:t xml:space="preserve"> kn a koja blokada je do podnošenja prijedloga za otvaranje stečaja nad dužnikom znatno povećana te sada iznosi oko 3.000.000,</w:t>
      </w:r>
      <w:proofErr w:type="spellStart"/>
      <w:r>
        <w:t>00</w:t>
      </w:r>
      <w:proofErr w:type="spellEnd"/>
      <w:r>
        <w:t xml:space="preserve"> kn. </w:t>
      </w:r>
      <w:r>
        <w:tab/>
      </w:r>
    </w:p>
    <w:p w:rsidRDefault="00CD2092" w:rsidP="00CD2092" w:rsidR="00CD2092">
      <w:pPr>
        <w:pStyle w:val="Tijeloteksta"/>
        <w:ind w:firstLine="708"/>
      </w:pPr>
    </w:p>
    <w:p w:rsidRDefault="00CD2092" w:rsidP="008A699B" w:rsidR="00B32442">
      <w:pPr>
        <w:pStyle w:val="Tijeloteksta"/>
        <w:ind w:firstLine="708"/>
      </w:pPr>
      <w:r>
        <w:t xml:space="preserve">Uz navedeni prijedlog predlagatelj-vjerovnik je ovom sudu dostavio obračun neisplaćene otpremnine od </w:t>
      </w:r>
      <w:proofErr w:type="spellStart"/>
      <w:r>
        <w:t>31</w:t>
      </w:r>
      <w:proofErr w:type="spellEnd"/>
      <w:r>
        <w:t xml:space="preserve">. listopada </w:t>
      </w:r>
      <w:proofErr w:type="spellStart"/>
      <w:r>
        <w:t>2013</w:t>
      </w:r>
      <w:proofErr w:type="spellEnd"/>
      <w:r>
        <w:t xml:space="preserve">. godine, kojim dokazuje postojanje svoje tražbine prema dužniku. Također, predlagatelj je uz prijedlog dostavio sporazum o prestanku ugovora o radu od </w:t>
      </w:r>
      <w:proofErr w:type="spellStart"/>
      <w:r>
        <w:t>31</w:t>
      </w:r>
      <w:proofErr w:type="spellEnd"/>
      <w:r>
        <w:t xml:space="preserve">. listopada </w:t>
      </w:r>
      <w:proofErr w:type="spellStart"/>
      <w:r>
        <w:t>2013</w:t>
      </w:r>
      <w:proofErr w:type="spellEnd"/>
      <w:r>
        <w:t xml:space="preserve">. godine kojim dokazuje svoju aktivnu legitimaciju za podnošenje prijedloga, te očevidnik o redoslijedu plaćanja FINE Osijek za dužnika, od </w:t>
      </w:r>
      <w:proofErr w:type="spellStart"/>
      <w:r>
        <w:t>24</w:t>
      </w:r>
      <w:proofErr w:type="spellEnd"/>
      <w:r>
        <w:t xml:space="preserve">. travnja </w:t>
      </w:r>
      <w:proofErr w:type="spellStart"/>
      <w:r>
        <w:t>2014</w:t>
      </w:r>
      <w:proofErr w:type="spellEnd"/>
      <w:r>
        <w:t xml:space="preserve">. godine. </w:t>
      </w:r>
    </w:p>
    <w:p w:rsidRDefault="00B32442" w:rsidP="008A699B" w:rsidR="008948B7" w:rsidRPr="00B32442">
      <w:pPr>
        <w:pStyle w:val="Tijeloteksta"/>
      </w:pPr>
      <w:r>
        <w:tab/>
      </w:r>
      <w:r w:rsidR="00665BC4">
        <w:t xml:space="preserve"> </w:t>
      </w:r>
    </w:p>
    <w:p w:rsidRDefault="002D6679" w:rsidP="00386CAB" w:rsidR="00797C4B">
      <w:pPr>
        <w:pStyle w:val="Tijeloteksta"/>
      </w:pPr>
      <w:r>
        <w:tab/>
      </w:r>
      <w:r w:rsidR="0070172A">
        <w:t xml:space="preserve">Radi utvrđivanja uvjeta za otvaranje stečajnog postupka </w:t>
      </w:r>
      <w:r w:rsidR="00B32442">
        <w:t xml:space="preserve">temeljem članka </w:t>
      </w:r>
      <w:proofErr w:type="spellStart"/>
      <w:r w:rsidR="00055D34">
        <w:t>39</w:t>
      </w:r>
      <w:proofErr w:type="spellEnd"/>
      <w:r w:rsidR="00055D34">
        <w:t>. st</w:t>
      </w:r>
      <w:r w:rsidR="00B32442">
        <w:t>av 1. u svezi s člankom</w:t>
      </w:r>
      <w:r w:rsidR="00055D34">
        <w:t xml:space="preserve"> </w:t>
      </w:r>
      <w:proofErr w:type="spellStart"/>
      <w:r w:rsidR="00055D34">
        <w:t>42</w:t>
      </w:r>
      <w:proofErr w:type="spellEnd"/>
      <w:r w:rsidR="00055D34">
        <w:t>. st</w:t>
      </w:r>
      <w:r w:rsidR="00B32442">
        <w:t xml:space="preserve">av 1. Stečajnog zakona (Narodne novine broj  </w:t>
      </w:r>
      <w:proofErr w:type="spellStart"/>
      <w:r w:rsidR="00B32442">
        <w:t>44</w:t>
      </w:r>
      <w:proofErr w:type="spellEnd"/>
      <w:r w:rsidR="00B32442">
        <w:t>/</w:t>
      </w:r>
      <w:proofErr w:type="spellStart"/>
      <w:r w:rsidR="00B32442">
        <w:t>96</w:t>
      </w:r>
      <w:proofErr w:type="spellEnd"/>
      <w:r w:rsidR="00B32442">
        <w:t xml:space="preserve">, </w:t>
      </w:r>
      <w:proofErr w:type="spellStart"/>
      <w:r w:rsidR="00B32442">
        <w:t>29</w:t>
      </w:r>
      <w:proofErr w:type="spellEnd"/>
      <w:r w:rsidR="00B32442">
        <w:t>/</w:t>
      </w:r>
      <w:proofErr w:type="spellStart"/>
      <w:r w:rsidR="00B32442">
        <w:t>99</w:t>
      </w:r>
      <w:proofErr w:type="spellEnd"/>
      <w:r w:rsidR="00B32442">
        <w:t xml:space="preserve">, </w:t>
      </w:r>
      <w:proofErr w:type="spellStart"/>
      <w:r w:rsidR="00B32442">
        <w:t>129</w:t>
      </w:r>
      <w:proofErr w:type="spellEnd"/>
      <w:r w:rsidR="00B32442">
        <w:t>/</w:t>
      </w:r>
      <w:proofErr w:type="spellStart"/>
      <w:r w:rsidR="00B32442">
        <w:t>00</w:t>
      </w:r>
      <w:proofErr w:type="spellEnd"/>
      <w:r w:rsidR="00B32442">
        <w:t xml:space="preserve">, </w:t>
      </w:r>
      <w:proofErr w:type="spellStart"/>
      <w:r w:rsidR="00B32442">
        <w:t>123</w:t>
      </w:r>
      <w:proofErr w:type="spellEnd"/>
      <w:r w:rsidR="00B32442">
        <w:t>/</w:t>
      </w:r>
      <w:proofErr w:type="spellStart"/>
      <w:r w:rsidR="00B32442">
        <w:t>03</w:t>
      </w:r>
      <w:proofErr w:type="spellEnd"/>
      <w:r w:rsidR="00B32442">
        <w:t xml:space="preserve">, </w:t>
      </w:r>
      <w:proofErr w:type="spellStart"/>
      <w:r w:rsidR="00B32442">
        <w:t>82</w:t>
      </w:r>
      <w:proofErr w:type="spellEnd"/>
      <w:r w:rsidR="00B32442">
        <w:t>/</w:t>
      </w:r>
      <w:proofErr w:type="spellStart"/>
      <w:r w:rsidR="00B32442">
        <w:t>06</w:t>
      </w:r>
      <w:proofErr w:type="spellEnd"/>
      <w:r w:rsidR="00B32442">
        <w:t xml:space="preserve">, </w:t>
      </w:r>
      <w:proofErr w:type="spellStart"/>
      <w:r w:rsidR="00B32442">
        <w:t>116</w:t>
      </w:r>
      <w:proofErr w:type="spellEnd"/>
      <w:r w:rsidR="00B32442">
        <w:t>/</w:t>
      </w:r>
      <w:proofErr w:type="spellStart"/>
      <w:r w:rsidR="00B32442">
        <w:t>10</w:t>
      </w:r>
      <w:proofErr w:type="spellEnd"/>
      <w:r w:rsidR="00B32442">
        <w:t xml:space="preserve">, </w:t>
      </w:r>
      <w:proofErr w:type="spellStart"/>
      <w:r w:rsidR="00B32442">
        <w:t>25</w:t>
      </w:r>
      <w:proofErr w:type="spellEnd"/>
      <w:r w:rsidR="00B32442">
        <w:t>/</w:t>
      </w:r>
      <w:proofErr w:type="spellStart"/>
      <w:r w:rsidR="00B32442">
        <w:t>12</w:t>
      </w:r>
      <w:proofErr w:type="spellEnd"/>
      <w:r w:rsidR="00B32442">
        <w:t xml:space="preserve">, </w:t>
      </w:r>
      <w:proofErr w:type="spellStart"/>
      <w:r w:rsidR="00B32442">
        <w:t>133</w:t>
      </w:r>
      <w:proofErr w:type="spellEnd"/>
      <w:r w:rsidR="00B32442">
        <w:t>/</w:t>
      </w:r>
      <w:proofErr w:type="spellStart"/>
      <w:r w:rsidR="00B32442">
        <w:t>12</w:t>
      </w:r>
      <w:proofErr w:type="spellEnd"/>
      <w:r w:rsidR="00B32442">
        <w:t xml:space="preserve"> u vezi s člankom </w:t>
      </w:r>
      <w:proofErr w:type="spellStart"/>
      <w:r w:rsidR="00B32442">
        <w:t>441</w:t>
      </w:r>
      <w:proofErr w:type="spellEnd"/>
      <w:r w:rsidR="00B32442">
        <w:t xml:space="preserve">. Stečajnog zakona Narodne novine </w:t>
      </w:r>
      <w:r w:rsidR="00797C4B">
        <w:t xml:space="preserve"> </w:t>
      </w:r>
      <w:proofErr w:type="spellStart"/>
      <w:r w:rsidR="00B32442">
        <w:t>71</w:t>
      </w:r>
      <w:proofErr w:type="spellEnd"/>
      <w:r w:rsidR="00B32442">
        <w:t>/</w:t>
      </w:r>
      <w:proofErr w:type="spellStart"/>
      <w:r w:rsidR="00B32442">
        <w:t>15</w:t>
      </w:r>
      <w:proofErr w:type="spellEnd"/>
      <w:r w:rsidR="00B32442">
        <w:t>)</w:t>
      </w:r>
      <w:r w:rsidR="00797C4B">
        <w:t xml:space="preserve"> </w:t>
      </w:r>
      <w:r w:rsidR="00B32442">
        <w:t xml:space="preserve"> </w:t>
      </w:r>
      <w:r w:rsidR="0070172A">
        <w:t>pokrenut</w:t>
      </w:r>
      <w:r w:rsidR="00797C4B">
        <w:t xml:space="preserve">  </w:t>
      </w:r>
      <w:r w:rsidR="0070172A">
        <w:t>je</w:t>
      </w:r>
      <w:r w:rsidR="00797C4B">
        <w:t xml:space="preserve"> </w:t>
      </w:r>
      <w:r w:rsidR="0070172A">
        <w:t xml:space="preserve"> pr</w:t>
      </w:r>
      <w:r w:rsidR="00B32442">
        <w:t>ethodni</w:t>
      </w:r>
      <w:r w:rsidR="00797C4B">
        <w:t xml:space="preserve"> </w:t>
      </w:r>
      <w:r w:rsidR="00B32442">
        <w:t xml:space="preserve"> postupak</w:t>
      </w:r>
      <w:r w:rsidR="00797C4B">
        <w:t xml:space="preserve"> </w:t>
      </w:r>
      <w:r w:rsidR="002B14B2">
        <w:t xml:space="preserve"> te </w:t>
      </w:r>
      <w:r w:rsidR="00797C4B">
        <w:t xml:space="preserve"> </w:t>
      </w:r>
      <w:r w:rsidR="002B14B2">
        <w:t>je</w:t>
      </w:r>
      <w:r w:rsidR="00797C4B">
        <w:t xml:space="preserve"> </w:t>
      </w:r>
      <w:r w:rsidR="002B14B2">
        <w:t xml:space="preserve"> imenovan</w:t>
      </w:r>
      <w:r w:rsidR="001551E9">
        <w:t>a</w:t>
      </w:r>
      <w:r w:rsidR="00797C4B">
        <w:t xml:space="preserve">  </w:t>
      </w:r>
      <w:r w:rsidR="001551E9">
        <w:t xml:space="preserve"> privremena </w:t>
      </w:r>
    </w:p>
    <w:p w:rsidRDefault="00797C4B" w:rsidP="00386CAB" w:rsidR="00797C4B">
      <w:pPr>
        <w:pStyle w:val="Tijeloteksta"/>
      </w:pPr>
    </w:p>
    <w:p w:rsidRDefault="00797C4B" w:rsidP="00797C4B" w:rsidR="00797C4B">
      <w:pPr>
        <w:pStyle w:val="Tijeloteksta"/>
        <w:jc w:val="center"/>
      </w:pPr>
      <w:r>
        <w:lastRenderedPageBreak/>
        <w:t>3</w:t>
      </w:r>
    </w:p>
    <w:p w:rsidRDefault="00797C4B" w:rsidP="00797C4B" w:rsidR="00797C4B">
      <w:pPr>
        <w:pStyle w:val="Tijeloteksta"/>
        <w:jc w:val="center"/>
      </w:pPr>
    </w:p>
    <w:p w:rsidRDefault="00797C4B" w:rsidP="00386CAB" w:rsidR="00797C4B">
      <w:pPr>
        <w:pStyle w:val="Tijeloteksta"/>
      </w:pPr>
    </w:p>
    <w:p w:rsidRDefault="00797C4B" w:rsidP="00386CAB" w:rsidR="00797C4B">
      <w:pPr>
        <w:pStyle w:val="Tijeloteksta"/>
      </w:pPr>
    </w:p>
    <w:p w:rsidRDefault="00797C4B" w:rsidP="00386CAB" w:rsidR="00797C4B">
      <w:pPr>
        <w:pStyle w:val="Tijeloteksta"/>
      </w:pPr>
    </w:p>
    <w:p w:rsidRDefault="002B14B2" w:rsidP="00386CAB" w:rsidR="0070172A">
      <w:pPr>
        <w:pStyle w:val="Tijeloteksta"/>
      </w:pPr>
      <w:r>
        <w:t>stečajn</w:t>
      </w:r>
      <w:r w:rsidR="001551E9">
        <w:t xml:space="preserve">a </w:t>
      </w:r>
      <w:r>
        <w:t>upravitelj</w:t>
      </w:r>
      <w:r w:rsidR="001551E9">
        <w:t>ica  kojoj</w:t>
      </w:r>
      <w:r w:rsidR="0070172A">
        <w:t xml:space="preserve"> je naloženo ispitati uvjete za otvaranje i provođenje stečajnog postupka nad dužnikom.</w:t>
      </w:r>
    </w:p>
    <w:p w:rsidRDefault="00797C4B" w:rsidP="0070172A" w:rsidR="00797C4B">
      <w:pPr>
        <w:jc w:val="both"/>
        <w:rPr>
          <w:sz w:val="22"/>
          <w:szCs w:val="22"/>
        </w:rPr>
      </w:pPr>
    </w:p>
    <w:p w:rsidRDefault="00E84C97" w:rsidP="0070172A" w:rsidR="00E84C97">
      <w:pPr>
        <w:jc w:val="both"/>
      </w:pPr>
      <w:r>
        <w:rPr>
          <w:sz w:val="22"/>
          <w:szCs w:val="22"/>
        </w:rPr>
        <w:tab/>
      </w:r>
      <w:r w:rsidR="00B64C16" w:rsidRPr="00B64C16">
        <w:t>Ročište radi rasprave</w:t>
      </w:r>
      <w:r w:rsidR="00B64C16">
        <w:t xml:space="preserve"> o uvjetima za otvaranje stečajnog postupka zakazano je za </w:t>
      </w:r>
      <w:proofErr w:type="spellStart"/>
      <w:r w:rsidR="00B64C16">
        <w:t>24</w:t>
      </w:r>
      <w:proofErr w:type="spellEnd"/>
      <w:r w:rsidR="00B64C16">
        <w:t xml:space="preserve">. veljače </w:t>
      </w:r>
      <w:proofErr w:type="spellStart"/>
      <w:r w:rsidR="00B64C16">
        <w:t>2016</w:t>
      </w:r>
      <w:proofErr w:type="spellEnd"/>
      <w:r w:rsidR="00B64C16">
        <w:t>. godine. Na istom ročištu</w:t>
      </w:r>
      <w:r w:rsidR="00471A60">
        <w:t>,</w:t>
      </w:r>
      <w:r w:rsidR="00B64C16">
        <w:t xml:space="preserve"> održanom u odsutnosti uredno pozvanog predlagatelja</w:t>
      </w:r>
      <w:r w:rsidR="00471A60">
        <w:t>,</w:t>
      </w:r>
      <w:r w:rsidR="00B64C16">
        <w:t xml:space="preserve"> zakonski zastupnik dužnika protivio se prijedlogu za otvaranje stečajnog postupka nad dužnikom</w:t>
      </w:r>
      <w:r w:rsidR="00471A60">
        <w:t xml:space="preserve">, te zatražio rok od </w:t>
      </w:r>
      <w:proofErr w:type="spellStart"/>
      <w:r w:rsidR="00471A60">
        <w:t>30</w:t>
      </w:r>
      <w:proofErr w:type="spellEnd"/>
      <w:r w:rsidR="00471A60">
        <w:t xml:space="preserve"> dana</w:t>
      </w:r>
      <w:r w:rsidR="00B64C16">
        <w:t xml:space="preserve"> u kojem roku će sudu dostaviti dokaz o nepostojanju stečajnog razloga </w:t>
      </w:r>
      <w:r w:rsidR="00183E94">
        <w:t xml:space="preserve">nesposobnosti za plaćanje na strani dužnika. Raspravnim rješenjem sud je zakonskom zastupniku dužnika dodijelio rok od </w:t>
      </w:r>
      <w:proofErr w:type="spellStart"/>
      <w:r w:rsidR="00183E94">
        <w:t>30</w:t>
      </w:r>
      <w:proofErr w:type="spellEnd"/>
      <w:r w:rsidR="00183E94">
        <w:t xml:space="preserve"> dana za dostavu dokaza o nepostojanju stečajnog razloga nesposobnos</w:t>
      </w:r>
      <w:r w:rsidR="00471A60">
        <w:t>ti za plaćanje</w:t>
      </w:r>
      <w:r w:rsidR="00183E94">
        <w:t xml:space="preserve">. </w:t>
      </w:r>
    </w:p>
    <w:p w:rsidRDefault="00183E94" w:rsidP="0070172A" w:rsidR="00183E94">
      <w:pPr>
        <w:jc w:val="both"/>
      </w:pPr>
    </w:p>
    <w:p w:rsidRDefault="00183E94" w:rsidP="00183E94" w:rsidR="00183E94">
      <w:pPr>
        <w:ind w:firstLine="708"/>
        <w:jc w:val="both"/>
      </w:pPr>
      <w:r>
        <w:t xml:space="preserve">Novo ročite radi rasprave o uvjetima za otvaranje stečajnog postupka zakazano je za </w:t>
      </w:r>
      <w:proofErr w:type="spellStart"/>
      <w:r>
        <w:t>19</w:t>
      </w:r>
      <w:proofErr w:type="spellEnd"/>
      <w:r>
        <w:t xml:space="preserve">. listopad </w:t>
      </w:r>
      <w:proofErr w:type="spellStart"/>
      <w:r>
        <w:t>2016</w:t>
      </w:r>
      <w:proofErr w:type="spellEnd"/>
      <w:r>
        <w:t>. godine, budući zakonski zastupnik dužnika nije u određenom mu roku u spis dostavio dokaz o nepostojanju steč</w:t>
      </w:r>
      <w:r w:rsidR="007C48B8">
        <w:t>ajnog razloga na strani dužnika.</w:t>
      </w:r>
    </w:p>
    <w:p w:rsidRDefault="007C48B8" w:rsidP="00183E94" w:rsidR="007C48B8">
      <w:pPr>
        <w:ind w:firstLine="708"/>
        <w:jc w:val="both"/>
      </w:pPr>
    </w:p>
    <w:p w:rsidRDefault="007C48B8" w:rsidP="00183E94" w:rsidR="007C48B8">
      <w:pPr>
        <w:ind w:firstLine="708"/>
        <w:jc w:val="both"/>
      </w:pPr>
      <w:r>
        <w:t xml:space="preserve">Na ročište održano dana </w:t>
      </w:r>
      <w:proofErr w:type="spellStart"/>
      <w:r>
        <w:t>19</w:t>
      </w:r>
      <w:proofErr w:type="spellEnd"/>
      <w:r>
        <w:t xml:space="preserve">. listopada </w:t>
      </w:r>
      <w:proofErr w:type="spellStart"/>
      <w:r>
        <w:t>2016</w:t>
      </w:r>
      <w:proofErr w:type="spellEnd"/>
      <w:r>
        <w:t xml:space="preserve">. godine, u odsutnosti uredno pozvanog predlagatelja, predlagatelj – vjerovnik dostavio je podnesak u kojem se očituje na način da se ne protivi prijedlogu stečajnog dužnika za odbijanje ili odbacivanje prijedloga za otvaranje stečajnog postupka ukoliko ga stečajni dužnik bude zahtijevao. </w:t>
      </w:r>
      <w:r w:rsidR="00F53052">
        <w:t xml:space="preserve">Na istom ročištu punomoćnik zakonskog zastupnika dužnika u spis je priložio podnesak  u kojem navodi da se protivi prijedlogu za otvaranje stečajnog postupka nad dužnikom budući dužnik smatra da nije ispunjen niti jedan od stečajnih razloga na strani dužnika. Ne može se smatrati da je dužnik prezadužen budući  vrijednost njegove imovine znatno premašuje njegove obveze prema vjerovnicima. Također, ne može se smatrati ni da je dužnik nesposoban za plaćanje </w:t>
      </w:r>
      <w:r w:rsidR="001E7608">
        <w:t xml:space="preserve">budući prema potvrdi o blokadi računa i novčanih sredstava FINE Osijek od </w:t>
      </w:r>
      <w:proofErr w:type="spellStart"/>
      <w:r w:rsidR="001E7608">
        <w:t>05</w:t>
      </w:r>
      <w:proofErr w:type="spellEnd"/>
      <w:r w:rsidR="001E7608">
        <w:t xml:space="preserve">. listopada </w:t>
      </w:r>
      <w:proofErr w:type="spellStart"/>
      <w:r w:rsidR="001E7608">
        <w:t>2016</w:t>
      </w:r>
      <w:proofErr w:type="spellEnd"/>
      <w:r w:rsidR="001E7608">
        <w:t>. godine obveze dužnika na dan izdavanja potvrde iznose 0,</w:t>
      </w:r>
      <w:proofErr w:type="spellStart"/>
      <w:r w:rsidR="001E7608">
        <w:t>00</w:t>
      </w:r>
      <w:proofErr w:type="spellEnd"/>
      <w:r w:rsidR="001E7608">
        <w:t xml:space="preserve"> kn a broj dana neprekidne blokade iznosi 0 dana.</w:t>
      </w:r>
    </w:p>
    <w:p w:rsidRDefault="007C48B8" w:rsidP="00183E94" w:rsidR="007C48B8" w:rsidRPr="00B64C16">
      <w:pPr>
        <w:ind w:firstLine="708"/>
        <w:jc w:val="both"/>
      </w:pPr>
    </w:p>
    <w:p w:rsidRDefault="001551E9" w:rsidP="00AF6952" w:rsidR="00797C4B">
      <w:pPr>
        <w:ind w:firstLine="708"/>
        <w:jc w:val="both"/>
      </w:pPr>
      <w:r>
        <w:t>Privremena  stečajna</w:t>
      </w:r>
      <w:r w:rsidR="00386CAB" w:rsidRPr="00B32442">
        <w:t xml:space="preserve"> upravitelj</w:t>
      </w:r>
      <w:r>
        <w:t>ica</w:t>
      </w:r>
      <w:r w:rsidR="008F2915">
        <w:t xml:space="preserve"> određena rješenjem ovog suda, na istom ročištu</w:t>
      </w:r>
      <w:r w:rsidR="00DA287A">
        <w:t>,</w:t>
      </w:r>
      <w:r>
        <w:t xml:space="preserve">  podnijela</w:t>
      </w:r>
      <w:r w:rsidR="00DA287A">
        <w:t xml:space="preserve"> je</w:t>
      </w:r>
      <w:r w:rsidR="00386CAB" w:rsidRPr="00B32442">
        <w:t xml:space="preserve"> izvješće o financijsko gospodarskom položaju stečajnog dužnika</w:t>
      </w:r>
      <w:r w:rsidR="00544BFC">
        <w:t>, koje je u pismenom obliku dostavljen</w:t>
      </w:r>
      <w:r w:rsidR="00471A60">
        <w:t xml:space="preserve">o dana </w:t>
      </w:r>
      <w:proofErr w:type="spellStart"/>
      <w:r w:rsidR="00471A60">
        <w:t>11</w:t>
      </w:r>
      <w:proofErr w:type="spellEnd"/>
      <w:r w:rsidR="00471A60">
        <w:t xml:space="preserve">. rujna </w:t>
      </w:r>
      <w:proofErr w:type="spellStart"/>
      <w:r w:rsidR="00471A60">
        <w:t>2015</w:t>
      </w:r>
      <w:proofErr w:type="spellEnd"/>
      <w:r w:rsidR="00471A60">
        <w:t xml:space="preserve">. godine te </w:t>
      </w:r>
      <w:r w:rsidR="00544BFC">
        <w:t xml:space="preserve">dopunu izvješća </w:t>
      </w:r>
      <w:r w:rsidR="00386CAB" w:rsidRPr="00B32442">
        <w:t xml:space="preserve"> iz kojeg je</w:t>
      </w:r>
      <w:r w:rsidR="00665BC4" w:rsidRPr="00B32442">
        <w:t xml:space="preserve"> razvidno</w:t>
      </w:r>
      <w:r w:rsidR="00544BFC">
        <w:t>,</w:t>
      </w:r>
      <w:r w:rsidR="00386CAB">
        <w:rPr>
          <w:sz w:val="22"/>
          <w:szCs w:val="22"/>
        </w:rPr>
        <w:t xml:space="preserve"> </w:t>
      </w:r>
      <w:r w:rsidR="00E6558D">
        <w:t xml:space="preserve">da je na temelju prijedloga </w:t>
      </w:r>
      <w:r w:rsidR="00544BFC">
        <w:t xml:space="preserve">dužnika </w:t>
      </w:r>
      <w:r w:rsidR="00E6558D">
        <w:t xml:space="preserve">za pokretanje postupka </w:t>
      </w:r>
      <w:proofErr w:type="spellStart"/>
      <w:r w:rsidR="00E6558D">
        <w:t>predstečajne</w:t>
      </w:r>
      <w:proofErr w:type="spellEnd"/>
      <w:r w:rsidR="00E6558D">
        <w:t xml:space="preserve"> nagodbe FINA </w:t>
      </w:r>
      <w:r w:rsidR="00544BFC">
        <w:t xml:space="preserve">dana </w:t>
      </w:r>
      <w:proofErr w:type="spellStart"/>
      <w:r w:rsidR="00544BFC">
        <w:t>1</w:t>
      </w:r>
      <w:r w:rsidR="007271FA">
        <w:t>1</w:t>
      </w:r>
      <w:proofErr w:type="spellEnd"/>
      <w:r w:rsidR="007271FA">
        <w:t>. lipnja</w:t>
      </w:r>
      <w:r w:rsidR="00544BFC">
        <w:t xml:space="preserve"> </w:t>
      </w:r>
      <w:proofErr w:type="spellStart"/>
      <w:r w:rsidR="00544BFC">
        <w:t>2014</w:t>
      </w:r>
      <w:proofErr w:type="spellEnd"/>
      <w:r w:rsidR="00544BFC">
        <w:t xml:space="preserve">. godine </w:t>
      </w:r>
      <w:r w:rsidR="00E6558D">
        <w:t xml:space="preserve">donijela rješenje o privremenoj mjeri kojom je deblokiran žiro račun dužnika koji je na dan </w:t>
      </w:r>
      <w:proofErr w:type="spellStart"/>
      <w:r w:rsidR="00E6558D">
        <w:t>24</w:t>
      </w:r>
      <w:proofErr w:type="spellEnd"/>
      <w:r w:rsidR="00E6558D">
        <w:t xml:space="preserve">. travanj </w:t>
      </w:r>
      <w:proofErr w:type="spellStart"/>
      <w:r w:rsidR="00E6558D">
        <w:t>2014</w:t>
      </w:r>
      <w:proofErr w:type="spellEnd"/>
      <w:r w:rsidR="00E6558D">
        <w:t xml:space="preserve">. godine bio blokiran za iznos od </w:t>
      </w:r>
      <w:proofErr w:type="spellStart"/>
      <w:r w:rsidR="00E6558D">
        <w:t>782.660</w:t>
      </w:r>
      <w:proofErr w:type="spellEnd"/>
      <w:r w:rsidR="00E6558D">
        <w:t>,</w:t>
      </w:r>
      <w:proofErr w:type="spellStart"/>
      <w:r w:rsidR="00E6558D">
        <w:t>85</w:t>
      </w:r>
      <w:proofErr w:type="spellEnd"/>
      <w:r w:rsidR="00E6558D">
        <w:t xml:space="preserve"> kn. Postupak </w:t>
      </w:r>
      <w:proofErr w:type="spellStart"/>
      <w:r w:rsidR="00E6558D">
        <w:t>predstečajne</w:t>
      </w:r>
      <w:proofErr w:type="spellEnd"/>
      <w:r w:rsidR="00E6558D">
        <w:t xml:space="preserve"> nagodbe nad dužnikom otvoren je </w:t>
      </w:r>
      <w:proofErr w:type="spellStart"/>
      <w:r w:rsidR="00E6558D">
        <w:t>15</w:t>
      </w:r>
      <w:proofErr w:type="spellEnd"/>
      <w:r w:rsidR="00E6558D">
        <w:t xml:space="preserve">. prosinca </w:t>
      </w:r>
      <w:proofErr w:type="spellStart"/>
      <w:r w:rsidR="00E6558D">
        <w:t>2014</w:t>
      </w:r>
      <w:proofErr w:type="spellEnd"/>
      <w:r w:rsidR="00E6558D">
        <w:t xml:space="preserve">. godine no isti je prekinut </w:t>
      </w:r>
      <w:proofErr w:type="spellStart"/>
      <w:r w:rsidR="00E6558D">
        <w:t>13</w:t>
      </w:r>
      <w:proofErr w:type="spellEnd"/>
      <w:r w:rsidR="00E6558D">
        <w:t xml:space="preserve">. srpnja </w:t>
      </w:r>
      <w:proofErr w:type="spellStart"/>
      <w:r w:rsidR="00E6558D">
        <w:t>2015</w:t>
      </w:r>
      <w:proofErr w:type="spellEnd"/>
      <w:r w:rsidR="00E6558D">
        <w:t>. godine na prijedlog Ministarstva financija. Temeljem potvrde o blokadi žiro računa i nov</w:t>
      </w:r>
      <w:r w:rsidR="00471A60">
        <w:t xml:space="preserve">čanih sredstava </w:t>
      </w:r>
      <w:proofErr w:type="spellStart"/>
      <w:r w:rsidR="00471A60">
        <w:t>ovršenika</w:t>
      </w:r>
      <w:proofErr w:type="spellEnd"/>
      <w:r w:rsidR="00471A60">
        <w:t xml:space="preserve"> izdan</w:t>
      </w:r>
      <w:r w:rsidR="00E6558D">
        <w:t xml:space="preserve">e od strane Financijske agencije, Sektor poslovne mreže Osijek 2. rujna </w:t>
      </w:r>
      <w:proofErr w:type="spellStart"/>
      <w:r w:rsidR="00E6558D">
        <w:t>2015</w:t>
      </w:r>
      <w:proofErr w:type="spellEnd"/>
      <w:r w:rsidR="00E6558D">
        <w:t>. godine, dužnik nema evidentiranu neprekidnu blokadu računa</w:t>
      </w:r>
      <w:r w:rsidR="00471A60">
        <w:t>,</w:t>
      </w:r>
      <w:r w:rsidR="00E6558D">
        <w:t xml:space="preserve"> budući FINA poslije prekida postupka nije donijela rješenje o obustavi postupka.</w:t>
      </w:r>
      <w:r w:rsidR="00471A60">
        <w:t xml:space="preserve"> N</w:t>
      </w:r>
      <w:r w:rsidR="007271FA">
        <w:t xml:space="preserve">epodmirene obveze dužnika </w:t>
      </w:r>
      <w:r w:rsidR="00D30BE4">
        <w:t xml:space="preserve">iz redoslijeda blokade, prije pokretanja postupka </w:t>
      </w:r>
      <w:proofErr w:type="spellStart"/>
      <w:r w:rsidR="00D30BE4">
        <w:t>predstečajne</w:t>
      </w:r>
      <w:proofErr w:type="spellEnd"/>
      <w:r w:rsidR="00D30BE4">
        <w:t xml:space="preserve"> nagodbe, evidentirane na dan </w:t>
      </w:r>
      <w:proofErr w:type="spellStart"/>
      <w:r w:rsidR="00D30BE4">
        <w:t>24</w:t>
      </w:r>
      <w:proofErr w:type="spellEnd"/>
      <w:r w:rsidR="00D30BE4">
        <w:t xml:space="preserve">. travanj </w:t>
      </w:r>
      <w:proofErr w:type="spellStart"/>
      <w:r w:rsidR="00D30BE4">
        <w:t>2014</w:t>
      </w:r>
      <w:proofErr w:type="spellEnd"/>
      <w:r w:rsidR="00D30BE4">
        <w:t xml:space="preserve">. godine, </w:t>
      </w:r>
      <w:r w:rsidR="00AF6952">
        <w:t xml:space="preserve">u iznosu od </w:t>
      </w:r>
      <w:proofErr w:type="spellStart"/>
      <w:r w:rsidR="00AF6952">
        <w:t>782.660</w:t>
      </w:r>
      <w:proofErr w:type="spellEnd"/>
      <w:r w:rsidR="00AF6952">
        <w:t>,</w:t>
      </w:r>
      <w:proofErr w:type="spellStart"/>
      <w:r w:rsidR="00AF6952">
        <w:t>85</w:t>
      </w:r>
      <w:proofErr w:type="spellEnd"/>
      <w:r w:rsidR="00AF6952">
        <w:t xml:space="preserve"> kn, </w:t>
      </w:r>
      <w:r w:rsidR="00D30BE4">
        <w:t xml:space="preserve">nisu podmirene </w:t>
      </w:r>
      <w:r w:rsidR="00AF6952">
        <w:t xml:space="preserve">ni do današnjeg dana. </w:t>
      </w:r>
      <w:r w:rsidR="007271FA">
        <w:t>Uvido</w:t>
      </w:r>
      <w:r w:rsidR="00E6558D">
        <w:t xml:space="preserve">m u knjigovodstvenu evidenciju dužnika, bruto bilancu dužnika na dan 4. rujan </w:t>
      </w:r>
      <w:proofErr w:type="spellStart"/>
      <w:r w:rsidR="00E6558D">
        <w:t>2015</w:t>
      </w:r>
      <w:proofErr w:type="spellEnd"/>
      <w:r w:rsidR="00E6558D">
        <w:t>. godine  utvrđeno je da dužnik ima dospjele a nepodmirene obveze u ukupnom iznosu od 2.885.584,</w:t>
      </w:r>
      <w:proofErr w:type="spellStart"/>
      <w:r w:rsidR="00E6558D">
        <w:t>16</w:t>
      </w:r>
      <w:proofErr w:type="spellEnd"/>
      <w:r w:rsidR="00E6558D">
        <w:t xml:space="preserve"> kn. Temeljem potvrde Ministarstva financija Porezna uprava Područni ured Slavonija i Baranja Ispostava Beli Manastir od 3. rujna </w:t>
      </w:r>
      <w:proofErr w:type="spellStart"/>
      <w:r w:rsidR="00E6558D">
        <w:t>2015</w:t>
      </w:r>
      <w:proofErr w:type="spellEnd"/>
      <w:r w:rsidR="00E6558D">
        <w:t xml:space="preserve">. godine utvrđeno je da dužnik </w:t>
      </w:r>
    </w:p>
    <w:p w:rsidRDefault="00797C4B" w:rsidP="00797C4B" w:rsidR="00797C4B">
      <w:pPr>
        <w:jc w:val="center"/>
      </w:pPr>
      <w:r>
        <w:lastRenderedPageBreak/>
        <w:t>4</w:t>
      </w:r>
    </w:p>
    <w:p w:rsidRDefault="00797C4B" w:rsidP="00797C4B" w:rsidR="00797C4B">
      <w:pPr>
        <w:jc w:val="both"/>
      </w:pPr>
    </w:p>
    <w:p w:rsidRDefault="00797C4B" w:rsidP="00797C4B" w:rsidR="00797C4B">
      <w:pPr>
        <w:jc w:val="both"/>
      </w:pPr>
    </w:p>
    <w:p w:rsidRDefault="00797C4B" w:rsidP="00797C4B" w:rsidR="00797C4B">
      <w:pPr>
        <w:jc w:val="both"/>
      </w:pPr>
    </w:p>
    <w:p w:rsidRDefault="00E6558D" w:rsidP="00797C4B" w:rsidR="00797C4B">
      <w:pPr>
        <w:jc w:val="both"/>
      </w:pPr>
      <w:r>
        <w:t>ima dug kao porezni obveznik u ukupnom iznosu od 1.491.570,</w:t>
      </w:r>
      <w:proofErr w:type="spellStart"/>
      <w:r>
        <w:t>39</w:t>
      </w:r>
      <w:proofErr w:type="spellEnd"/>
      <w:r>
        <w:t xml:space="preserve"> kn i to s osnova PDV-a, poreza na dohodak od nesamostalnog rada, doprinosa za mirovinsko i zdravstveno osiguranje te drugih javnih davanja. Prema </w:t>
      </w:r>
      <w:proofErr w:type="spellStart"/>
      <w:r>
        <w:t>prokaznom</w:t>
      </w:r>
      <w:proofErr w:type="spellEnd"/>
      <w:r>
        <w:t xml:space="preserve"> popisu imovine za dužnika koji je </w:t>
      </w:r>
    </w:p>
    <w:p w:rsidRDefault="00E6558D" w:rsidP="00797C4B" w:rsidR="00E6558D">
      <w:pPr>
        <w:jc w:val="both"/>
      </w:pPr>
      <w:r>
        <w:t xml:space="preserve">ovjeren kod javnog bilježnika Dragice Dumančić iz Osijeka 7. rujna </w:t>
      </w:r>
      <w:proofErr w:type="spellStart"/>
      <w:r>
        <w:t>2015</w:t>
      </w:r>
      <w:proofErr w:type="spellEnd"/>
      <w:r>
        <w:t xml:space="preserve">. godine imovinu dužnika čine nekretnine upisane u </w:t>
      </w:r>
      <w:proofErr w:type="spellStart"/>
      <w:r>
        <w:t>zk.ul</w:t>
      </w:r>
      <w:proofErr w:type="spellEnd"/>
      <w:r>
        <w:t xml:space="preserve">. </w:t>
      </w:r>
      <w:proofErr w:type="spellStart"/>
      <w:r>
        <w:t>17890</w:t>
      </w:r>
      <w:proofErr w:type="spellEnd"/>
      <w:r>
        <w:t xml:space="preserve"> k.o. Osijek i to </w:t>
      </w:r>
      <w:proofErr w:type="spellStart"/>
      <w:r>
        <w:t>kč.br</w:t>
      </w:r>
      <w:proofErr w:type="spellEnd"/>
      <w:r>
        <w:t xml:space="preserve">. </w:t>
      </w:r>
      <w:proofErr w:type="spellStart"/>
      <w:r>
        <w:t>10774</w:t>
      </w:r>
      <w:proofErr w:type="spellEnd"/>
      <w:r>
        <w:t>/</w:t>
      </w:r>
      <w:proofErr w:type="spellStart"/>
      <w:r>
        <w:t>21</w:t>
      </w:r>
      <w:proofErr w:type="spellEnd"/>
      <w:r>
        <w:t xml:space="preserve"> u naravi poslovna zgrada (ured i skladište građevinskog materijala) i dvorište u Ulici Hrastova </w:t>
      </w:r>
      <w:proofErr w:type="spellStart"/>
      <w:r>
        <w:t>10</w:t>
      </w:r>
      <w:proofErr w:type="spellEnd"/>
      <w:r>
        <w:t xml:space="preserve">, nekretnine upisane u </w:t>
      </w:r>
      <w:proofErr w:type="spellStart"/>
      <w:r>
        <w:t>zk.ul</w:t>
      </w:r>
      <w:proofErr w:type="spellEnd"/>
      <w:r>
        <w:t xml:space="preserve">. </w:t>
      </w:r>
      <w:proofErr w:type="spellStart"/>
      <w:r>
        <w:t>18328</w:t>
      </w:r>
      <w:proofErr w:type="spellEnd"/>
      <w:r>
        <w:t xml:space="preserve"> k.o. Osijek i to </w:t>
      </w:r>
      <w:proofErr w:type="spellStart"/>
      <w:r>
        <w:t>kč.br</w:t>
      </w:r>
      <w:proofErr w:type="spellEnd"/>
      <w:r>
        <w:t xml:space="preserve">. </w:t>
      </w:r>
      <w:proofErr w:type="spellStart"/>
      <w:r>
        <w:t>10774</w:t>
      </w:r>
      <w:proofErr w:type="spellEnd"/>
      <w:r>
        <w:t>/</w:t>
      </w:r>
      <w:proofErr w:type="spellStart"/>
      <w:r>
        <w:t>47</w:t>
      </w:r>
      <w:proofErr w:type="spellEnd"/>
      <w:r>
        <w:t xml:space="preserve"> u naravi oranica u Ulici Borova, te novčane tražbine u iznosu od </w:t>
      </w:r>
      <w:proofErr w:type="spellStart"/>
      <w:r>
        <w:t>410.562</w:t>
      </w:r>
      <w:proofErr w:type="spellEnd"/>
      <w:r>
        <w:t>,</w:t>
      </w:r>
      <w:proofErr w:type="spellStart"/>
      <w:r>
        <w:t>66</w:t>
      </w:r>
      <w:proofErr w:type="spellEnd"/>
      <w:r>
        <w:t xml:space="preserve"> kn. Nekretnine u vlasništvu stečajnog dužnika opterećene su </w:t>
      </w:r>
      <w:proofErr w:type="spellStart"/>
      <w:r>
        <w:t>razlučnim</w:t>
      </w:r>
      <w:proofErr w:type="spellEnd"/>
      <w:r>
        <w:t xml:space="preserve"> pravom u korist </w:t>
      </w:r>
      <w:proofErr w:type="spellStart"/>
      <w:r>
        <w:t>OTP</w:t>
      </w:r>
      <w:proofErr w:type="spellEnd"/>
      <w:r>
        <w:t xml:space="preserve"> banka Hrvatska d.d. Zadar, </w:t>
      </w:r>
      <w:proofErr w:type="spellStart"/>
      <w:r>
        <w:t>Ljubelj</w:t>
      </w:r>
      <w:proofErr w:type="spellEnd"/>
      <w:r>
        <w:t xml:space="preserve">  Dragutina iz Darde, Grubišić Josipa iz Osijeka, Grubišić Smiljane iz Osijeka, Zorić – </w:t>
      </w:r>
      <w:proofErr w:type="spellStart"/>
      <w:r>
        <w:t>Ljubelj</w:t>
      </w:r>
      <w:proofErr w:type="spellEnd"/>
      <w:r>
        <w:t xml:space="preserve"> Zdravke iz Osijeka. Temeljem uvjerenja MUP-a Policijske uprave Osječko-baranjske od 3. rujna </w:t>
      </w:r>
      <w:proofErr w:type="spellStart"/>
      <w:r>
        <w:t>2015</w:t>
      </w:r>
      <w:proofErr w:type="spellEnd"/>
      <w:r>
        <w:t>. godine utvrđeno je da dužnik nije evidentiran kao vlasnik motornih vozila.</w:t>
      </w:r>
    </w:p>
    <w:p w:rsidRDefault="00687E02" w:rsidP="00E6558D" w:rsidR="00687E02">
      <w:pPr>
        <w:jc w:val="both"/>
      </w:pPr>
    </w:p>
    <w:p w:rsidRDefault="00687E02" w:rsidP="00687E02" w:rsidR="00687E02">
      <w:pPr>
        <w:ind w:firstLine="708"/>
        <w:jc w:val="both"/>
      </w:pPr>
      <w:r>
        <w:t>Na temelju svih podataka navedenih u izvješću privremena stečajna upraviteljica izvodi zaključak da je stečajni dužnik nesposoban za plaćanje i prezadužen, te budući da su ispunjeni uvjeti predviđeni člankom 4. Stečajnog zakona predlaže stečajnom sucu otvaranje stečajnog postupka nad dužnikom.</w:t>
      </w:r>
      <w:r w:rsidR="004611A6">
        <w:t xml:space="preserve"> </w:t>
      </w:r>
    </w:p>
    <w:p w:rsidRDefault="004611A6" w:rsidP="00687E02" w:rsidR="004611A6">
      <w:pPr>
        <w:ind w:firstLine="708"/>
        <w:jc w:val="both"/>
      </w:pPr>
    </w:p>
    <w:p w:rsidRDefault="004611A6" w:rsidP="00687E02" w:rsidR="004611A6">
      <w:pPr>
        <w:ind w:firstLine="708"/>
        <w:jc w:val="both"/>
      </w:pPr>
      <w:r>
        <w:t>Raspravnim rješenjem privremena stečajna upraviteljica obvezana je u roku od 3 dana u spis dostaviti očevidnik o redoslijedu plaćanja FINE</w:t>
      </w:r>
      <w:r w:rsidR="007E5D5B">
        <w:t>,</w:t>
      </w:r>
      <w:r>
        <w:t xml:space="preserve"> za dužnika</w:t>
      </w:r>
      <w:r w:rsidR="007E5D5B">
        <w:t>,</w:t>
      </w:r>
      <w:r>
        <w:t xml:space="preserve"> kao i potvrdu o broju dana neprekidne blokade žiro računa</w:t>
      </w:r>
      <w:r w:rsidR="007E5D5B">
        <w:t>,</w:t>
      </w:r>
      <w:r>
        <w:t xml:space="preserve"> prije donošenja privremene mjere kojom je </w:t>
      </w:r>
      <w:r w:rsidR="00BF55C5">
        <w:t>žiro račun deblokiran.</w:t>
      </w:r>
    </w:p>
    <w:p w:rsidRDefault="00BF55C5" w:rsidP="00687E02" w:rsidR="00BF55C5">
      <w:pPr>
        <w:ind w:firstLine="708"/>
        <w:jc w:val="both"/>
      </w:pPr>
    </w:p>
    <w:p w:rsidRDefault="00BF55C5" w:rsidP="00687E02" w:rsidR="00BF55C5">
      <w:pPr>
        <w:ind w:firstLine="708"/>
        <w:jc w:val="both"/>
      </w:pPr>
      <w:r>
        <w:t xml:space="preserve">Privremena stečajna upraviteljica dana </w:t>
      </w:r>
      <w:proofErr w:type="spellStart"/>
      <w:r>
        <w:t>21</w:t>
      </w:r>
      <w:proofErr w:type="spellEnd"/>
      <w:r>
        <w:t xml:space="preserve">. listopada </w:t>
      </w:r>
      <w:proofErr w:type="spellStart"/>
      <w:r>
        <w:t>2016</w:t>
      </w:r>
      <w:proofErr w:type="spellEnd"/>
      <w:r>
        <w:t xml:space="preserve">. godine u spis je dostavila očevidnik o redoslijedu plaćanja FINE Osijek od </w:t>
      </w:r>
      <w:proofErr w:type="spellStart"/>
      <w:r>
        <w:t>20</w:t>
      </w:r>
      <w:proofErr w:type="spellEnd"/>
      <w:r>
        <w:t xml:space="preserve">. listopada </w:t>
      </w:r>
      <w:proofErr w:type="spellStart"/>
      <w:r>
        <w:t>2016</w:t>
      </w:r>
      <w:proofErr w:type="spellEnd"/>
      <w:r>
        <w:t xml:space="preserve">. godine za dužnika </w:t>
      </w:r>
      <w:r w:rsidR="00390B39">
        <w:t>kao i očevidnik o danima insolventnosti za dužnika.</w:t>
      </w:r>
      <w:r w:rsidR="005B627A">
        <w:t xml:space="preserve"> Također, dana </w:t>
      </w:r>
      <w:proofErr w:type="spellStart"/>
      <w:r w:rsidR="005B627A">
        <w:t>24</w:t>
      </w:r>
      <w:proofErr w:type="spellEnd"/>
      <w:r w:rsidR="005B627A">
        <w:t xml:space="preserve">. listopada </w:t>
      </w:r>
      <w:proofErr w:type="spellStart"/>
      <w:r w:rsidR="005B627A">
        <w:t>2016</w:t>
      </w:r>
      <w:proofErr w:type="spellEnd"/>
      <w:r w:rsidR="005B627A">
        <w:t xml:space="preserve">. godine u spis </w:t>
      </w:r>
      <w:r w:rsidR="00057EA3">
        <w:t>je dostavila potvrdu FINE Zagreb</w:t>
      </w:r>
      <w:r w:rsidR="005B627A">
        <w:t xml:space="preserve"> o visini blokade žiro računa dužnika.</w:t>
      </w:r>
    </w:p>
    <w:p w:rsidRDefault="0098290E" w:rsidP="00687E02" w:rsidR="0098290E">
      <w:pPr>
        <w:ind w:firstLine="708"/>
        <w:jc w:val="both"/>
      </w:pPr>
    </w:p>
    <w:p w:rsidRDefault="0098290E" w:rsidP="005F2669" w:rsidR="00390B39">
      <w:pPr>
        <w:ind w:firstLine="708"/>
        <w:jc w:val="both"/>
      </w:pPr>
      <w:r>
        <w:t>U dokaznom postupku izvr</w:t>
      </w:r>
      <w:r w:rsidR="00BF55C5">
        <w:t>šen je uvid u priloženu dokument</w:t>
      </w:r>
      <w:r>
        <w:t xml:space="preserve">aciju u spisu: </w:t>
      </w:r>
      <w:r w:rsidR="004A67C7">
        <w:t xml:space="preserve">prijedlog za otvaranje stečajnog postupka od 3. kolovoza </w:t>
      </w:r>
      <w:proofErr w:type="spellStart"/>
      <w:r w:rsidR="004A67C7">
        <w:t>2015</w:t>
      </w:r>
      <w:proofErr w:type="spellEnd"/>
      <w:r w:rsidR="004A67C7">
        <w:t xml:space="preserve">. godine, očevidnik o redoslijedu plaćanja FINE Osijek od </w:t>
      </w:r>
      <w:proofErr w:type="spellStart"/>
      <w:r w:rsidR="004A67C7">
        <w:t>24</w:t>
      </w:r>
      <w:proofErr w:type="spellEnd"/>
      <w:r w:rsidR="004A67C7">
        <w:t xml:space="preserve">. travnja </w:t>
      </w:r>
      <w:proofErr w:type="spellStart"/>
      <w:r w:rsidR="004A67C7">
        <w:t>2014</w:t>
      </w:r>
      <w:proofErr w:type="spellEnd"/>
      <w:r w:rsidR="004A67C7">
        <w:t xml:space="preserve">. godine, izvadak iz sudskog registra za dužnika od  </w:t>
      </w:r>
      <w:proofErr w:type="spellStart"/>
      <w:r w:rsidR="004A67C7">
        <w:t>18</w:t>
      </w:r>
      <w:proofErr w:type="spellEnd"/>
      <w:r w:rsidR="004A67C7">
        <w:t xml:space="preserve">. kolovoza </w:t>
      </w:r>
      <w:proofErr w:type="spellStart"/>
      <w:r w:rsidR="004A67C7">
        <w:t>2015</w:t>
      </w:r>
      <w:proofErr w:type="spellEnd"/>
      <w:r w:rsidR="004A67C7">
        <w:t xml:space="preserve">. godine, izvješće privremene stečajne upraviteljice od </w:t>
      </w:r>
      <w:proofErr w:type="spellStart"/>
      <w:r w:rsidR="004A67C7">
        <w:t>11</w:t>
      </w:r>
      <w:proofErr w:type="spellEnd"/>
      <w:r w:rsidR="004A67C7">
        <w:t xml:space="preserve">. rujna </w:t>
      </w:r>
      <w:proofErr w:type="spellStart"/>
      <w:r w:rsidR="004A67C7">
        <w:t>2015</w:t>
      </w:r>
      <w:proofErr w:type="spellEnd"/>
      <w:r w:rsidR="004A67C7">
        <w:t>. godine, rješenje FINE Regionalni cen</w:t>
      </w:r>
      <w:r w:rsidR="00F41535">
        <w:t xml:space="preserve">tar Zagreb Nagodbeno vijeće </w:t>
      </w:r>
      <w:proofErr w:type="spellStart"/>
      <w:r w:rsidR="00F41535">
        <w:t>HR01</w:t>
      </w:r>
      <w:proofErr w:type="spellEnd"/>
      <w:r w:rsidR="004A67C7">
        <w:t xml:space="preserve"> Klasa: </w:t>
      </w:r>
      <w:proofErr w:type="spellStart"/>
      <w:r w:rsidR="004A67C7">
        <w:t>UP</w:t>
      </w:r>
      <w:proofErr w:type="spellEnd"/>
      <w:r w:rsidR="004A67C7">
        <w:t>-I/</w:t>
      </w:r>
      <w:proofErr w:type="spellStart"/>
      <w:r w:rsidR="004A67C7">
        <w:t>110</w:t>
      </w:r>
      <w:proofErr w:type="spellEnd"/>
      <w:r w:rsidR="004A67C7">
        <w:t>/</w:t>
      </w:r>
      <w:proofErr w:type="spellStart"/>
      <w:r w:rsidR="004A67C7">
        <w:t>07</w:t>
      </w:r>
      <w:proofErr w:type="spellEnd"/>
      <w:r w:rsidR="004A67C7">
        <w:t>/</w:t>
      </w:r>
      <w:proofErr w:type="spellStart"/>
      <w:r w:rsidR="004A67C7">
        <w:t>14</w:t>
      </w:r>
      <w:proofErr w:type="spellEnd"/>
      <w:r w:rsidR="004A67C7">
        <w:t>-</w:t>
      </w:r>
      <w:proofErr w:type="spellStart"/>
      <w:r w:rsidR="004A67C7">
        <w:t>01</w:t>
      </w:r>
      <w:proofErr w:type="spellEnd"/>
      <w:r w:rsidR="004A67C7">
        <w:t>/</w:t>
      </w:r>
      <w:proofErr w:type="spellStart"/>
      <w:r w:rsidR="004A67C7">
        <w:t>6818</w:t>
      </w:r>
      <w:proofErr w:type="spellEnd"/>
      <w:r w:rsidR="004A67C7">
        <w:t xml:space="preserve"> </w:t>
      </w:r>
      <w:proofErr w:type="spellStart"/>
      <w:r w:rsidR="004A67C7">
        <w:t>Ur.broj</w:t>
      </w:r>
      <w:proofErr w:type="spellEnd"/>
      <w:r w:rsidR="004A67C7">
        <w:t>:</w:t>
      </w:r>
      <w:proofErr w:type="spellStart"/>
      <w:r w:rsidR="004A67C7">
        <w:t>04</w:t>
      </w:r>
      <w:proofErr w:type="spellEnd"/>
      <w:r w:rsidR="004A67C7">
        <w:t>-</w:t>
      </w:r>
      <w:proofErr w:type="spellStart"/>
      <w:r w:rsidR="004A67C7">
        <w:t>06</w:t>
      </w:r>
      <w:proofErr w:type="spellEnd"/>
      <w:r w:rsidR="004A67C7">
        <w:t>-</w:t>
      </w:r>
      <w:proofErr w:type="spellStart"/>
      <w:r w:rsidR="004A67C7">
        <w:t>15</w:t>
      </w:r>
      <w:proofErr w:type="spellEnd"/>
      <w:r w:rsidR="004A67C7">
        <w:t>-</w:t>
      </w:r>
      <w:proofErr w:type="spellStart"/>
      <w:r w:rsidR="004A67C7">
        <w:t>6818</w:t>
      </w:r>
      <w:proofErr w:type="spellEnd"/>
      <w:r w:rsidR="004A67C7">
        <w:t>-</w:t>
      </w:r>
      <w:proofErr w:type="spellStart"/>
      <w:r w:rsidR="004A67C7">
        <w:t>81</w:t>
      </w:r>
      <w:proofErr w:type="spellEnd"/>
      <w:r w:rsidR="004A67C7">
        <w:t xml:space="preserve"> od </w:t>
      </w:r>
      <w:proofErr w:type="spellStart"/>
      <w:r w:rsidR="004A67C7">
        <w:t>13</w:t>
      </w:r>
      <w:proofErr w:type="spellEnd"/>
      <w:r w:rsidR="004A67C7">
        <w:t xml:space="preserve">. srpnja </w:t>
      </w:r>
      <w:proofErr w:type="spellStart"/>
      <w:r w:rsidR="004A67C7">
        <w:t>2015</w:t>
      </w:r>
      <w:proofErr w:type="spellEnd"/>
      <w:r w:rsidR="004A67C7">
        <w:t xml:space="preserve">. godine, potvrdu FINE Osijek od 2. rujna </w:t>
      </w:r>
      <w:proofErr w:type="spellStart"/>
      <w:r w:rsidR="004A67C7">
        <w:t>2015</w:t>
      </w:r>
      <w:proofErr w:type="spellEnd"/>
      <w:r w:rsidR="004A67C7">
        <w:t xml:space="preserve">. godine, bruto bilancu dužnika za razdoblje od 1. siječanj </w:t>
      </w:r>
      <w:proofErr w:type="spellStart"/>
      <w:r w:rsidR="004A67C7">
        <w:t>2015</w:t>
      </w:r>
      <w:proofErr w:type="spellEnd"/>
      <w:r w:rsidR="004A67C7">
        <w:t xml:space="preserve">. do 4. rujan </w:t>
      </w:r>
      <w:proofErr w:type="spellStart"/>
      <w:r w:rsidR="004A67C7">
        <w:t>2015</w:t>
      </w:r>
      <w:proofErr w:type="spellEnd"/>
      <w:r w:rsidR="004A67C7">
        <w:t xml:space="preserve">. godine, </w:t>
      </w:r>
      <w:proofErr w:type="spellStart"/>
      <w:r w:rsidR="004A67C7">
        <w:t>prokazni</w:t>
      </w:r>
      <w:proofErr w:type="spellEnd"/>
      <w:r w:rsidR="004A67C7">
        <w:t xml:space="preserve"> popis imovine za dužnika ovjeren kod javnog bilježnika Dragice Dumančić iz Osijeka 7. rujna </w:t>
      </w:r>
      <w:proofErr w:type="spellStart"/>
      <w:r w:rsidR="004A67C7">
        <w:t>2015</w:t>
      </w:r>
      <w:proofErr w:type="spellEnd"/>
      <w:r w:rsidR="004A67C7">
        <w:t xml:space="preserve">. godine, izvatke iz zemljišne knjige Općinskog suda u Osijeku, uvjerenje MUP-a Policijska uprava Osječko-baranjska Policijska postaja Beli Manastir od 3. rujna </w:t>
      </w:r>
      <w:proofErr w:type="spellStart"/>
      <w:r w:rsidR="004A67C7">
        <w:t>2015</w:t>
      </w:r>
      <w:proofErr w:type="spellEnd"/>
      <w:r w:rsidR="004A67C7">
        <w:t>. godine, podnesak stečajnog dužnik</w:t>
      </w:r>
      <w:r w:rsidR="00027767">
        <w:t xml:space="preserve">a od </w:t>
      </w:r>
      <w:proofErr w:type="spellStart"/>
      <w:r w:rsidR="00027767">
        <w:t>19</w:t>
      </w:r>
      <w:proofErr w:type="spellEnd"/>
      <w:r w:rsidR="00027767">
        <w:t xml:space="preserve">. listopada </w:t>
      </w:r>
      <w:proofErr w:type="spellStart"/>
      <w:r w:rsidR="00027767">
        <w:t>2016</w:t>
      </w:r>
      <w:proofErr w:type="spellEnd"/>
      <w:r w:rsidR="00027767">
        <w:t xml:space="preserve">. godine, potvrdu FINE Osijek od </w:t>
      </w:r>
      <w:proofErr w:type="spellStart"/>
      <w:r w:rsidR="00027767">
        <w:t>05</w:t>
      </w:r>
      <w:proofErr w:type="spellEnd"/>
      <w:r w:rsidR="00027767">
        <w:t xml:space="preserve">. listopada </w:t>
      </w:r>
      <w:proofErr w:type="spellStart"/>
      <w:r w:rsidR="00027767">
        <w:t>2016</w:t>
      </w:r>
      <w:proofErr w:type="spellEnd"/>
      <w:r w:rsidR="00027767">
        <w:t>. godine, očevidnik o redoslijedu plaćanja FINE Osijek</w:t>
      </w:r>
      <w:r w:rsidR="00C31AE0">
        <w:t xml:space="preserve"> od </w:t>
      </w:r>
      <w:proofErr w:type="spellStart"/>
      <w:r w:rsidR="00C31AE0">
        <w:t>20</w:t>
      </w:r>
      <w:proofErr w:type="spellEnd"/>
      <w:r w:rsidR="00C31AE0">
        <w:t xml:space="preserve">. listopada </w:t>
      </w:r>
      <w:proofErr w:type="spellStart"/>
      <w:r w:rsidR="00C31AE0">
        <w:t>2</w:t>
      </w:r>
      <w:r w:rsidR="00057EA3">
        <w:t>016</w:t>
      </w:r>
      <w:proofErr w:type="spellEnd"/>
      <w:r w:rsidR="00057EA3">
        <w:t>. godine, potvrda FINE Zagreb</w:t>
      </w:r>
      <w:r w:rsidR="00C31AE0">
        <w:t xml:space="preserve"> od </w:t>
      </w:r>
      <w:proofErr w:type="spellStart"/>
      <w:r w:rsidR="00C31AE0">
        <w:t>24</w:t>
      </w:r>
      <w:proofErr w:type="spellEnd"/>
      <w:r w:rsidR="00C31AE0">
        <w:t xml:space="preserve">. listopada </w:t>
      </w:r>
      <w:proofErr w:type="spellStart"/>
      <w:r w:rsidR="00C31AE0">
        <w:t>2016</w:t>
      </w:r>
      <w:proofErr w:type="spellEnd"/>
      <w:r w:rsidR="00C31AE0">
        <w:t>. godine.</w:t>
      </w:r>
    </w:p>
    <w:p w:rsidRDefault="005F2669" w:rsidP="005F2669" w:rsidR="005F2669">
      <w:pPr>
        <w:ind w:firstLine="708"/>
        <w:jc w:val="both"/>
      </w:pPr>
    </w:p>
    <w:p w:rsidRDefault="00027767" w:rsidP="0098290E" w:rsidR="00797C4B">
      <w:pPr>
        <w:ind w:firstLine="708"/>
        <w:jc w:val="both"/>
      </w:pPr>
      <w:r>
        <w:t>Službenim putem pribavljeno je</w:t>
      </w:r>
      <w:r w:rsidR="007E5D5B">
        <w:t xml:space="preserve">, sa web stranice FINE, </w:t>
      </w:r>
      <w:r>
        <w:t>rješenje o privremenoj mjeri FINE Regionalni centar Zagreb Klasa:</w:t>
      </w:r>
      <w:r w:rsidR="00A36EFD">
        <w:t xml:space="preserve"> </w:t>
      </w:r>
      <w:proofErr w:type="spellStart"/>
      <w:r>
        <w:t>UP</w:t>
      </w:r>
      <w:proofErr w:type="spellEnd"/>
      <w:r>
        <w:t>-1/</w:t>
      </w:r>
      <w:proofErr w:type="spellStart"/>
      <w:r>
        <w:t>110</w:t>
      </w:r>
      <w:proofErr w:type="spellEnd"/>
      <w:r>
        <w:t>/</w:t>
      </w:r>
      <w:proofErr w:type="spellStart"/>
      <w:r>
        <w:t>07</w:t>
      </w:r>
      <w:proofErr w:type="spellEnd"/>
      <w:r>
        <w:t>/</w:t>
      </w:r>
      <w:proofErr w:type="spellStart"/>
      <w:r>
        <w:t>114</w:t>
      </w:r>
      <w:proofErr w:type="spellEnd"/>
      <w:r>
        <w:t>-</w:t>
      </w:r>
      <w:proofErr w:type="spellStart"/>
      <w:r>
        <w:t>01</w:t>
      </w:r>
      <w:proofErr w:type="spellEnd"/>
      <w:r>
        <w:t>/</w:t>
      </w:r>
      <w:proofErr w:type="spellStart"/>
      <w:r>
        <w:t>6818</w:t>
      </w:r>
      <w:proofErr w:type="spellEnd"/>
      <w:r>
        <w:t xml:space="preserve"> </w:t>
      </w:r>
      <w:proofErr w:type="spellStart"/>
      <w:r>
        <w:t>Ur.broj</w:t>
      </w:r>
      <w:proofErr w:type="spellEnd"/>
      <w:r>
        <w:t>:</w:t>
      </w:r>
      <w:proofErr w:type="spellStart"/>
      <w:r>
        <w:t>04</w:t>
      </w:r>
      <w:proofErr w:type="spellEnd"/>
      <w:r>
        <w:t>-</w:t>
      </w:r>
      <w:proofErr w:type="spellStart"/>
      <w:r>
        <w:t>06</w:t>
      </w:r>
      <w:proofErr w:type="spellEnd"/>
      <w:r>
        <w:t>-</w:t>
      </w:r>
      <w:proofErr w:type="spellStart"/>
      <w:r>
        <w:t>14</w:t>
      </w:r>
      <w:proofErr w:type="spellEnd"/>
      <w:r>
        <w:t>-</w:t>
      </w:r>
      <w:proofErr w:type="spellStart"/>
      <w:r>
        <w:t>6818</w:t>
      </w:r>
      <w:proofErr w:type="spellEnd"/>
      <w:r>
        <w:t>-</w:t>
      </w:r>
      <w:proofErr w:type="spellStart"/>
      <w:r>
        <w:t>15</w:t>
      </w:r>
      <w:proofErr w:type="spellEnd"/>
      <w:r>
        <w:t xml:space="preserve"> od </w:t>
      </w:r>
      <w:proofErr w:type="spellStart"/>
      <w:r>
        <w:t>11</w:t>
      </w:r>
      <w:proofErr w:type="spellEnd"/>
      <w:r>
        <w:t xml:space="preserve">. lipnja </w:t>
      </w:r>
      <w:proofErr w:type="spellStart"/>
      <w:r>
        <w:t>2014</w:t>
      </w:r>
      <w:proofErr w:type="spellEnd"/>
      <w:r>
        <w:t>. g</w:t>
      </w:r>
      <w:r w:rsidR="00390B39">
        <w:t>odine i rješenje o otvaranju pos</w:t>
      </w:r>
      <w:r>
        <w:t xml:space="preserve">tupka </w:t>
      </w:r>
      <w:proofErr w:type="spellStart"/>
      <w:r>
        <w:t>predstečajne</w:t>
      </w:r>
      <w:proofErr w:type="spellEnd"/>
      <w:r>
        <w:t xml:space="preserve"> nagodbe </w:t>
      </w:r>
    </w:p>
    <w:p w:rsidRDefault="00797C4B" w:rsidP="00797C4B" w:rsidR="00797C4B">
      <w:pPr>
        <w:jc w:val="both"/>
      </w:pPr>
    </w:p>
    <w:p w:rsidRDefault="00797C4B" w:rsidP="00797C4B" w:rsidR="00797C4B">
      <w:pPr>
        <w:jc w:val="center"/>
      </w:pPr>
      <w:r>
        <w:t>5</w:t>
      </w:r>
    </w:p>
    <w:p w:rsidRDefault="00797C4B" w:rsidP="00797C4B" w:rsidR="00797C4B">
      <w:pPr>
        <w:jc w:val="center"/>
      </w:pPr>
    </w:p>
    <w:p w:rsidRDefault="00797C4B" w:rsidP="00797C4B" w:rsidR="00797C4B">
      <w:pPr>
        <w:jc w:val="both"/>
      </w:pPr>
    </w:p>
    <w:p w:rsidRDefault="00797C4B" w:rsidP="00797C4B" w:rsidR="00797C4B">
      <w:pPr>
        <w:jc w:val="both"/>
      </w:pPr>
    </w:p>
    <w:p w:rsidRDefault="00027767" w:rsidP="00797C4B" w:rsidR="00665BC4">
      <w:pPr>
        <w:jc w:val="both"/>
      </w:pPr>
      <w:r>
        <w:t xml:space="preserve">nad dužnikom FINE Regionalni centar Zagreb </w:t>
      </w:r>
      <w:r w:rsidR="004611A6">
        <w:t>Klasa:</w:t>
      </w:r>
      <w:r w:rsidR="00A36EFD">
        <w:t xml:space="preserve"> </w:t>
      </w:r>
      <w:proofErr w:type="spellStart"/>
      <w:r w:rsidR="004611A6">
        <w:t>UP</w:t>
      </w:r>
      <w:proofErr w:type="spellEnd"/>
      <w:r w:rsidR="004611A6">
        <w:t>-1/</w:t>
      </w:r>
      <w:proofErr w:type="spellStart"/>
      <w:r w:rsidR="004611A6">
        <w:t>110</w:t>
      </w:r>
      <w:proofErr w:type="spellEnd"/>
      <w:r w:rsidR="004611A6">
        <w:t>/</w:t>
      </w:r>
      <w:proofErr w:type="spellStart"/>
      <w:r w:rsidR="004611A6">
        <w:t>07</w:t>
      </w:r>
      <w:proofErr w:type="spellEnd"/>
      <w:r w:rsidR="004611A6">
        <w:t>/</w:t>
      </w:r>
      <w:proofErr w:type="spellStart"/>
      <w:r w:rsidR="004611A6">
        <w:t>114</w:t>
      </w:r>
      <w:proofErr w:type="spellEnd"/>
      <w:r w:rsidR="004611A6">
        <w:t>-</w:t>
      </w:r>
      <w:proofErr w:type="spellStart"/>
      <w:r w:rsidR="004611A6">
        <w:t>01</w:t>
      </w:r>
      <w:proofErr w:type="spellEnd"/>
      <w:r w:rsidR="004611A6">
        <w:t>/</w:t>
      </w:r>
      <w:proofErr w:type="spellStart"/>
      <w:r w:rsidR="004611A6">
        <w:t>6818</w:t>
      </w:r>
      <w:proofErr w:type="spellEnd"/>
      <w:r w:rsidR="004611A6">
        <w:t xml:space="preserve"> </w:t>
      </w:r>
      <w:proofErr w:type="spellStart"/>
      <w:r w:rsidR="004611A6">
        <w:t>Ur.broj</w:t>
      </w:r>
      <w:proofErr w:type="spellEnd"/>
      <w:r w:rsidR="004611A6">
        <w:t>:</w:t>
      </w:r>
      <w:proofErr w:type="spellStart"/>
      <w:r w:rsidR="004611A6">
        <w:t>04</w:t>
      </w:r>
      <w:proofErr w:type="spellEnd"/>
      <w:r w:rsidR="004611A6">
        <w:t>-</w:t>
      </w:r>
      <w:proofErr w:type="spellStart"/>
      <w:r w:rsidR="004611A6">
        <w:t>06</w:t>
      </w:r>
      <w:proofErr w:type="spellEnd"/>
      <w:r w:rsidR="004611A6">
        <w:t>-</w:t>
      </w:r>
      <w:proofErr w:type="spellStart"/>
      <w:r w:rsidR="004611A6">
        <w:t>14</w:t>
      </w:r>
      <w:proofErr w:type="spellEnd"/>
      <w:r w:rsidR="004611A6">
        <w:t>-</w:t>
      </w:r>
      <w:proofErr w:type="spellStart"/>
      <w:r w:rsidR="004611A6">
        <w:t>6818</w:t>
      </w:r>
      <w:proofErr w:type="spellEnd"/>
      <w:r w:rsidR="004611A6">
        <w:t>-</w:t>
      </w:r>
      <w:proofErr w:type="spellStart"/>
      <w:r w:rsidR="004611A6">
        <w:t>33</w:t>
      </w:r>
      <w:proofErr w:type="spellEnd"/>
      <w:r w:rsidR="004611A6">
        <w:t xml:space="preserve"> od </w:t>
      </w:r>
      <w:proofErr w:type="spellStart"/>
      <w:r w:rsidR="004611A6">
        <w:t>15</w:t>
      </w:r>
      <w:proofErr w:type="spellEnd"/>
      <w:r w:rsidR="004611A6">
        <w:t xml:space="preserve">. prosinca </w:t>
      </w:r>
      <w:proofErr w:type="spellStart"/>
      <w:r w:rsidR="004611A6">
        <w:t>2014</w:t>
      </w:r>
      <w:proofErr w:type="spellEnd"/>
      <w:r w:rsidR="004611A6">
        <w:t>. godine.</w:t>
      </w:r>
    </w:p>
    <w:p w:rsidRDefault="00A36EFD" w:rsidP="0098290E" w:rsidR="00A36EFD">
      <w:pPr>
        <w:ind w:firstLine="708"/>
        <w:jc w:val="both"/>
      </w:pPr>
    </w:p>
    <w:p w:rsidRDefault="00A36EFD" w:rsidP="00C74957" w:rsidR="004243CE">
      <w:pPr>
        <w:ind w:firstLine="708"/>
        <w:jc w:val="both"/>
      </w:pPr>
      <w:r>
        <w:t xml:space="preserve">Uvidom u rješenje FINE Regionalni centar Zagreb Klasa: </w:t>
      </w:r>
      <w:proofErr w:type="spellStart"/>
      <w:r>
        <w:t>UP</w:t>
      </w:r>
      <w:proofErr w:type="spellEnd"/>
      <w:r>
        <w:t>-1/</w:t>
      </w:r>
      <w:proofErr w:type="spellStart"/>
      <w:r>
        <w:t>110</w:t>
      </w:r>
      <w:proofErr w:type="spellEnd"/>
      <w:r>
        <w:t>/</w:t>
      </w:r>
      <w:proofErr w:type="spellStart"/>
      <w:r>
        <w:t>07</w:t>
      </w:r>
      <w:proofErr w:type="spellEnd"/>
      <w:r>
        <w:t>/</w:t>
      </w:r>
      <w:proofErr w:type="spellStart"/>
      <w:r>
        <w:t>114</w:t>
      </w:r>
      <w:proofErr w:type="spellEnd"/>
      <w:r>
        <w:t>-</w:t>
      </w:r>
      <w:proofErr w:type="spellStart"/>
      <w:r>
        <w:t>01</w:t>
      </w:r>
      <w:proofErr w:type="spellEnd"/>
      <w:r>
        <w:t>/</w:t>
      </w:r>
      <w:proofErr w:type="spellStart"/>
      <w:r>
        <w:t>6818</w:t>
      </w:r>
      <w:proofErr w:type="spellEnd"/>
      <w:r>
        <w:t xml:space="preserve"> </w:t>
      </w:r>
      <w:proofErr w:type="spellStart"/>
      <w:r>
        <w:t>Ur.broj</w:t>
      </w:r>
      <w:proofErr w:type="spellEnd"/>
      <w:r>
        <w:t>:</w:t>
      </w:r>
      <w:proofErr w:type="spellStart"/>
      <w:r>
        <w:t>04</w:t>
      </w:r>
      <w:proofErr w:type="spellEnd"/>
      <w:r>
        <w:t>-</w:t>
      </w:r>
      <w:proofErr w:type="spellStart"/>
      <w:r>
        <w:t>06</w:t>
      </w:r>
      <w:proofErr w:type="spellEnd"/>
      <w:r>
        <w:t>-</w:t>
      </w:r>
      <w:proofErr w:type="spellStart"/>
      <w:r>
        <w:t>14</w:t>
      </w:r>
      <w:proofErr w:type="spellEnd"/>
      <w:r>
        <w:t>-</w:t>
      </w:r>
      <w:proofErr w:type="spellStart"/>
      <w:r>
        <w:t>6818</w:t>
      </w:r>
      <w:proofErr w:type="spellEnd"/>
      <w:r>
        <w:t>-</w:t>
      </w:r>
      <w:proofErr w:type="spellStart"/>
      <w:r>
        <w:t>15</w:t>
      </w:r>
      <w:proofErr w:type="spellEnd"/>
      <w:r>
        <w:t xml:space="preserve"> od </w:t>
      </w:r>
      <w:proofErr w:type="spellStart"/>
      <w:r>
        <w:t>11</w:t>
      </w:r>
      <w:proofErr w:type="spellEnd"/>
      <w:r>
        <w:t xml:space="preserve">. lipnja </w:t>
      </w:r>
      <w:proofErr w:type="spellStart"/>
      <w:r>
        <w:t>2014</w:t>
      </w:r>
      <w:proofErr w:type="spellEnd"/>
      <w:r>
        <w:t xml:space="preserve">. godine utvrđeno je </w:t>
      </w:r>
      <w:r w:rsidR="006849E0">
        <w:t xml:space="preserve">da je istim rješenjem o privremenoj mjeri naloženo Financijskoj agenciji da zastane s postupcima ovrhe i osiguranja koji su pokrenuti nad dužnikom. Privremena mjera dostavljena je Financijskoj agenciji radi zastajanja s provođenjem postupaka ovrhe i osiguranja, deblokade računa dužnika i omogućavanja dužnika da raspolaže s novčanim sredstvima po računu prije otvaranja postupka </w:t>
      </w:r>
      <w:proofErr w:type="spellStart"/>
      <w:r w:rsidR="006849E0">
        <w:t>predstečajne</w:t>
      </w:r>
      <w:proofErr w:type="spellEnd"/>
      <w:r w:rsidR="006849E0">
        <w:t xml:space="preserve"> nagodbe. Uvidom u rješenje</w:t>
      </w:r>
      <w:r>
        <w:t xml:space="preserve"> FINE Regionalni centar Zagreb Klasa: </w:t>
      </w:r>
      <w:proofErr w:type="spellStart"/>
      <w:r>
        <w:t>UP</w:t>
      </w:r>
      <w:proofErr w:type="spellEnd"/>
      <w:r>
        <w:t>-1/</w:t>
      </w:r>
      <w:proofErr w:type="spellStart"/>
      <w:r>
        <w:t>110</w:t>
      </w:r>
      <w:proofErr w:type="spellEnd"/>
      <w:r>
        <w:t>/</w:t>
      </w:r>
      <w:proofErr w:type="spellStart"/>
      <w:r>
        <w:t>07</w:t>
      </w:r>
      <w:proofErr w:type="spellEnd"/>
      <w:r>
        <w:t>/</w:t>
      </w:r>
      <w:proofErr w:type="spellStart"/>
      <w:r>
        <w:t>114</w:t>
      </w:r>
      <w:proofErr w:type="spellEnd"/>
      <w:r>
        <w:t>-</w:t>
      </w:r>
      <w:proofErr w:type="spellStart"/>
      <w:r>
        <w:t>01</w:t>
      </w:r>
      <w:proofErr w:type="spellEnd"/>
      <w:r>
        <w:t>/</w:t>
      </w:r>
      <w:proofErr w:type="spellStart"/>
      <w:r>
        <w:t>6818</w:t>
      </w:r>
      <w:proofErr w:type="spellEnd"/>
      <w:r>
        <w:t xml:space="preserve"> </w:t>
      </w:r>
      <w:proofErr w:type="spellStart"/>
      <w:r>
        <w:t>Ur.broj</w:t>
      </w:r>
      <w:proofErr w:type="spellEnd"/>
      <w:r>
        <w:t>:</w:t>
      </w:r>
      <w:proofErr w:type="spellStart"/>
      <w:r>
        <w:t>04</w:t>
      </w:r>
      <w:proofErr w:type="spellEnd"/>
      <w:r>
        <w:t>-</w:t>
      </w:r>
      <w:proofErr w:type="spellStart"/>
      <w:r>
        <w:t>06</w:t>
      </w:r>
      <w:proofErr w:type="spellEnd"/>
      <w:r>
        <w:t>-</w:t>
      </w:r>
      <w:proofErr w:type="spellStart"/>
      <w:r>
        <w:t>14</w:t>
      </w:r>
      <w:proofErr w:type="spellEnd"/>
      <w:r>
        <w:t>-</w:t>
      </w:r>
      <w:proofErr w:type="spellStart"/>
      <w:r>
        <w:t>6818</w:t>
      </w:r>
      <w:proofErr w:type="spellEnd"/>
      <w:r>
        <w:t>-</w:t>
      </w:r>
      <w:proofErr w:type="spellStart"/>
      <w:r w:rsidR="006849E0">
        <w:t>81</w:t>
      </w:r>
      <w:proofErr w:type="spellEnd"/>
      <w:r w:rsidR="006849E0">
        <w:t xml:space="preserve"> od </w:t>
      </w:r>
      <w:proofErr w:type="spellStart"/>
      <w:r w:rsidR="006849E0">
        <w:t>13</w:t>
      </w:r>
      <w:proofErr w:type="spellEnd"/>
      <w:r w:rsidR="006849E0">
        <w:t xml:space="preserve">. srpnja </w:t>
      </w:r>
      <w:proofErr w:type="spellStart"/>
      <w:r w:rsidR="006849E0">
        <w:t>2015</w:t>
      </w:r>
      <w:proofErr w:type="spellEnd"/>
      <w:r w:rsidR="006849E0">
        <w:t xml:space="preserve">. </w:t>
      </w:r>
      <w:r>
        <w:t xml:space="preserve"> godine utvrđeno je da je istim rješenjem </w:t>
      </w:r>
      <w:r w:rsidR="001A3A19">
        <w:t xml:space="preserve"> prekinut postupak</w:t>
      </w:r>
      <w:r>
        <w:t xml:space="preserve"> </w:t>
      </w:r>
      <w:proofErr w:type="spellStart"/>
      <w:r>
        <w:t>predstečajne</w:t>
      </w:r>
      <w:proofErr w:type="spellEnd"/>
      <w:r>
        <w:t xml:space="preserve"> nagodbe nad dužnikom Vizura d.o.o. Darda</w:t>
      </w:r>
      <w:r w:rsidR="001A3A19">
        <w:t xml:space="preserve"> do okončanja postupka pred nadležnim sudom, koji postupak je pokrenut na zahtjev Ministarstva financija Porezna uprava Područni ured Slavonije i Baranje radi utvrđivanja postojanja odgovornosti zbog zloupotrebe prava u porezno-dužničkom odnosu, prema odredbama Glave 6 Općeg poreznog zakona, a na osobama iz članka </w:t>
      </w:r>
      <w:proofErr w:type="spellStart"/>
      <w:r w:rsidR="001A3A19">
        <w:t>158</w:t>
      </w:r>
      <w:proofErr w:type="spellEnd"/>
      <w:r w:rsidR="001A3A19">
        <w:t>. a istog Zakona.</w:t>
      </w:r>
      <w:r w:rsidR="004243CE">
        <w:t xml:space="preserve"> Za vrijeme trajanja prekida postupka sukladno članku </w:t>
      </w:r>
      <w:proofErr w:type="spellStart"/>
      <w:r w:rsidR="004243CE">
        <w:t>65</w:t>
      </w:r>
      <w:proofErr w:type="spellEnd"/>
      <w:r w:rsidR="004243CE">
        <w:t xml:space="preserve">. a </w:t>
      </w:r>
      <w:r w:rsidR="00C74957">
        <w:t xml:space="preserve">stav 3 </w:t>
      </w:r>
      <w:r w:rsidR="004243CE">
        <w:t xml:space="preserve">Zakona o financijskom poslovanju i </w:t>
      </w:r>
      <w:proofErr w:type="spellStart"/>
      <w:r w:rsidR="004243CE">
        <w:t>predstečajnoj</w:t>
      </w:r>
      <w:proofErr w:type="spellEnd"/>
      <w:r w:rsidR="004243CE">
        <w:t xml:space="preserve"> nagodbi (Narodne novine </w:t>
      </w:r>
      <w:proofErr w:type="spellStart"/>
      <w:r w:rsidR="004243CE">
        <w:t>108</w:t>
      </w:r>
      <w:proofErr w:type="spellEnd"/>
      <w:r w:rsidR="004243CE">
        <w:t>/</w:t>
      </w:r>
      <w:proofErr w:type="spellStart"/>
      <w:r w:rsidR="004243CE">
        <w:t>12</w:t>
      </w:r>
      <w:proofErr w:type="spellEnd"/>
      <w:r w:rsidR="004243CE">
        <w:t xml:space="preserve">, </w:t>
      </w:r>
      <w:proofErr w:type="spellStart"/>
      <w:r w:rsidR="004243CE">
        <w:t>144</w:t>
      </w:r>
      <w:proofErr w:type="spellEnd"/>
      <w:r w:rsidR="004243CE">
        <w:t>/</w:t>
      </w:r>
      <w:proofErr w:type="spellStart"/>
      <w:r w:rsidR="004243CE">
        <w:t>12</w:t>
      </w:r>
      <w:proofErr w:type="spellEnd"/>
      <w:r w:rsidR="004243CE">
        <w:t xml:space="preserve">, </w:t>
      </w:r>
      <w:proofErr w:type="spellStart"/>
      <w:r w:rsidR="004243CE">
        <w:t>81</w:t>
      </w:r>
      <w:proofErr w:type="spellEnd"/>
      <w:r w:rsidR="004243CE">
        <w:t>/</w:t>
      </w:r>
      <w:proofErr w:type="spellStart"/>
      <w:r w:rsidR="004243CE">
        <w:t>13</w:t>
      </w:r>
      <w:proofErr w:type="spellEnd"/>
      <w:r w:rsidR="004243CE">
        <w:t xml:space="preserve">) </w:t>
      </w:r>
      <w:r w:rsidR="00C74957">
        <w:t>vjerovnici mogu podnositi prijedloge za otvaranje stečajnog postupka.</w:t>
      </w:r>
    </w:p>
    <w:p w:rsidRDefault="004243CE" w:rsidP="006849E0" w:rsidR="004243CE">
      <w:pPr>
        <w:ind w:firstLine="708"/>
        <w:jc w:val="both"/>
      </w:pPr>
    </w:p>
    <w:p w:rsidRDefault="001A3A19" w:rsidP="006849E0" w:rsidR="00AF7980">
      <w:pPr>
        <w:ind w:firstLine="708"/>
        <w:jc w:val="both"/>
      </w:pPr>
      <w:r>
        <w:t xml:space="preserve"> Uvidom u </w:t>
      </w:r>
      <w:r w:rsidR="005B627A">
        <w:t xml:space="preserve">potvrdu FINE Zagreb od </w:t>
      </w:r>
      <w:proofErr w:type="spellStart"/>
      <w:r w:rsidR="005B627A">
        <w:t>24</w:t>
      </w:r>
      <w:proofErr w:type="spellEnd"/>
      <w:r>
        <w:t xml:space="preserve">. listopada </w:t>
      </w:r>
      <w:proofErr w:type="spellStart"/>
      <w:r>
        <w:t>2016</w:t>
      </w:r>
      <w:proofErr w:type="spellEnd"/>
      <w:r>
        <w:t xml:space="preserve">. godine, za dužnika, utvrđeno je da su </w:t>
      </w:r>
      <w:r w:rsidR="00891E02">
        <w:t xml:space="preserve">na žiro računu dužnika, do dana donošenja rješenja o privremenoj mjeri FINE Zagreb, koje rješenje je </w:t>
      </w:r>
      <w:proofErr w:type="spellStart"/>
      <w:r w:rsidR="00891E02">
        <w:t>donešeno</w:t>
      </w:r>
      <w:proofErr w:type="spellEnd"/>
      <w:r w:rsidR="00891E02">
        <w:t xml:space="preserve"> </w:t>
      </w:r>
      <w:proofErr w:type="spellStart"/>
      <w:r w:rsidR="00891E02">
        <w:t>11</w:t>
      </w:r>
      <w:proofErr w:type="spellEnd"/>
      <w:r w:rsidR="00891E02">
        <w:t xml:space="preserve">. lipnja </w:t>
      </w:r>
      <w:proofErr w:type="spellStart"/>
      <w:r w:rsidR="00891E02">
        <w:t>2014</w:t>
      </w:r>
      <w:proofErr w:type="spellEnd"/>
      <w:r w:rsidR="00891E02">
        <w:t xml:space="preserve">. godine, </w:t>
      </w:r>
      <w:r w:rsidR="004E7F3E">
        <w:t>evidentirani nalozi za plaćanje u ukupnom iznosu od</w:t>
      </w:r>
      <w:r w:rsidR="00B76DA6">
        <w:t xml:space="preserve"> 1.</w:t>
      </w:r>
      <w:r w:rsidR="00676D7F">
        <w:t>542.459,</w:t>
      </w:r>
      <w:proofErr w:type="spellStart"/>
      <w:r w:rsidR="00676D7F">
        <w:t>99</w:t>
      </w:r>
      <w:proofErr w:type="spellEnd"/>
      <w:r>
        <w:t xml:space="preserve"> kn</w:t>
      </w:r>
      <w:r w:rsidR="00411DB9">
        <w:t xml:space="preserve">. </w:t>
      </w:r>
      <w:r>
        <w:t xml:space="preserve">Nadalje, prema potvrdi FINE Osijek od </w:t>
      </w:r>
      <w:proofErr w:type="spellStart"/>
      <w:r>
        <w:t>20</w:t>
      </w:r>
      <w:proofErr w:type="spellEnd"/>
      <w:r>
        <w:t xml:space="preserve">. listopada </w:t>
      </w:r>
      <w:proofErr w:type="spellStart"/>
      <w:r>
        <w:t>2016</w:t>
      </w:r>
      <w:proofErr w:type="spellEnd"/>
      <w:r>
        <w:t>. godine utvrđeno je da broj dana neprekidne blokade žiro računa dužnika</w:t>
      </w:r>
      <w:r w:rsidR="00B16904">
        <w:t>,</w:t>
      </w:r>
      <w:r>
        <w:t xml:space="preserve"> prije donošenja rješenja</w:t>
      </w:r>
      <w:r w:rsidR="00411DB9">
        <w:t xml:space="preserve"> o privremenoj mjeri</w:t>
      </w:r>
      <w:r w:rsidR="00B16904">
        <w:t xml:space="preserve"> kojom privremenom mjerom je deblokiran žiro račun dužnika</w:t>
      </w:r>
      <w:r w:rsidR="007E5D5B">
        <w:t>,</w:t>
      </w:r>
      <w:r w:rsidR="00B16904">
        <w:t xml:space="preserve"> </w:t>
      </w:r>
      <w:r>
        <w:t xml:space="preserve"> </w:t>
      </w:r>
      <w:r w:rsidR="00B16904">
        <w:t xml:space="preserve">iznosi </w:t>
      </w:r>
      <w:proofErr w:type="spellStart"/>
      <w:r w:rsidR="00B16904">
        <w:t>92</w:t>
      </w:r>
      <w:proofErr w:type="spellEnd"/>
      <w:r w:rsidR="00B16904">
        <w:t xml:space="preserve"> dana</w:t>
      </w:r>
      <w:r w:rsidR="004E5A0C">
        <w:t>.</w:t>
      </w:r>
      <w:r w:rsidR="00314055">
        <w:t xml:space="preserve"> </w:t>
      </w:r>
    </w:p>
    <w:p w:rsidRDefault="00AF7980" w:rsidP="00C74957" w:rsidR="00AF7980">
      <w:pPr>
        <w:jc w:val="both"/>
      </w:pPr>
    </w:p>
    <w:p w:rsidRDefault="00314055" w:rsidP="006849E0" w:rsidR="00A36EFD">
      <w:pPr>
        <w:ind w:firstLine="708"/>
        <w:jc w:val="both"/>
      </w:pPr>
      <w:r>
        <w:t xml:space="preserve">Odredbom članka </w:t>
      </w:r>
      <w:proofErr w:type="spellStart"/>
      <w:r>
        <w:t>70</w:t>
      </w:r>
      <w:proofErr w:type="spellEnd"/>
      <w:r>
        <w:t xml:space="preserve">. stav 4. Zakona o financijskom poslovanju i </w:t>
      </w:r>
      <w:proofErr w:type="spellStart"/>
      <w:r>
        <w:t>predstečajnoj</w:t>
      </w:r>
      <w:proofErr w:type="spellEnd"/>
      <w:r>
        <w:t xml:space="preserve"> nagodbi (Narodne novine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w:t>
      </w:r>
      <w:proofErr w:type="spellStart"/>
      <w:r>
        <w:t>81</w:t>
      </w:r>
      <w:proofErr w:type="spellEnd"/>
      <w:r>
        <w:t>/</w:t>
      </w:r>
      <w:proofErr w:type="spellStart"/>
      <w:r>
        <w:t>13</w:t>
      </w:r>
      <w:proofErr w:type="spellEnd"/>
      <w:r>
        <w:t xml:space="preserve">) određeno je da od dana objave rješenja o otvaranju postupka </w:t>
      </w:r>
      <w:proofErr w:type="spellStart"/>
      <w:r>
        <w:t>predstečajne</w:t>
      </w:r>
      <w:proofErr w:type="spellEnd"/>
      <w:r>
        <w:t xml:space="preserve"> nagodbe Financijska agencija prestaje izvršavati osnove za plaćanje evidentirane u očevidniku redoslijeda osnova za plaćanje na teret dužnika. Financijska agencija Regionalni centar Zagreb je prije otvaranja postupka </w:t>
      </w:r>
      <w:proofErr w:type="spellStart"/>
      <w:r>
        <w:t>predstečajne</w:t>
      </w:r>
      <w:proofErr w:type="spellEnd"/>
      <w:r>
        <w:t xml:space="preserve"> nagodbe nad dužnikom rješenjem</w:t>
      </w:r>
      <w:r w:rsidR="002A192E">
        <w:t xml:space="preserve"> od </w:t>
      </w:r>
      <w:proofErr w:type="spellStart"/>
      <w:r w:rsidR="002A192E">
        <w:t>11</w:t>
      </w:r>
      <w:proofErr w:type="spellEnd"/>
      <w:r w:rsidR="002A192E">
        <w:t xml:space="preserve">. lipnja </w:t>
      </w:r>
      <w:proofErr w:type="spellStart"/>
      <w:r w:rsidR="002A192E">
        <w:t>2016</w:t>
      </w:r>
      <w:proofErr w:type="spellEnd"/>
      <w:r w:rsidR="002A192E">
        <w:t>. godine o privremenoj mjeri naložila da se zastane s postupcima ovrhe i osiguranja koji su pokrenuti nad dužnikom, te da se dužniku dopušta ras</w:t>
      </w:r>
      <w:r w:rsidR="00B42B95">
        <w:t>po</w:t>
      </w:r>
      <w:r w:rsidR="002A192E">
        <w:t xml:space="preserve">laganje s novčanim sredstvima po računu prije otvaranja </w:t>
      </w:r>
      <w:r w:rsidR="00B42B95">
        <w:t xml:space="preserve">postupka </w:t>
      </w:r>
      <w:proofErr w:type="spellStart"/>
      <w:r w:rsidR="00B42B95">
        <w:t>predstečajne</w:t>
      </w:r>
      <w:proofErr w:type="spellEnd"/>
      <w:r w:rsidR="00B42B95">
        <w:t xml:space="preserve"> nagodbe. N</w:t>
      </w:r>
      <w:r w:rsidR="002A192E">
        <w:t xml:space="preserve">akon otvaranja postupka </w:t>
      </w:r>
      <w:proofErr w:type="spellStart"/>
      <w:r w:rsidR="002A192E">
        <w:t>predstečajne</w:t>
      </w:r>
      <w:proofErr w:type="spellEnd"/>
      <w:r w:rsidR="002A192E">
        <w:t xml:space="preserve"> nagodbe  sukladno članku </w:t>
      </w:r>
      <w:proofErr w:type="spellStart"/>
      <w:r w:rsidR="002A192E">
        <w:t>70</w:t>
      </w:r>
      <w:proofErr w:type="spellEnd"/>
      <w:r w:rsidR="002A192E">
        <w:t xml:space="preserve">. stav 4. žiro račun dužnika i nadalje je ostao deblokiran. </w:t>
      </w:r>
      <w:r w:rsidR="00B42B95">
        <w:t xml:space="preserve">Broj dana neprekidne blokade dužnika prije pokretanja postupka </w:t>
      </w:r>
      <w:proofErr w:type="spellStart"/>
      <w:r w:rsidR="00B42B95">
        <w:t>predstečajne</w:t>
      </w:r>
      <w:proofErr w:type="spellEnd"/>
      <w:r w:rsidR="00B42B95">
        <w:t xml:space="preserve"> nagodbe iznosi </w:t>
      </w:r>
      <w:proofErr w:type="spellStart"/>
      <w:r w:rsidR="00B42B95">
        <w:t>92</w:t>
      </w:r>
      <w:proofErr w:type="spellEnd"/>
      <w:r w:rsidR="00B42B95">
        <w:t xml:space="preserve"> dana a prema </w:t>
      </w:r>
      <w:r w:rsidR="00F22D78">
        <w:t xml:space="preserve">potvrdi FINE Zagreb od </w:t>
      </w:r>
      <w:proofErr w:type="spellStart"/>
      <w:r w:rsidR="00F22D78">
        <w:t>24</w:t>
      </w:r>
      <w:proofErr w:type="spellEnd"/>
      <w:r w:rsidR="00F22D78">
        <w:t xml:space="preserve">. listopada </w:t>
      </w:r>
      <w:proofErr w:type="spellStart"/>
      <w:r w:rsidR="00F22D78">
        <w:t>2016</w:t>
      </w:r>
      <w:proofErr w:type="spellEnd"/>
      <w:r w:rsidR="00F22D78">
        <w:t>. godine,</w:t>
      </w:r>
      <w:r w:rsidR="00B42B95">
        <w:t xml:space="preserve"> u redu za naplatu </w:t>
      </w:r>
      <w:r w:rsidR="00F22D78">
        <w:t xml:space="preserve">sa žiro računa dužnika, </w:t>
      </w:r>
      <w:r w:rsidR="00B42B95">
        <w:t>evidentirane su tražbine vj</w:t>
      </w:r>
      <w:r w:rsidR="00F22D78">
        <w:t>erovnika u ukupnom iznosu od 1.542.459,</w:t>
      </w:r>
      <w:proofErr w:type="spellStart"/>
      <w:r w:rsidR="00F22D78">
        <w:t>99</w:t>
      </w:r>
      <w:proofErr w:type="spellEnd"/>
      <w:r w:rsidR="00F22D78">
        <w:t xml:space="preserve"> kn</w:t>
      </w:r>
      <w:r w:rsidR="00B42B95">
        <w:t xml:space="preserve">, stoga ne stoje navodi dužnika iz podneska od </w:t>
      </w:r>
      <w:proofErr w:type="spellStart"/>
      <w:r w:rsidR="00B42B95">
        <w:t>19</w:t>
      </w:r>
      <w:proofErr w:type="spellEnd"/>
      <w:r w:rsidR="00B42B95">
        <w:t xml:space="preserve">. listopada </w:t>
      </w:r>
      <w:proofErr w:type="spellStart"/>
      <w:r w:rsidR="00B42B95">
        <w:t>2016</w:t>
      </w:r>
      <w:proofErr w:type="spellEnd"/>
      <w:r w:rsidR="00B42B95">
        <w:t>. godine da kod dužnika ne postoji stečajni r</w:t>
      </w:r>
      <w:r w:rsidR="00AF7980">
        <w:t>azlog nesposobnost za plaćanje, te da broj dana neprekidne blokade iznosi 0</w:t>
      </w:r>
      <w:r w:rsidR="00A97383">
        <w:t xml:space="preserve"> i da dužnik nema nepodmirenih obveza. </w:t>
      </w:r>
      <w:r w:rsidR="008D3E53">
        <w:t>Evidentirane o</w:t>
      </w:r>
      <w:r w:rsidR="00F22D78">
        <w:t>bveze</w:t>
      </w:r>
      <w:r w:rsidR="008D3E53">
        <w:t>,</w:t>
      </w:r>
      <w:r w:rsidR="00F22D78">
        <w:t xml:space="preserve"> dužnika prema o</w:t>
      </w:r>
      <w:r w:rsidR="007E5D5B">
        <w:t>čevidniku</w:t>
      </w:r>
      <w:r w:rsidR="00F22D78">
        <w:t xml:space="preserve"> i potvrdi</w:t>
      </w:r>
      <w:r w:rsidR="007E5D5B">
        <w:t xml:space="preserve"> FINE</w:t>
      </w:r>
      <w:r w:rsidR="008D3E53">
        <w:t>,</w:t>
      </w:r>
      <w:r w:rsidR="007E5D5B">
        <w:t xml:space="preserve"> i dalje čekaju u redu za naplatu.</w:t>
      </w:r>
    </w:p>
    <w:p w:rsidRDefault="005F2669" w:rsidP="005F2669" w:rsidR="005F2669">
      <w:pPr>
        <w:ind w:firstLine="708"/>
        <w:jc w:val="center"/>
      </w:pPr>
      <w:r>
        <w:lastRenderedPageBreak/>
        <w:t>6</w:t>
      </w:r>
    </w:p>
    <w:p w:rsidRDefault="005F2669" w:rsidP="005F2669" w:rsidR="005F2669">
      <w:pPr>
        <w:ind w:firstLine="708"/>
        <w:jc w:val="center"/>
      </w:pPr>
    </w:p>
    <w:p w:rsidRDefault="005F2669" w:rsidP="005F2669" w:rsidR="005F2669">
      <w:pPr>
        <w:ind w:firstLine="708"/>
        <w:jc w:val="center"/>
      </w:pPr>
    </w:p>
    <w:p w:rsidRDefault="00814520" w:rsidP="00814520" w:rsidR="00814520">
      <w:pPr>
        <w:ind w:firstLine="708"/>
        <w:jc w:val="both"/>
      </w:pPr>
    </w:p>
    <w:p w:rsidRDefault="00814520" w:rsidP="005F2669" w:rsidR="00B17AAB">
      <w:pPr>
        <w:ind w:firstLine="708"/>
        <w:jc w:val="both"/>
      </w:pPr>
      <w:r>
        <w:t>Slijedom</w:t>
      </w:r>
      <w:r w:rsidR="00B17AAB">
        <w:t xml:space="preserve"> </w:t>
      </w:r>
      <w:r w:rsidR="002B14B2">
        <w:t xml:space="preserve">navedenog, </w:t>
      </w:r>
      <w:r w:rsidR="00D8099A">
        <w:t xml:space="preserve"> </w:t>
      </w:r>
      <w:r>
        <w:t>sud je došao do uvjerenja da</w:t>
      </w:r>
      <w:r w:rsidR="00B17AAB">
        <w:t xml:space="preserve"> je kod stečajnog dužnika ispunjen jedan od  stečajnih razloga predviđenih člankom 4. Stečajnog zakona </w:t>
      </w:r>
      <w:r w:rsidR="00700169">
        <w:t xml:space="preserve"> (Narodne novine broj  </w:t>
      </w:r>
      <w:proofErr w:type="spellStart"/>
      <w:r w:rsidR="00700169">
        <w:t>44</w:t>
      </w:r>
      <w:proofErr w:type="spellEnd"/>
      <w:r w:rsidR="00700169">
        <w:t>/</w:t>
      </w:r>
      <w:proofErr w:type="spellStart"/>
      <w:r w:rsidR="00700169">
        <w:t>96</w:t>
      </w:r>
      <w:proofErr w:type="spellEnd"/>
      <w:r w:rsidR="00700169">
        <w:t xml:space="preserve">, </w:t>
      </w:r>
      <w:proofErr w:type="spellStart"/>
      <w:r w:rsidR="00700169">
        <w:t>29</w:t>
      </w:r>
      <w:proofErr w:type="spellEnd"/>
      <w:r w:rsidR="00700169">
        <w:t>/</w:t>
      </w:r>
      <w:proofErr w:type="spellStart"/>
      <w:r w:rsidR="00700169">
        <w:t>99</w:t>
      </w:r>
      <w:proofErr w:type="spellEnd"/>
      <w:r w:rsidR="00700169">
        <w:t xml:space="preserve">, </w:t>
      </w:r>
      <w:proofErr w:type="spellStart"/>
      <w:r w:rsidR="00700169">
        <w:t>129</w:t>
      </w:r>
      <w:proofErr w:type="spellEnd"/>
      <w:r w:rsidR="00700169">
        <w:t>/</w:t>
      </w:r>
      <w:proofErr w:type="spellStart"/>
      <w:r w:rsidR="00700169">
        <w:t>00</w:t>
      </w:r>
      <w:proofErr w:type="spellEnd"/>
      <w:r w:rsidR="00700169">
        <w:t xml:space="preserve">, </w:t>
      </w:r>
      <w:proofErr w:type="spellStart"/>
      <w:r w:rsidR="00700169">
        <w:t>123</w:t>
      </w:r>
      <w:proofErr w:type="spellEnd"/>
      <w:r w:rsidR="00700169">
        <w:t>/</w:t>
      </w:r>
      <w:proofErr w:type="spellStart"/>
      <w:r w:rsidR="00700169">
        <w:t>03</w:t>
      </w:r>
      <w:proofErr w:type="spellEnd"/>
      <w:r w:rsidR="00700169">
        <w:t xml:space="preserve">, </w:t>
      </w:r>
      <w:proofErr w:type="spellStart"/>
      <w:r w:rsidR="00700169">
        <w:t>82</w:t>
      </w:r>
      <w:proofErr w:type="spellEnd"/>
      <w:r w:rsidR="00700169">
        <w:t>/</w:t>
      </w:r>
      <w:proofErr w:type="spellStart"/>
      <w:r w:rsidR="00700169">
        <w:t>06</w:t>
      </w:r>
      <w:proofErr w:type="spellEnd"/>
      <w:r w:rsidR="00700169">
        <w:t xml:space="preserve">, </w:t>
      </w:r>
      <w:proofErr w:type="spellStart"/>
      <w:r w:rsidR="00700169">
        <w:t>116</w:t>
      </w:r>
      <w:proofErr w:type="spellEnd"/>
      <w:r w:rsidR="00700169">
        <w:t>/</w:t>
      </w:r>
      <w:proofErr w:type="spellStart"/>
      <w:r w:rsidR="00700169">
        <w:t>10</w:t>
      </w:r>
      <w:proofErr w:type="spellEnd"/>
      <w:r w:rsidR="00700169">
        <w:t xml:space="preserve">, </w:t>
      </w:r>
      <w:proofErr w:type="spellStart"/>
      <w:r w:rsidR="00700169">
        <w:t>25</w:t>
      </w:r>
      <w:proofErr w:type="spellEnd"/>
      <w:r w:rsidR="00700169">
        <w:t>/</w:t>
      </w:r>
      <w:proofErr w:type="spellStart"/>
      <w:r w:rsidR="00700169">
        <w:t>12</w:t>
      </w:r>
      <w:proofErr w:type="spellEnd"/>
      <w:r w:rsidR="00700169">
        <w:t xml:space="preserve">, </w:t>
      </w:r>
      <w:proofErr w:type="spellStart"/>
      <w:r w:rsidR="00700169">
        <w:t>133</w:t>
      </w:r>
      <w:proofErr w:type="spellEnd"/>
      <w:r w:rsidR="00700169">
        <w:t>/</w:t>
      </w:r>
      <w:proofErr w:type="spellStart"/>
      <w:r w:rsidR="00700169">
        <w:t>12</w:t>
      </w:r>
      <w:proofErr w:type="spellEnd"/>
      <w:r w:rsidR="00700169">
        <w:t xml:space="preserve"> u vezi s člankom </w:t>
      </w:r>
      <w:proofErr w:type="spellStart"/>
      <w:r w:rsidR="00700169">
        <w:t>441</w:t>
      </w:r>
      <w:proofErr w:type="spellEnd"/>
      <w:r w:rsidR="00700169">
        <w:t xml:space="preserve">. Stečajnog zakona Narodne novine </w:t>
      </w:r>
      <w:proofErr w:type="spellStart"/>
      <w:r w:rsidR="00700169">
        <w:t>71</w:t>
      </w:r>
      <w:proofErr w:type="spellEnd"/>
      <w:r w:rsidR="00700169">
        <w:t>/</w:t>
      </w:r>
      <w:proofErr w:type="spellStart"/>
      <w:r w:rsidR="00700169">
        <w:t>15</w:t>
      </w:r>
      <w:proofErr w:type="spellEnd"/>
      <w:r w:rsidR="00700169">
        <w:t>)</w:t>
      </w:r>
      <w:r w:rsidR="0036506B">
        <w:t>, nesposobnost za plaćanje,</w:t>
      </w:r>
      <w:r w:rsidR="00F3692A">
        <w:t xml:space="preserve"> stoga je riješeno kao u izreci temeljem odredbi članka </w:t>
      </w:r>
      <w:proofErr w:type="spellStart"/>
      <w:r w:rsidR="00F3692A">
        <w:t>22</w:t>
      </w:r>
      <w:proofErr w:type="spellEnd"/>
      <w:r w:rsidR="00F3692A">
        <w:t xml:space="preserve">. i članka </w:t>
      </w:r>
      <w:proofErr w:type="spellStart"/>
      <w:r w:rsidR="00F3692A">
        <w:t>53</w:t>
      </w:r>
      <w:proofErr w:type="spellEnd"/>
      <w:r w:rsidR="00F3692A">
        <w:t xml:space="preserve">. do </w:t>
      </w:r>
      <w:proofErr w:type="spellStart"/>
      <w:r w:rsidR="00F3692A">
        <w:t>55</w:t>
      </w:r>
      <w:proofErr w:type="spellEnd"/>
      <w:r w:rsidR="00F3692A">
        <w:t xml:space="preserve">. Stečajnog zakona. </w:t>
      </w:r>
      <w:r w:rsidR="00700169">
        <w:t xml:space="preserve"> Stečajni razlog prezaduženost </w:t>
      </w:r>
      <w:r w:rsidR="00461F65">
        <w:t>koji privremena stečajna upraviteljica navodi u svom izvješću</w:t>
      </w:r>
      <w:r w:rsidR="00700169">
        <w:t xml:space="preserve">, a postojanje kojeg dužnik također poriče u svom podnesku od </w:t>
      </w:r>
      <w:proofErr w:type="spellStart"/>
      <w:r w:rsidR="00700169">
        <w:t>19</w:t>
      </w:r>
      <w:proofErr w:type="spellEnd"/>
      <w:r w:rsidR="00700169">
        <w:t xml:space="preserve">. listopada </w:t>
      </w:r>
      <w:proofErr w:type="spellStart"/>
      <w:r w:rsidR="00700169">
        <w:t>2016</w:t>
      </w:r>
      <w:proofErr w:type="spellEnd"/>
      <w:r w:rsidR="00700169">
        <w:t xml:space="preserve">. godine, </w:t>
      </w:r>
      <w:r w:rsidR="00461F65">
        <w:t xml:space="preserve"> nije dovoljno dokumentiran i obrazložen</w:t>
      </w:r>
      <w:r w:rsidR="006A0EAB">
        <w:t xml:space="preserve"> kako bi se sud mogao o njemu izjasniti. </w:t>
      </w:r>
    </w:p>
    <w:p w:rsidRDefault="00201712" w:rsidP="00814520" w:rsidR="00201712">
      <w:pPr>
        <w:ind w:firstLine="708"/>
        <w:jc w:val="both"/>
      </w:pPr>
    </w:p>
    <w:p w:rsidRDefault="00B17AAB" w:rsidP="00814520" w:rsidR="00B17AAB">
      <w:pPr>
        <w:ind w:firstLine="708"/>
        <w:jc w:val="both"/>
      </w:pPr>
    </w:p>
    <w:p w:rsidRDefault="00245F06" w:rsidP="0070172A" w:rsidR="0070172A">
      <w:pPr>
        <w:jc w:val="center"/>
      </w:pPr>
      <w:r>
        <w:t xml:space="preserve">U Osijeku </w:t>
      </w:r>
      <w:proofErr w:type="spellStart"/>
      <w:r w:rsidR="008A699B">
        <w:t>24</w:t>
      </w:r>
      <w:proofErr w:type="spellEnd"/>
      <w:r w:rsidR="008A699B">
        <w:t xml:space="preserve">. listopad </w:t>
      </w:r>
      <w:proofErr w:type="spellStart"/>
      <w:r w:rsidR="008A699B">
        <w:t>2016</w:t>
      </w:r>
      <w:proofErr w:type="spellEnd"/>
      <w:r w:rsidR="008A699B">
        <w:t>.</w:t>
      </w:r>
    </w:p>
    <w:p w:rsidRDefault="00B17AAB" w:rsidP="0070172A" w:rsidR="00B17AAB">
      <w:pPr>
        <w:jc w:val="center"/>
      </w:pPr>
    </w:p>
    <w:p w:rsidRDefault="0070172A" w:rsidP="0070172A" w:rsidR="0070172A">
      <w:pPr>
        <w:jc w:val="both"/>
      </w:pPr>
      <w:r>
        <w:t xml:space="preserve">                                                                      </w:t>
      </w:r>
    </w:p>
    <w:p w:rsidRDefault="00814520" w:rsidP="0070172A" w:rsidR="0070172A">
      <w:pPr>
        <w:jc w:val="both"/>
      </w:pPr>
      <w:r>
        <w:t>Zapi</w:t>
      </w:r>
      <w:r w:rsidR="0070172A">
        <w:t>sničar</w:t>
      </w:r>
    </w:p>
    <w:p w:rsidRDefault="00665BC4" w:rsidP="0070172A" w:rsidR="00665BC4">
      <w:pPr>
        <w:jc w:val="both"/>
      </w:pPr>
      <w:r>
        <w:t>Maja Kocijan</w:t>
      </w:r>
    </w:p>
    <w:p w:rsidRDefault="00B17AAB" w:rsidP="0070172A" w:rsidR="00B17AAB">
      <w:pPr>
        <w:jc w:val="both"/>
      </w:pPr>
    </w:p>
    <w:p w:rsidRDefault="0070172A" w:rsidP="0070172A" w:rsidR="0070172A">
      <w:pPr>
        <w:jc w:val="both"/>
      </w:pPr>
      <w:r>
        <w:tab/>
      </w:r>
      <w:r>
        <w:tab/>
      </w:r>
      <w:r>
        <w:tab/>
      </w:r>
      <w:r>
        <w:tab/>
      </w:r>
      <w:r>
        <w:tab/>
      </w:r>
      <w:r>
        <w:tab/>
      </w:r>
      <w:r>
        <w:tab/>
      </w:r>
      <w:r w:rsidR="00D65948">
        <w:tab/>
      </w:r>
      <w:r w:rsidR="00665BC4">
        <w:t xml:space="preserve"> </w:t>
      </w:r>
      <w:r>
        <w:t>STEČAJNI SUDAC</w:t>
      </w:r>
    </w:p>
    <w:p w:rsidRDefault="00814520" w:rsidP="00D65948" w:rsidR="005A554F">
      <w:pPr>
        <w:jc w:val="both"/>
      </w:pPr>
      <w:r>
        <w:tab/>
      </w:r>
      <w:r>
        <w:tab/>
      </w:r>
      <w:r>
        <w:tab/>
      </w:r>
      <w:r>
        <w:tab/>
      </w:r>
      <w:r>
        <w:tab/>
      </w:r>
      <w:r>
        <w:tab/>
      </w:r>
      <w:r>
        <w:tab/>
        <w:t xml:space="preserve">  </w:t>
      </w:r>
      <w:r w:rsidR="00D65948">
        <w:tab/>
      </w:r>
      <w:r w:rsidR="00665BC4">
        <w:t xml:space="preserve">     </w:t>
      </w:r>
      <w:r>
        <w:t>Jadranka Herman</w:t>
      </w:r>
      <w:r w:rsidR="00665BC4">
        <w:t xml:space="preserve"> </w:t>
      </w:r>
    </w:p>
    <w:p w:rsidRDefault="00B17AAB" w:rsidP="00D65948" w:rsidR="00B17A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814520" w:rsidP="00D65948" w:rsidR="0070172A">
      <w:pPr>
        <w:jc w:val="both"/>
      </w:pPr>
      <w:r>
        <w:tab/>
      </w:r>
    </w:p>
    <w:p w:rsidRDefault="0070172A" w:rsidP="00D8099A" w:rsidR="00D8099A" w:rsidRPr="005A554F">
      <w:pPr>
        <w:pStyle w:val="Tijeloteksta"/>
      </w:pPr>
      <w:r w:rsidRPr="005A554F">
        <w:t>DNA:</w:t>
      </w:r>
    </w:p>
    <w:p w:rsidRDefault="00D8099A" w:rsidP="00D8099A" w:rsidR="00D8099A" w:rsidRPr="005A554F">
      <w:pPr>
        <w:pStyle w:val="Tijeloteksta"/>
      </w:pPr>
      <w:r w:rsidRPr="005A554F">
        <w:t xml:space="preserve">1. </w:t>
      </w:r>
      <w:r w:rsidR="0070172A" w:rsidRPr="005A554F">
        <w:t>Predlagatelj</w:t>
      </w:r>
      <w:r w:rsidR="003278FF">
        <w:t xml:space="preserve"> – </w:t>
      </w:r>
      <w:r w:rsidR="00F3692A">
        <w:t xml:space="preserve">vjerovnik </w:t>
      </w:r>
      <w:r w:rsidR="006A0EAB">
        <w:t xml:space="preserve">Krunoslava Kralj, </w:t>
      </w:r>
      <w:proofErr w:type="spellStart"/>
      <w:r w:rsidR="006A0EAB">
        <w:t>Čeminac</w:t>
      </w:r>
      <w:proofErr w:type="spellEnd"/>
      <w:r w:rsidR="006A0EAB">
        <w:t xml:space="preserve">, Ljudevita Gaja </w:t>
      </w:r>
      <w:proofErr w:type="spellStart"/>
      <w:r w:rsidR="006A0EAB">
        <w:t>53</w:t>
      </w:r>
      <w:proofErr w:type="spellEnd"/>
      <w:r w:rsidR="006A0EAB">
        <w:t xml:space="preserve"> b</w:t>
      </w:r>
    </w:p>
    <w:p w:rsidRDefault="00D8099A" w:rsidP="00D8099A" w:rsidR="0070172A" w:rsidRPr="005A554F">
      <w:pPr>
        <w:pStyle w:val="Tijeloteksta"/>
      </w:pPr>
      <w:r w:rsidRPr="005A554F">
        <w:t>2.</w:t>
      </w:r>
      <w:r w:rsidR="00665BC4">
        <w:t xml:space="preserve"> dužnik </w:t>
      </w:r>
      <w:r w:rsidR="00ED6BDB">
        <w:t xml:space="preserve">- </w:t>
      </w:r>
      <w:r w:rsidR="006A0EAB">
        <w:t xml:space="preserve">VIZURA d.o.o.  Darda po punomoćniku Marko </w:t>
      </w:r>
      <w:proofErr w:type="spellStart"/>
      <w:r w:rsidR="006A0EAB">
        <w:t>Pleš</w:t>
      </w:r>
      <w:proofErr w:type="spellEnd"/>
      <w:r w:rsidR="006A0EAB">
        <w:t>, Osijek, Trg Slobode 8/1</w:t>
      </w:r>
    </w:p>
    <w:p w:rsidRDefault="00D65948" w:rsidP="00D65948" w:rsidR="0070172A" w:rsidRPr="005A554F">
      <w:pPr>
        <w:pStyle w:val="Tijeloteksta"/>
      </w:pPr>
      <w:r w:rsidRPr="005A554F">
        <w:t>3.</w:t>
      </w:r>
      <w:r w:rsidR="00636DAA">
        <w:t xml:space="preserve"> </w:t>
      </w:r>
      <w:r w:rsidR="0070172A" w:rsidRPr="005A554F">
        <w:t>Stečajni upravitelj</w:t>
      </w:r>
      <w:r w:rsidR="00ED6BDB">
        <w:t xml:space="preserve"> </w:t>
      </w:r>
      <w:r w:rsidR="006A0EAB">
        <w:t>–</w:t>
      </w:r>
      <w:r w:rsidR="00636DAA">
        <w:t xml:space="preserve"> </w:t>
      </w:r>
      <w:r w:rsidR="006A0EAB">
        <w:t xml:space="preserve">Snježana </w:t>
      </w:r>
      <w:proofErr w:type="spellStart"/>
      <w:r w:rsidR="006A0EAB">
        <w:t>Sudarević</w:t>
      </w:r>
      <w:proofErr w:type="spellEnd"/>
    </w:p>
    <w:p w:rsidRDefault="00D65948" w:rsidP="00D65948" w:rsidR="0070172A">
      <w:pPr>
        <w:pStyle w:val="Tijeloteksta"/>
      </w:pPr>
      <w:r w:rsidRPr="005A554F">
        <w:t>4.</w:t>
      </w:r>
      <w:r w:rsidR="00636DAA">
        <w:t xml:space="preserve"> e-</w:t>
      </w:r>
      <w:r w:rsidR="00D8099A" w:rsidRPr="005A554F">
        <w:t>glasna ploča</w:t>
      </w:r>
    </w:p>
    <w:p w:rsidRDefault="00636DAA" w:rsidP="00D65948" w:rsidR="00EF7AD2">
      <w:pPr>
        <w:pStyle w:val="Tijeloteksta"/>
      </w:pPr>
      <w:r>
        <w:t>5.</w:t>
      </w:r>
      <w:r w:rsidR="007B383B">
        <w:t xml:space="preserve"> registar </w:t>
      </w:r>
    </w:p>
    <w:p w:rsidRDefault="00EF7AD2" w:rsidP="00D65948" w:rsidR="0070172A">
      <w:pPr>
        <w:pStyle w:val="Tijeloteksta"/>
      </w:pPr>
      <w:r>
        <w:t xml:space="preserve">6. </w:t>
      </w:r>
      <w:r w:rsidR="006A0EAB">
        <w:t xml:space="preserve">RH MF </w:t>
      </w:r>
      <w:r>
        <w:t xml:space="preserve">Porezna uprava </w:t>
      </w:r>
      <w:r w:rsidR="004A67C7">
        <w:t>Beli Manastir</w:t>
      </w:r>
    </w:p>
    <w:p w:rsidRDefault="006A0EAB" w:rsidP="00D65948" w:rsidR="009A31EE" w:rsidRPr="005A554F">
      <w:pPr>
        <w:pStyle w:val="Tijeloteksta"/>
      </w:pPr>
      <w:r>
        <w:t>7. FINA Osijek</w:t>
      </w:r>
    </w:p>
    <w:p w:rsidRDefault="0070094E" w:rsidP="00D65948" w:rsidR="0070172A">
      <w:pPr>
        <w:pStyle w:val="Tijeloteksta"/>
      </w:pPr>
      <w:r>
        <w:t>8</w:t>
      </w:r>
      <w:r w:rsidR="008226B5">
        <w:t>.</w:t>
      </w:r>
      <w:r w:rsidR="007B383B">
        <w:t xml:space="preserve"> Općinski sud Osijek</w:t>
      </w:r>
      <w:r w:rsidR="004A67C7">
        <w:t>u</w:t>
      </w:r>
      <w:r w:rsidR="007B383B">
        <w:t xml:space="preserve"> </w:t>
      </w:r>
      <w:proofErr w:type="spellStart"/>
      <w:r w:rsidR="007B383B">
        <w:t>ZK</w:t>
      </w:r>
      <w:proofErr w:type="spellEnd"/>
      <w:r w:rsidR="007B383B">
        <w:t xml:space="preserve"> odjel</w:t>
      </w:r>
      <w:r w:rsidR="004A67C7">
        <w:t xml:space="preserve"> </w:t>
      </w:r>
    </w:p>
    <w:p w:rsidRDefault="0070094E" w:rsidP="00D65948" w:rsidR="00636DAA" w:rsidRPr="005A554F">
      <w:pPr>
        <w:pStyle w:val="Tijeloteksta"/>
      </w:pPr>
      <w:r>
        <w:t>9.</w:t>
      </w:r>
      <w:r w:rsidR="00155497">
        <w:t xml:space="preserve"> </w:t>
      </w:r>
      <w:r w:rsidR="004A67C7">
        <w:t>kal.</w:t>
      </w:r>
      <w:r w:rsidR="00155497">
        <w:t xml:space="preserve"> 24/11</w:t>
      </w:r>
    </w:p>
    <w:p w:rsidRDefault="0070172A" w:rsidP="00636DAA" w:rsidR="0070172A">
      <w:pPr>
        <w:pStyle w:val="Tijeloteksta"/>
      </w:pPr>
    </w:p>
    <w:p w:rsidRDefault="00640E12" w:rsidP="000F7BC0" w:rsidR="00640E12">
      <w:pPr>
        <w:pStyle w:val="Tijeloteksta"/>
      </w:pPr>
    </w:p>
    <w:sectPr w:rsidSect="00B16904" w:rsidR="00640E12">
      <w:headerReference w:type="even" r:id="rId11"/>
      <w:headerReference w:type="default" r:id="rId12"/>
      <w:pgSz w:code="9" w:h="16838" w:w="11906"/>
      <w:pgMar w:gutter="0" w:footer="709" w:header="709" w:left="1704" w:bottom="1418" w:right="1418" w:top="125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319E" w:rsidR="008A319E">
      <w:r>
        <w:separator/>
      </w:r>
    </w:p>
  </w:endnote>
  <w:endnote w:id="0" w:type="continuationSeparator">
    <w:p w:rsidRDefault="008A319E" w:rsidR="008A31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319E" w:rsidR="008A319E">
      <w:r>
        <w:separator/>
      </w:r>
    </w:p>
  </w:footnote>
  <w:footnote w:id="0" w:type="continuationSeparator">
    <w:p w:rsidRDefault="008A319E" w:rsidR="008A31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411731" w:rsidP="00411731" w:rsidR="00D531CD">
    <w:pPr>
      <w:pStyle w:val="Zaglavlje"/>
      <w:jc w:val="right"/>
    </w:pPr>
    <w:proofErr w:type="spellStart"/>
    <w:r>
      <w:t>13</w:t>
    </w:r>
    <w:proofErr w:type="spellEnd"/>
    <w:r>
      <w:t xml:space="preserve"> St-</w:t>
    </w:r>
    <w:proofErr w:type="spellStart"/>
    <w:r>
      <w:t>210</w:t>
    </w:r>
    <w:proofErr w:type="spellEnd"/>
    <w:r>
      <w:t>/</w:t>
    </w:r>
    <w:proofErr w:type="spellStart"/>
    <w:r>
      <w:t>15</w:t>
    </w:r>
    <w:proofErr w:type="spellEnd"/>
    <w:r w:rsidR="00E61DD5">
      <w:t>-</w:t>
    </w:r>
    <w:proofErr w:type="spellStart"/>
    <w:r w:rsidR="00E84C97">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3C6DD3"/>
    <w:multiLevelType w:val="hybridMultilevel"/>
    <w:tmpl w:val="5A0842F2"/>
    <w:lvl w:tplc="45AE850A" w:ilvl="0">
      <w:start w:val="1"/>
      <w:numFmt w:val="lowerLetter"/>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7">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8">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9">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8">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9">
    <w:nsid w:val="70221416"/>
    <w:multiLevelType w:val="hybridMultilevel"/>
    <w:tmpl w:val="2F006B42"/>
    <w:lvl w:tplc="87AAF498" w:ilvl="0">
      <w:start w:val="1"/>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14"/>
  </w:num>
  <w:num w:numId="6">
    <w:abstractNumId w:val="5"/>
  </w:num>
  <w:num w:numId="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11"/>
  </w:num>
  <w:num w:numId="14">
    <w:abstractNumId w:val="9"/>
  </w:num>
  <w:num w:numId="15">
    <w:abstractNumId w:val="0"/>
  </w:num>
  <w:num w:numId="16">
    <w:abstractNumId w:val="6"/>
  </w:num>
  <w:num w:numId="17">
    <w:abstractNumId w:val="7"/>
  </w:num>
  <w:num w:numId="18">
    <w:abstractNumId w:val="4"/>
  </w:num>
  <w:num w:numId="19">
    <w:abstractNumId w:val="16"/>
  </w:num>
  <w:num w:numId="20">
    <w:abstractNumId w:val="19"/>
  </w:num>
  <w:num w:numId="2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573"/>
    <w:rsid w:val="00003C94"/>
    <w:rsid w:val="000047E7"/>
    <w:rsid w:val="000065CB"/>
    <w:rsid w:val="00006DC8"/>
    <w:rsid w:val="00011E25"/>
    <w:rsid w:val="00015B09"/>
    <w:rsid w:val="00020E57"/>
    <w:rsid w:val="00027767"/>
    <w:rsid w:val="00027F50"/>
    <w:rsid w:val="00033616"/>
    <w:rsid w:val="00034FEF"/>
    <w:rsid w:val="00042BDD"/>
    <w:rsid w:val="0005396D"/>
    <w:rsid w:val="00054A28"/>
    <w:rsid w:val="00055D34"/>
    <w:rsid w:val="00057EA3"/>
    <w:rsid w:val="0006045C"/>
    <w:rsid w:val="00067ECC"/>
    <w:rsid w:val="00072D98"/>
    <w:rsid w:val="00074DFF"/>
    <w:rsid w:val="000773AC"/>
    <w:rsid w:val="00081819"/>
    <w:rsid w:val="00084FDB"/>
    <w:rsid w:val="000906F4"/>
    <w:rsid w:val="000A604F"/>
    <w:rsid w:val="000C20F1"/>
    <w:rsid w:val="000D05DE"/>
    <w:rsid w:val="000D070D"/>
    <w:rsid w:val="000D0D6D"/>
    <w:rsid w:val="000D1B7B"/>
    <w:rsid w:val="000D1E28"/>
    <w:rsid w:val="000D306B"/>
    <w:rsid w:val="000E414B"/>
    <w:rsid w:val="000F0458"/>
    <w:rsid w:val="000F4858"/>
    <w:rsid w:val="000F7BC0"/>
    <w:rsid w:val="00101E37"/>
    <w:rsid w:val="0010784A"/>
    <w:rsid w:val="00111495"/>
    <w:rsid w:val="001212CA"/>
    <w:rsid w:val="00134D91"/>
    <w:rsid w:val="00143A3D"/>
    <w:rsid w:val="00146A6E"/>
    <w:rsid w:val="001551E9"/>
    <w:rsid w:val="00155497"/>
    <w:rsid w:val="00156A96"/>
    <w:rsid w:val="0016016C"/>
    <w:rsid w:val="00163019"/>
    <w:rsid w:val="00165F5F"/>
    <w:rsid w:val="0017290A"/>
    <w:rsid w:val="00172E30"/>
    <w:rsid w:val="00176338"/>
    <w:rsid w:val="001815F2"/>
    <w:rsid w:val="00182EDD"/>
    <w:rsid w:val="00183D88"/>
    <w:rsid w:val="00183E94"/>
    <w:rsid w:val="00187113"/>
    <w:rsid w:val="00190AA6"/>
    <w:rsid w:val="001916F5"/>
    <w:rsid w:val="001926FE"/>
    <w:rsid w:val="00196DD1"/>
    <w:rsid w:val="0019752C"/>
    <w:rsid w:val="001A0170"/>
    <w:rsid w:val="001A3A19"/>
    <w:rsid w:val="001A6201"/>
    <w:rsid w:val="001A7CEB"/>
    <w:rsid w:val="001B004A"/>
    <w:rsid w:val="001B2464"/>
    <w:rsid w:val="001C4693"/>
    <w:rsid w:val="001D5F3A"/>
    <w:rsid w:val="001E75FC"/>
    <w:rsid w:val="001E7608"/>
    <w:rsid w:val="001F46ED"/>
    <w:rsid w:val="00200B6E"/>
    <w:rsid w:val="00201712"/>
    <w:rsid w:val="0020298B"/>
    <w:rsid w:val="0020629A"/>
    <w:rsid w:val="00212F71"/>
    <w:rsid w:val="002142C7"/>
    <w:rsid w:val="00223C8E"/>
    <w:rsid w:val="002316A9"/>
    <w:rsid w:val="00231B84"/>
    <w:rsid w:val="00232E4E"/>
    <w:rsid w:val="00241BAD"/>
    <w:rsid w:val="00245F06"/>
    <w:rsid w:val="0026541A"/>
    <w:rsid w:val="00275CB7"/>
    <w:rsid w:val="00281834"/>
    <w:rsid w:val="00283484"/>
    <w:rsid w:val="00285D3B"/>
    <w:rsid w:val="00291B9C"/>
    <w:rsid w:val="00293D91"/>
    <w:rsid w:val="00295A96"/>
    <w:rsid w:val="002A0FEA"/>
    <w:rsid w:val="002A192E"/>
    <w:rsid w:val="002B09B1"/>
    <w:rsid w:val="002B14B2"/>
    <w:rsid w:val="002B6C06"/>
    <w:rsid w:val="002D56BB"/>
    <w:rsid w:val="002D59E9"/>
    <w:rsid w:val="002D6679"/>
    <w:rsid w:val="002D7D92"/>
    <w:rsid w:val="002E47BC"/>
    <w:rsid w:val="002E5EB8"/>
    <w:rsid w:val="002F2BD0"/>
    <w:rsid w:val="00313F98"/>
    <w:rsid w:val="00314055"/>
    <w:rsid w:val="00315683"/>
    <w:rsid w:val="00321FEA"/>
    <w:rsid w:val="003278FF"/>
    <w:rsid w:val="00327B99"/>
    <w:rsid w:val="003372D9"/>
    <w:rsid w:val="00340E2C"/>
    <w:rsid w:val="00343E51"/>
    <w:rsid w:val="003474E2"/>
    <w:rsid w:val="00354C2C"/>
    <w:rsid w:val="003643E1"/>
    <w:rsid w:val="0036506B"/>
    <w:rsid w:val="003835E4"/>
    <w:rsid w:val="00386CAB"/>
    <w:rsid w:val="00390B39"/>
    <w:rsid w:val="00392D26"/>
    <w:rsid w:val="003A3BC5"/>
    <w:rsid w:val="003B6100"/>
    <w:rsid w:val="003B7710"/>
    <w:rsid w:val="003C46B3"/>
    <w:rsid w:val="003C56E4"/>
    <w:rsid w:val="003C679B"/>
    <w:rsid w:val="003D65AF"/>
    <w:rsid w:val="003E0190"/>
    <w:rsid w:val="003E08E5"/>
    <w:rsid w:val="003E147C"/>
    <w:rsid w:val="003E350A"/>
    <w:rsid w:val="003E675B"/>
    <w:rsid w:val="00400334"/>
    <w:rsid w:val="00410B24"/>
    <w:rsid w:val="00411145"/>
    <w:rsid w:val="004115E5"/>
    <w:rsid w:val="00411731"/>
    <w:rsid w:val="00411DB9"/>
    <w:rsid w:val="00412D91"/>
    <w:rsid w:val="00417F48"/>
    <w:rsid w:val="0042335B"/>
    <w:rsid w:val="004243CE"/>
    <w:rsid w:val="00432ABD"/>
    <w:rsid w:val="00437419"/>
    <w:rsid w:val="00440B7A"/>
    <w:rsid w:val="00444169"/>
    <w:rsid w:val="00446D6E"/>
    <w:rsid w:val="0045299D"/>
    <w:rsid w:val="00453724"/>
    <w:rsid w:val="004611A6"/>
    <w:rsid w:val="00461F65"/>
    <w:rsid w:val="00462F63"/>
    <w:rsid w:val="00463FE6"/>
    <w:rsid w:val="00465526"/>
    <w:rsid w:val="0046562D"/>
    <w:rsid w:val="00471A60"/>
    <w:rsid w:val="0047477A"/>
    <w:rsid w:val="004806AD"/>
    <w:rsid w:val="00482A3A"/>
    <w:rsid w:val="00486E6F"/>
    <w:rsid w:val="00493B86"/>
    <w:rsid w:val="004967FC"/>
    <w:rsid w:val="00497410"/>
    <w:rsid w:val="004A67C7"/>
    <w:rsid w:val="004B2700"/>
    <w:rsid w:val="004B2DFF"/>
    <w:rsid w:val="004B3E77"/>
    <w:rsid w:val="004C0CAE"/>
    <w:rsid w:val="004C53D6"/>
    <w:rsid w:val="004D1B2A"/>
    <w:rsid w:val="004D5F3D"/>
    <w:rsid w:val="004D6EAB"/>
    <w:rsid w:val="004E5065"/>
    <w:rsid w:val="004E5A0C"/>
    <w:rsid w:val="004E5F06"/>
    <w:rsid w:val="004E65D5"/>
    <w:rsid w:val="004E7F3E"/>
    <w:rsid w:val="004F2325"/>
    <w:rsid w:val="00500BBD"/>
    <w:rsid w:val="005027E2"/>
    <w:rsid w:val="005119D7"/>
    <w:rsid w:val="00513FB9"/>
    <w:rsid w:val="005221BE"/>
    <w:rsid w:val="005267D6"/>
    <w:rsid w:val="005310F8"/>
    <w:rsid w:val="005361F9"/>
    <w:rsid w:val="005405F2"/>
    <w:rsid w:val="00541E58"/>
    <w:rsid w:val="00544912"/>
    <w:rsid w:val="00544BFC"/>
    <w:rsid w:val="0055624C"/>
    <w:rsid w:val="00557EEA"/>
    <w:rsid w:val="005617AE"/>
    <w:rsid w:val="005700BB"/>
    <w:rsid w:val="00575DD4"/>
    <w:rsid w:val="00576650"/>
    <w:rsid w:val="005A4ABC"/>
    <w:rsid w:val="005A554F"/>
    <w:rsid w:val="005B403D"/>
    <w:rsid w:val="005B5824"/>
    <w:rsid w:val="005B627A"/>
    <w:rsid w:val="005C0DA7"/>
    <w:rsid w:val="005D6588"/>
    <w:rsid w:val="005E63D7"/>
    <w:rsid w:val="005E7704"/>
    <w:rsid w:val="005F2669"/>
    <w:rsid w:val="005F73AB"/>
    <w:rsid w:val="006079BD"/>
    <w:rsid w:val="00607E75"/>
    <w:rsid w:val="0061121A"/>
    <w:rsid w:val="00611476"/>
    <w:rsid w:val="006148B8"/>
    <w:rsid w:val="006235FB"/>
    <w:rsid w:val="00624DBF"/>
    <w:rsid w:val="0062681D"/>
    <w:rsid w:val="00636DAA"/>
    <w:rsid w:val="00640E12"/>
    <w:rsid w:val="00645938"/>
    <w:rsid w:val="00656375"/>
    <w:rsid w:val="00656BD9"/>
    <w:rsid w:val="0066576B"/>
    <w:rsid w:val="00665BC4"/>
    <w:rsid w:val="00673710"/>
    <w:rsid w:val="00676D7F"/>
    <w:rsid w:val="00682B76"/>
    <w:rsid w:val="006849E0"/>
    <w:rsid w:val="0068514F"/>
    <w:rsid w:val="00687E02"/>
    <w:rsid w:val="0069449B"/>
    <w:rsid w:val="006A0EAB"/>
    <w:rsid w:val="006A3D23"/>
    <w:rsid w:val="006A56C2"/>
    <w:rsid w:val="006B3616"/>
    <w:rsid w:val="006C1C8C"/>
    <w:rsid w:val="006C2E22"/>
    <w:rsid w:val="006C6791"/>
    <w:rsid w:val="006D19A4"/>
    <w:rsid w:val="006E4601"/>
    <w:rsid w:val="006E4910"/>
    <w:rsid w:val="006F4276"/>
    <w:rsid w:val="006F58E6"/>
    <w:rsid w:val="00700169"/>
    <w:rsid w:val="0070094E"/>
    <w:rsid w:val="0070172A"/>
    <w:rsid w:val="0070444F"/>
    <w:rsid w:val="007060D4"/>
    <w:rsid w:val="00711BD5"/>
    <w:rsid w:val="00712D84"/>
    <w:rsid w:val="00713626"/>
    <w:rsid w:val="00715512"/>
    <w:rsid w:val="00724010"/>
    <w:rsid w:val="00724403"/>
    <w:rsid w:val="00725641"/>
    <w:rsid w:val="007271FA"/>
    <w:rsid w:val="007273B4"/>
    <w:rsid w:val="0073054D"/>
    <w:rsid w:val="0073240B"/>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97C4B"/>
    <w:rsid w:val="007A22A0"/>
    <w:rsid w:val="007A31CF"/>
    <w:rsid w:val="007B0E8C"/>
    <w:rsid w:val="007B383B"/>
    <w:rsid w:val="007C1241"/>
    <w:rsid w:val="007C2100"/>
    <w:rsid w:val="007C48B8"/>
    <w:rsid w:val="007E26A2"/>
    <w:rsid w:val="007E56A4"/>
    <w:rsid w:val="007E5D5B"/>
    <w:rsid w:val="007F1960"/>
    <w:rsid w:val="007F3C1E"/>
    <w:rsid w:val="007F5322"/>
    <w:rsid w:val="007F7905"/>
    <w:rsid w:val="0080666F"/>
    <w:rsid w:val="008101C3"/>
    <w:rsid w:val="00813D42"/>
    <w:rsid w:val="00814520"/>
    <w:rsid w:val="00820D28"/>
    <w:rsid w:val="008226B5"/>
    <w:rsid w:val="008306F2"/>
    <w:rsid w:val="00840A6C"/>
    <w:rsid w:val="00842030"/>
    <w:rsid w:val="00845777"/>
    <w:rsid w:val="008676EE"/>
    <w:rsid w:val="008737C5"/>
    <w:rsid w:val="00877FCE"/>
    <w:rsid w:val="00890926"/>
    <w:rsid w:val="00891E02"/>
    <w:rsid w:val="008948B7"/>
    <w:rsid w:val="008A319E"/>
    <w:rsid w:val="008A4161"/>
    <w:rsid w:val="008A699B"/>
    <w:rsid w:val="008B061F"/>
    <w:rsid w:val="008C2030"/>
    <w:rsid w:val="008D0834"/>
    <w:rsid w:val="008D3E53"/>
    <w:rsid w:val="008D6DA3"/>
    <w:rsid w:val="008E0262"/>
    <w:rsid w:val="008E51EB"/>
    <w:rsid w:val="008F04BB"/>
    <w:rsid w:val="008F2915"/>
    <w:rsid w:val="008F36EA"/>
    <w:rsid w:val="009001D6"/>
    <w:rsid w:val="00903527"/>
    <w:rsid w:val="009360D9"/>
    <w:rsid w:val="00946D9D"/>
    <w:rsid w:val="00957350"/>
    <w:rsid w:val="009600F4"/>
    <w:rsid w:val="00971D1E"/>
    <w:rsid w:val="0098127F"/>
    <w:rsid w:val="0098290E"/>
    <w:rsid w:val="009847DF"/>
    <w:rsid w:val="0099066D"/>
    <w:rsid w:val="00994095"/>
    <w:rsid w:val="00994DCA"/>
    <w:rsid w:val="009973F4"/>
    <w:rsid w:val="009A31EE"/>
    <w:rsid w:val="009A7387"/>
    <w:rsid w:val="009B0076"/>
    <w:rsid w:val="009B64E6"/>
    <w:rsid w:val="009C13EB"/>
    <w:rsid w:val="009C6677"/>
    <w:rsid w:val="009D4311"/>
    <w:rsid w:val="009D636E"/>
    <w:rsid w:val="009E0AC0"/>
    <w:rsid w:val="009E20D8"/>
    <w:rsid w:val="009F0022"/>
    <w:rsid w:val="00A025E8"/>
    <w:rsid w:val="00A07AC6"/>
    <w:rsid w:val="00A22F9B"/>
    <w:rsid w:val="00A30AE4"/>
    <w:rsid w:val="00A36EFD"/>
    <w:rsid w:val="00A37E23"/>
    <w:rsid w:val="00A402F9"/>
    <w:rsid w:val="00A47C08"/>
    <w:rsid w:val="00A50975"/>
    <w:rsid w:val="00A51D1A"/>
    <w:rsid w:val="00A53759"/>
    <w:rsid w:val="00A8197D"/>
    <w:rsid w:val="00A81A0A"/>
    <w:rsid w:val="00A81E5F"/>
    <w:rsid w:val="00A8286F"/>
    <w:rsid w:val="00A94713"/>
    <w:rsid w:val="00A97383"/>
    <w:rsid w:val="00AB1592"/>
    <w:rsid w:val="00AB56F9"/>
    <w:rsid w:val="00AC2C6D"/>
    <w:rsid w:val="00AC78F7"/>
    <w:rsid w:val="00AD50E4"/>
    <w:rsid w:val="00AE227B"/>
    <w:rsid w:val="00AE4CD1"/>
    <w:rsid w:val="00AE7E53"/>
    <w:rsid w:val="00AF6952"/>
    <w:rsid w:val="00AF7980"/>
    <w:rsid w:val="00B0600B"/>
    <w:rsid w:val="00B16904"/>
    <w:rsid w:val="00B17AAB"/>
    <w:rsid w:val="00B21199"/>
    <w:rsid w:val="00B22ED2"/>
    <w:rsid w:val="00B22F50"/>
    <w:rsid w:val="00B24C31"/>
    <w:rsid w:val="00B32442"/>
    <w:rsid w:val="00B405B4"/>
    <w:rsid w:val="00B42B95"/>
    <w:rsid w:val="00B607EF"/>
    <w:rsid w:val="00B64C16"/>
    <w:rsid w:val="00B6527A"/>
    <w:rsid w:val="00B66E48"/>
    <w:rsid w:val="00B66EC7"/>
    <w:rsid w:val="00B701D2"/>
    <w:rsid w:val="00B74508"/>
    <w:rsid w:val="00B76AA7"/>
    <w:rsid w:val="00B76DA6"/>
    <w:rsid w:val="00B93CD6"/>
    <w:rsid w:val="00BA5747"/>
    <w:rsid w:val="00BA62EC"/>
    <w:rsid w:val="00BA6E46"/>
    <w:rsid w:val="00BB0CEE"/>
    <w:rsid w:val="00BC0EB4"/>
    <w:rsid w:val="00BC33DE"/>
    <w:rsid w:val="00BC5080"/>
    <w:rsid w:val="00BC7F56"/>
    <w:rsid w:val="00BD5D32"/>
    <w:rsid w:val="00BD7303"/>
    <w:rsid w:val="00BD789F"/>
    <w:rsid w:val="00BD7AA1"/>
    <w:rsid w:val="00BE1278"/>
    <w:rsid w:val="00BE3746"/>
    <w:rsid w:val="00BF22CB"/>
    <w:rsid w:val="00BF55C5"/>
    <w:rsid w:val="00C04596"/>
    <w:rsid w:val="00C06D60"/>
    <w:rsid w:val="00C1381A"/>
    <w:rsid w:val="00C13A8B"/>
    <w:rsid w:val="00C15361"/>
    <w:rsid w:val="00C1649E"/>
    <w:rsid w:val="00C3008D"/>
    <w:rsid w:val="00C30814"/>
    <w:rsid w:val="00C31AE0"/>
    <w:rsid w:val="00C34E07"/>
    <w:rsid w:val="00C3648B"/>
    <w:rsid w:val="00C37E9F"/>
    <w:rsid w:val="00C43A98"/>
    <w:rsid w:val="00C5183F"/>
    <w:rsid w:val="00C539B2"/>
    <w:rsid w:val="00C60995"/>
    <w:rsid w:val="00C67713"/>
    <w:rsid w:val="00C67AF2"/>
    <w:rsid w:val="00C72083"/>
    <w:rsid w:val="00C72E25"/>
    <w:rsid w:val="00C74957"/>
    <w:rsid w:val="00C8158A"/>
    <w:rsid w:val="00C871A2"/>
    <w:rsid w:val="00C9197B"/>
    <w:rsid w:val="00CA0987"/>
    <w:rsid w:val="00CA3666"/>
    <w:rsid w:val="00CA4118"/>
    <w:rsid w:val="00CA5EA9"/>
    <w:rsid w:val="00CB1176"/>
    <w:rsid w:val="00CB2EB4"/>
    <w:rsid w:val="00CB7442"/>
    <w:rsid w:val="00CD05B0"/>
    <w:rsid w:val="00CD2092"/>
    <w:rsid w:val="00CD3C21"/>
    <w:rsid w:val="00CE5B0A"/>
    <w:rsid w:val="00CF0605"/>
    <w:rsid w:val="00CF4431"/>
    <w:rsid w:val="00CF71B8"/>
    <w:rsid w:val="00D02F28"/>
    <w:rsid w:val="00D0555C"/>
    <w:rsid w:val="00D0584A"/>
    <w:rsid w:val="00D12233"/>
    <w:rsid w:val="00D15F61"/>
    <w:rsid w:val="00D17872"/>
    <w:rsid w:val="00D178DC"/>
    <w:rsid w:val="00D21236"/>
    <w:rsid w:val="00D30BE4"/>
    <w:rsid w:val="00D42F58"/>
    <w:rsid w:val="00D47F21"/>
    <w:rsid w:val="00D50344"/>
    <w:rsid w:val="00D531CD"/>
    <w:rsid w:val="00D6448E"/>
    <w:rsid w:val="00D64559"/>
    <w:rsid w:val="00D65948"/>
    <w:rsid w:val="00D7518A"/>
    <w:rsid w:val="00D80710"/>
    <w:rsid w:val="00D8099A"/>
    <w:rsid w:val="00D80C83"/>
    <w:rsid w:val="00D80D12"/>
    <w:rsid w:val="00D8454A"/>
    <w:rsid w:val="00D85A5F"/>
    <w:rsid w:val="00D86163"/>
    <w:rsid w:val="00DA287A"/>
    <w:rsid w:val="00DC1EA2"/>
    <w:rsid w:val="00DC5D19"/>
    <w:rsid w:val="00DC7BF5"/>
    <w:rsid w:val="00DD411E"/>
    <w:rsid w:val="00DD4BCF"/>
    <w:rsid w:val="00DE58F9"/>
    <w:rsid w:val="00DF1748"/>
    <w:rsid w:val="00DF29F0"/>
    <w:rsid w:val="00E00611"/>
    <w:rsid w:val="00E028CB"/>
    <w:rsid w:val="00E062E8"/>
    <w:rsid w:val="00E1321F"/>
    <w:rsid w:val="00E154A9"/>
    <w:rsid w:val="00E37834"/>
    <w:rsid w:val="00E430E2"/>
    <w:rsid w:val="00E4584E"/>
    <w:rsid w:val="00E545FE"/>
    <w:rsid w:val="00E55AA4"/>
    <w:rsid w:val="00E5674F"/>
    <w:rsid w:val="00E56805"/>
    <w:rsid w:val="00E61DD5"/>
    <w:rsid w:val="00E6558D"/>
    <w:rsid w:val="00E65DFE"/>
    <w:rsid w:val="00E774AF"/>
    <w:rsid w:val="00E83EDB"/>
    <w:rsid w:val="00E84C97"/>
    <w:rsid w:val="00E86A88"/>
    <w:rsid w:val="00E87811"/>
    <w:rsid w:val="00E87A25"/>
    <w:rsid w:val="00E904C5"/>
    <w:rsid w:val="00E9287D"/>
    <w:rsid w:val="00E930E3"/>
    <w:rsid w:val="00E938F2"/>
    <w:rsid w:val="00EB3D75"/>
    <w:rsid w:val="00EB6485"/>
    <w:rsid w:val="00ED0232"/>
    <w:rsid w:val="00ED58F7"/>
    <w:rsid w:val="00ED6BDB"/>
    <w:rsid w:val="00EE32FF"/>
    <w:rsid w:val="00EE6274"/>
    <w:rsid w:val="00EF08B5"/>
    <w:rsid w:val="00EF7AD2"/>
    <w:rsid w:val="00F031AC"/>
    <w:rsid w:val="00F1094F"/>
    <w:rsid w:val="00F135B3"/>
    <w:rsid w:val="00F22D78"/>
    <w:rsid w:val="00F3692A"/>
    <w:rsid w:val="00F402F3"/>
    <w:rsid w:val="00F41535"/>
    <w:rsid w:val="00F42043"/>
    <w:rsid w:val="00F4618D"/>
    <w:rsid w:val="00F514B0"/>
    <w:rsid w:val="00F53052"/>
    <w:rsid w:val="00F618C3"/>
    <w:rsid w:val="00F67E27"/>
    <w:rsid w:val="00F76EF7"/>
    <w:rsid w:val="00F80660"/>
    <w:rsid w:val="00F84C31"/>
    <w:rsid w:val="00F8686C"/>
    <w:rsid w:val="00F940C1"/>
    <w:rsid w:val="00F94186"/>
    <w:rsid w:val="00F964BC"/>
    <w:rsid w:val="00F97DC0"/>
    <w:rsid w:val="00FB787B"/>
    <w:rsid w:val="00FC55F9"/>
    <w:rsid w:val="00FD0BC8"/>
    <w:rsid w:val="00FD15E6"/>
    <w:rsid w:val="00FD7A56"/>
    <w:rsid w:val="00FE0E16"/>
    <w:rsid w:val="00FE4674"/>
    <w:rsid w:val="00FE7811"/>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styleId="Odlomakpopisa" w:type="paragraph">
    <w:name w:val="List Paragraph"/>
    <w:basedOn w:val="Normal"/>
    <w:uiPriority w:val="34"/>
    <w:qFormat/>
    <w:rsid w:val="00315683"/>
    <w:pPr>
      <w:contextualSpacing/>
      <w:jc w:val="both"/>
    </w:pPr>
    <w:rPr>
      <w:rFonts w:eastAsia="Calibri"/>
      <w:lang w:eastAsia="en-US"/>
    </w:rPr>
  </w:style>
  <w:style w:styleId="Naglaeno" w:type="character">
    <w:name w:val="Strong"/>
    <w:qFormat/>
    <w:rsid w:val="0047477A"/>
    <w:rPr>
      <w:b/>
      <w:bCs/>
    </w:rPr>
  </w:style>
  <w:style w:customStyle="true" w:styleId="TijelotekstaChar" w:type="character">
    <w:name w:val="Tijelo teksta Char"/>
    <w:link w:val="Tijeloteksta"/>
    <w:rsid w:val="00B32442"/>
    <w:rPr>
      <w:sz w:val="24"/>
      <w:szCs w:val="24"/>
    </w:rPr>
  </w:style>
  <w:style w:styleId="Tekstrezerviranogmjesta" w:type="character">
    <w:name w:val="Placeholder Text"/>
    <w:basedOn w:val="Zadanifontodlomka"/>
    <w:uiPriority w:val="99"/>
    <w:semiHidden/>
    <w:rsid w:val="00D0555C"/>
    <w:rPr>
      <w:color w:val="808080"/>
      <w:bdr w:space="0" w:sz="0" w:color="auto" w:val="none"/>
      <w:shd w:fill="auto" w:color="auto" w:val="clear"/>
    </w:rPr>
  </w:style>
  <w:style w:customStyle="true" w:styleId="eSPISCCParagraphDefaultFont" w:type="character">
    <w:name w:val="eSPIS_CC_Paragraph Default Font"/>
    <w:basedOn w:val="Zadanifontodlomka"/>
    <w:rsid w:val="00D055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55C"/>
    <w:rPr>
      <w:bdr w:space="0" w:sz="0" w:color="auto" w:val="none"/>
      <w:shd w:fill="FFFFCC" w:color="auto" w:val="clear"/>
      <w:lang w:val="hr-HR"/>
    </w:rPr>
  </w:style>
  <w:style w:customStyle="true" w:styleId="PozadinaSvijetloCrvena" w:type="character">
    <w:name w:val="Pozadina_SvijetloCrvena"/>
    <w:basedOn w:val="eSPISCCParagraphDefaultFont"/>
    <w:rsid w:val="00D055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55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styleId="Odlomakpopisa" w:type="paragraph">
    <w:name w:val="List Paragraph"/>
    <w:basedOn w:val="Normal"/>
    <w:uiPriority w:val="34"/>
    <w:qFormat/>
    <w:rsid w:val="00315683"/>
    <w:pPr>
      <w:contextualSpacing/>
      <w:jc w:val="both"/>
    </w:pPr>
    <w:rPr>
      <w:rFonts w:eastAsia="Calibri"/>
      <w:lang w:eastAsia="en-US"/>
    </w:rPr>
  </w:style>
  <w:style w:styleId="Naglaeno" w:type="character">
    <w:name w:val="Strong"/>
    <w:qFormat/>
    <w:rsid w:val="0047477A"/>
    <w:rPr>
      <w:b/>
      <w:bCs/>
    </w:rPr>
  </w:style>
  <w:style w:customStyle="1" w:styleId="TijelotekstaChar" w:type="character">
    <w:name w:val="Tijelo teksta Char"/>
    <w:link w:val="Tijeloteksta"/>
    <w:rsid w:val="00B32442"/>
    <w:rPr>
      <w:sz w:val="24"/>
      <w:szCs w:val="24"/>
    </w:rPr>
  </w:style>
  <w:style w:styleId="Tekstrezerviranogmjesta" w:type="character">
    <w:name w:val="Placeholder Text"/>
    <w:basedOn w:val="Zadanifontodlomka"/>
    <w:uiPriority w:val="99"/>
    <w:semiHidden/>
    <w:rsid w:val="00D0555C"/>
    <w:rPr>
      <w:color w:val="808080"/>
      <w:bdr w:color="auto" w:space="0" w:sz="0" w:val="none"/>
      <w:shd w:color="auto" w:fill="auto" w:val="clear"/>
    </w:rPr>
  </w:style>
  <w:style w:customStyle="1" w:styleId="eSPISCCParagraphDefaultFont" w:type="character">
    <w:name w:val="eSPIS_CC_Paragraph Default Font"/>
    <w:basedOn w:val="Zadanifontodlomka"/>
    <w:rsid w:val="00D055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55C"/>
    <w:rPr>
      <w:bdr w:color="auto" w:space="0" w:sz="0" w:val="none"/>
      <w:shd w:color="auto" w:fill="FFFFCC" w:val="clear"/>
      <w:lang w:val="hr-HR"/>
    </w:rPr>
  </w:style>
  <w:style w:customStyle="1" w:styleId="PozadinaSvijetloCrvena" w:type="character">
    <w:name w:val="Pozadina_SvijetloCrvena"/>
    <w:basedOn w:val="eSPISCCParagraphDefaultFont"/>
    <w:rsid w:val="00D055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5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57536548">
      <w:bodyDiv w:val="true"/>
      <w:marLeft w:val="0"/>
      <w:marRight w:val="0"/>
      <w:marTop w:val="0"/>
      <w:marBottom w:val="0"/>
      <w:divBdr>
        <w:top w:space="0" w:sz="0" w:color="auto" w:val="none"/>
        <w:left w:space="0" w:sz="0" w:color="auto" w:val="none"/>
        <w:bottom w:space="0" w:sz="0" w:color="auto" w:val="none"/>
        <w:right w:space="0" w:sz="0" w:color="auto" w:val="none"/>
      </w:divBdr>
    </w:div>
    <w:div w:id="15151949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St-210/2015-17</izvorni_sadrzaj>
    <derivirana_varijabla naziv="DomainObject.Oznaka_1">St-210/2015-17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St-210/2015</izvorni_sadrzaj>
    <derivirana_varijabla naziv="DomainObject.Predmet.OznakaBroj_1">St-210/2015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VIZURA d.o.o. za graditeljstvo, proizvodnju i trgovinu</izvorni_sadrzaj>
    <derivirana_varijabla naziv="DomainObject.Predmet.ProtustrankaFormated_1">  VIZURA d.o.o. za graditeljstvo, proizvodnju i trgovinu</derivirana_varijabla>
  </DomainObject.Predmet.ProtustrankaFormated>
  <DomainObject.Predmet.ProtustrankaFormatedOIB>
    <izvorni_sadrzaj>  VIZURA d.o.o. za graditeljstvo, proizvodnju i trgovinu, OIB 74058111395</izvorni_sadrzaj>
    <derivirana_varijabla naziv="DomainObject.Predmet.ProtustrankaFormatedOIB_1">  VIZURA d.o.o. za graditeljstvo, proizvodnju i trgovinu, OIB 74058111395</derivirana_varijabla>
  </DomainObject.Predmet.ProtustrankaFormatedOIB>
  <DomainObject.Predmet.ProtustrankaFormatedWithAdress>
    <izvorni_sadrzaj> VIZURA d.o.o. za graditeljstvo, proizvodnju i trgovinu, Vatroslava Lisinskog 7, 31326 Darda</izvorni_sadrzaj>
    <derivirana_varijabla naziv="DomainObject.Predmet.ProtustrankaFormatedWithAdress_1"> VIZURA d.o.o. za graditeljstvo, proizvodnju i trgovinu, Vatroslava Lisinskog 7, 31326 Darda</derivirana_varijabla>
  </DomainObject.Predmet.ProtustrankaFormatedWithAdress>
  <DomainObject.Predmet.ProtustrankaFormatedWithAdressOIB>
    <izvorni_sadrzaj> VIZURA d.o.o. za graditeljstvo, proizvodnju i trgovinu, OIB 74058111395, Vatroslava Lisinskog 7, 31326 Darda</izvorni_sadrzaj>
    <derivirana_varijabla naziv="DomainObject.Predmet.ProtustrankaFormatedWithAdressOIB_1"> VIZURA d.o.o. za graditeljstvo, proizvodnju i trgovinu, OIB 74058111395, Vatroslava Lisinskog 7, 31326 Darda</derivirana_varijabla>
  </DomainObject.Predmet.ProtustrankaFormatedWithAdressOIB>
  <DomainObject.Predmet.ProtustrankaWithAdress>
    <izvorni_sadrzaj>VIZURA d.o.o. za graditeljstvo, proizvodnju i trgovinu Vatroslava Lisinskog 7, 31326 Darda</izvorni_sadrzaj>
    <derivirana_varijabla naziv="DomainObject.Predmet.ProtustrankaWithAdress_1">VIZURA d.o.o. za graditeljstvo, proizvodnju i trgovinu Vatroslava Lisinskog 7, 31326 Darda</derivirana_varijabla>
  </DomainObject.Predmet.ProtustrankaWithAdress>
  <DomainObject.Predmet.ProtustrankaWithAdressOIB>
    <izvorni_sadrzaj>VIZURA d.o.o. za graditeljstvo, proizvodnju i trgovinu, OIB 74058111395, Vatroslava Lisinskog 7, 31326 Darda</izvorni_sadrzaj>
    <derivirana_varijabla naziv="DomainObject.Predmet.ProtustrankaWithAdressOIB_1">VIZURA d.o.o. za graditeljstvo, proizvodnju i trgovinu, OIB 74058111395, Vatroslava Lisinskog 7, 31326 Darda</derivirana_varijabla>
  </DomainObject.Predmet.ProtustrankaWithAdressOIB>
  <DomainObject.Predmet.ProtustrankaNazivFormated>
    <izvorni_sadrzaj>VIZURA d.o.o. za graditeljstvo, proizvodnju i trgovinu</izvorni_sadrzaj>
    <derivirana_varijabla naziv="DomainObject.Predmet.ProtustrankaNazivFormated_1">VIZURA d.o.o. za graditeljstvo, proizvodnju i trgovinu</derivirana_varijabla>
  </DomainObject.Predmet.ProtustrankaNazivFormated>
  <DomainObject.Predmet.ProtustrankaNazivFormatedOIB>
    <izvorni_sadrzaj>VIZURA d.o.o. za graditeljstvo, proizvodnju i trgovinu, OIB 74058111395</izvorni_sadrzaj>
    <derivirana_varijabla naziv="DomainObject.Predmet.ProtustrankaNazivFormatedOIB_1">VIZURA d.o.o. za graditeljstvo, proizvodnju i trgovinu, OIB 74058111395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Krunoslav Kralj</izvorni_sadrzaj>
    <derivirana_varijabla naziv="DomainObject.Predmet.StrankaFormated_1">  Krunoslav Kralj</derivirana_varijabla>
  </DomainObject.Predmet.StrankaFormated>
  <DomainObject.Predmet.StrankaFormatedOIB>
    <izvorni_sadrzaj>  Krunoslav Kralj, OIB 41486621251</izvorni_sadrzaj>
    <derivirana_varijabla naziv="DomainObject.Predmet.StrankaFormatedOIB_1">  Krunoslav Kralj, OIB 41486621251</derivirana_varijabla>
  </DomainObject.Predmet.StrankaFormatedOIB>
  <DomainObject.Predmet.StrankaFormatedWithAdress>
    <izvorni_sadrzaj> Krunoslav Kralj, Ljudevita Gaja 53b, 31326 Čeminac</izvorni_sadrzaj>
    <derivirana_varijabla naziv="DomainObject.Predmet.StrankaFormatedWithAdress_1"> Krunoslav Kralj, Ljudevita Gaja 53b, 31326 Čeminac</derivirana_varijabla>
  </DomainObject.Predmet.StrankaFormatedWithAdress>
  <DomainObject.Predmet.StrankaFormatedWithAdressOIB>
    <izvorni_sadrzaj> Krunoslav Kralj, OIB 41486621251, Ljudevita Gaja 53b, 31326 Čeminac</izvorni_sadrzaj>
    <derivirana_varijabla naziv="DomainObject.Predmet.StrankaFormatedWithAdressOIB_1"> Krunoslav Kralj, OIB 41486621251, Ljudevita Gaja 53b, 31326 Čeminac</derivirana_varijabla>
  </DomainObject.Predmet.StrankaFormatedWithAdressOIB>
  <DomainObject.Predmet.StrankaWithAdress>
    <izvorni_sadrzaj>Krunoslav Kralj Ljudevita Gaja 53b,31326 Čeminac</izvorni_sadrzaj>
    <derivirana_varijabla naziv="DomainObject.Predmet.StrankaWithAdress_1">Krunoslav Kralj Ljudevita Gaja 53b,31326 Čeminac</derivirana_varijabla>
  </DomainObject.Predmet.StrankaWithAdress>
  <DomainObject.Predmet.StrankaWithAdressOIB>
    <izvorni_sadrzaj>Krunoslav Kralj, OIB 41486621251, Ljudevita Gaja 53b,31326 Čeminac</izvorni_sadrzaj>
    <derivirana_varijabla naziv="DomainObject.Predmet.StrankaWithAdressOIB_1">Krunoslav Kralj, OIB 41486621251, Ljudevita Gaja 53b,31326 Čeminac</derivirana_varijabla>
  </DomainObject.Predmet.StrankaWithAdressOIB>
  <DomainObject.Predmet.StrankaNazivFormated>
    <izvorni_sadrzaj>Krunoslav Kralj</izvorni_sadrzaj>
    <derivirana_varijabla naziv="DomainObject.Predmet.StrankaNazivFormated_1">Krunoslav Kralj</derivirana_varijabla>
  </DomainObject.Predmet.StrankaNazivFormated>
  <DomainObject.Predmet.StrankaNazivFormatedOIB>
    <izvorni_sadrzaj>Krunoslav Kralj, OIB 41486621251</izvorni_sadrzaj>
    <derivirana_varijabla naziv="DomainObject.Predmet.StrankaNazivFormatedOIB_1">Krunoslav Kralj, OIB 41486621251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Krunoslav Kralj</item>
    </izvorni_sadrzaj>
    <derivirana_varijabla naziv="DomainObject.Predmet.StrankaListFormated_1">
      <item>Krunoslav Kralj</item>
    </derivirana_varijabla>
  </DomainObject.Predmet.StrankaListFormated>
  <DomainObject.Predmet.StrankaListFormatedOIB>
    <izvorni_sadrzaj>
      <item>Krunoslav Kralj, OIB 41486621251</item>
    </izvorni_sadrzaj>
    <derivirana_varijabla naziv="DomainObject.Predmet.StrankaListFormatedOIB_1">
      <item>Krunoslav Kralj, OIB 41486621251</item>
    </derivirana_varijabla>
  </DomainObject.Predmet.StrankaListFormatedOIB>
  <DomainObject.Predmet.StrankaListFormatedWithAdress>
    <izvorni_sadrzaj>
      <item>Krunoslav Kralj, Ljudevita Gaja 53b, 31326 Čeminac</item>
    </izvorni_sadrzaj>
    <derivirana_varijabla naziv="DomainObject.Predmet.StrankaListFormatedWithAdress_1">
      <item>Krunoslav Kralj, Ljudevita Gaja 53b, 31326 Čeminac</item>
    </derivirana_varijabla>
  </DomainObject.Predmet.StrankaListFormatedWithAdress>
  <DomainObject.Predmet.StrankaListFormatedWithAdressOIB>
    <izvorni_sadrzaj>
      <item>Krunoslav Kralj, OIB 41486621251, Ljudevita Gaja 53b, 31326 Čeminac</item>
    </izvorni_sadrzaj>
    <derivirana_varijabla naziv="DomainObject.Predmet.StrankaListFormatedWithAdressOIB_1">
      <item>Krunoslav Kralj, OIB 41486621251, Ljudevita Gaja 53b, 31326 Čeminac</item>
    </derivirana_varijabla>
  </DomainObject.Predmet.StrankaListFormatedWithAdressOIB>
  <DomainObject.Predmet.StrankaListNazivFormated>
    <izvorni_sadrzaj>
      <item>Krunoslav Kralj</item>
    </izvorni_sadrzaj>
    <derivirana_varijabla naziv="DomainObject.Predmet.StrankaListNazivFormated_1">
      <item>Krunoslav Kralj</item>
    </derivirana_varijabla>
  </DomainObject.Predmet.StrankaListNazivFormated>
  <DomainObject.Predmet.StrankaListNazivFormatedOIB>
    <izvorni_sadrzaj>
      <item>Krunoslav Kralj, OIB 41486621251</item>
    </izvorni_sadrzaj>
    <derivirana_varijabla naziv="DomainObject.Predmet.StrankaListNazivFormatedOIB_1">
      <item>Krunoslav Kralj, OIB 41486621251</item>
    </derivirana_varijabla>
  </DomainObject.Predmet.StrankaListNazivFormatedOIB>
  <DomainObject.Predmet.ProtuStrankaListFormated>
    <izvorni_sadrzaj>
      <item>VIZURA d.o.o. za graditeljstvo, proizvodnju i trgovinu</item>
    </izvorni_sadrzaj>
    <derivirana_varijabla naziv="DomainObject.Predmet.ProtuStrankaListFormated_1">
      <item>VIZURA d.o.o. za graditeljstvo, proizvodnju i trgovinu</item>
    </derivirana_varijabla>
  </DomainObject.Predmet.ProtuStrankaListFormated>
  <DomainObject.Predmet.ProtuStrankaListFormatedOIB>
    <izvorni_sadrzaj>
      <item>VIZURA d.o.o. za graditeljstvo, proizvodnju i trgovinu, OIB 74058111395</item>
    </izvorni_sadrzaj>
    <derivirana_varijabla naziv="DomainObject.Predmet.ProtuStrankaListFormatedOIB_1">
      <item>VIZURA d.o.o. za graditeljstvo, proizvodnju i trgovinu, OIB 74058111395</item>
    </derivirana_varijabla>
  </DomainObject.Predmet.ProtuStrankaListFormatedOIB>
  <DomainObject.Predmet.ProtuStrankaListFormatedWithAdress>
    <izvorni_sadrzaj>
      <item>VIZURA d.o.o. za graditeljstvo, proizvodnju i trgovinu, Vatroslava Lisinskog 7, 31326 Darda</item>
    </izvorni_sadrzaj>
    <derivirana_varijabla naziv="DomainObject.Predmet.ProtuStrankaListFormatedWithAdress_1">
      <item>VIZURA d.o.o. za graditeljstvo, proizvodnju i trgovinu, Vatroslava Lisinskog 7, 31326 Darda</item>
    </derivirana_varijabla>
  </DomainObject.Predmet.ProtuStrankaListFormatedWithAdress>
  <DomainObject.Predmet.ProtuStrankaListFormatedWithAdressOIB>
    <izvorni_sadrzaj>
      <item>VIZURA d.o.o. za graditeljstvo, proizvodnju i trgovinu, OIB 74058111395, Vatroslava Lisinskog 7, 31326 Darda</item>
    </izvorni_sadrzaj>
    <derivirana_varijabla naziv="DomainObject.Predmet.ProtuStrankaListFormatedWithAdressOIB_1">
      <item>VIZURA d.o.o. za graditeljstvo, proizvodnju i trgovinu, OIB 74058111395, Vatroslava Lisinskog 7, 31326 Darda</item>
    </derivirana_varijabla>
  </DomainObject.Predmet.ProtuStrankaListFormatedWithAdressOIB>
  <DomainObject.Predmet.ProtuStrankaListNazivFormated>
    <izvorni_sadrzaj>
      <item>VIZURA d.o.o. za graditeljstvo, proizvodnju i trgovinu</item>
    </izvorni_sadrzaj>
    <derivirana_varijabla naziv="DomainObject.Predmet.ProtuStrankaListNazivFormated_1">
      <item>VIZURA d.o.o. za graditeljstvo, proizvodnju i trgovinu</item>
    </derivirana_varijabla>
  </DomainObject.Predmet.ProtuStrankaListNazivFormated>
  <DomainObject.Predmet.ProtuStrankaListNazivFormatedOIB>
    <izvorni_sadrzaj>
      <item>VIZURA d.o.o. za graditeljstvo, proizvodnju i trgovinu, OIB 74058111395</item>
    </izvorni_sadrzaj>
    <derivirana_varijabla naziv="DomainObject.Predmet.ProtuStrankaListNazivFormatedOIB_1">
      <item>VIZURA d.o.o. za graditeljstvo, proizvodnju i trgovinu, OIB 74058111395</item>
    </derivirana_varijabla>
  </DomainObject.Predmet.ProtuStrankaListNazivFormatedOIB>
  <DomainObject.Predmet.OstaliListFormated>
    <izvorni_sadrzaj>
      <item>Snježana Sudarević</item>
    </izvorni_sadrzaj>
    <derivirana_varijabla naziv="DomainObject.Predmet.OstaliListFormated_1">
      <item>Snježana Sudarević</item>
    </derivirana_varijabla>
  </DomainObject.Predmet.OstaliListFormated>
  <DomainObject.Predmet.OstaliListFormatedOIB>
    <izvorni_sadrzaj>
      <item>Snježana Sudarević, OIB 83030278680</item>
    </izvorni_sadrzaj>
    <derivirana_varijabla naziv="DomainObject.Predmet.OstaliListFormatedOIB_1">
      <item>Snježana Sudarević, OIB 83030278680</item>
    </derivirana_varijabla>
  </DomainObject.Predmet.OstaliListFormatedOIB>
  <DomainObject.Predmet.OstaliListFormatedWithAdress>
    <izvorni_sadrzaj>
      <item>Snježana Sudarević, Trg Bana Josipa Jelačića 27, 31000 Osijek</item>
    </izvorni_sadrzaj>
    <derivirana_varijabla naziv="DomainObject.Predmet.OstaliListFormatedWithAdress_1">
      <item>Snježana Sudarević, Trg Bana Josipa Jelačića 27, 31000 Osijek</item>
    </derivirana_varijabla>
  </DomainObject.Predmet.OstaliListFormatedWithAdress>
  <DomainObject.Predmet.OstaliListFormatedWithAdressOIB>
    <izvorni_sadrzaj>
      <item>Snježana Sudarević, OIB 83030278680, Trg Bana Josipa Jelačića 27, 31000 Osijek</item>
    </izvorni_sadrzaj>
    <derivirana_varijabla naziv="DomainObject.Predmet.OstaliListFormatedWithAdressOIB_1">
      <item>Snježana Sudarević, OIB 83030278680, Trg Bana Josipa Jelačića 27, 31000 Osijek</item>
    </derivirana_varijabla>
  </DomainObject.Predmet.OstaliListFormatedWithAdressOIB>
  <DomainObject.Predmet.OstaliListNazivFormated>
    <izvorni_sadrzaj>
      <item>Snježana Sudarević</item>
    </izvorni_sadrzaj>
    <derivirana_varijabla naziv="DomainObject.Predmet.OstaliListNazivFormated_1">
      <item>Snježana Sudarević</item>
    </derivirana_varijabla>
  </DomainObject.Predmet.OstaliListNazivFormated>
  <DomainObject.Predmet.OstaliListNazivFormatedOIB>
    <izvorni_sadrzaj>
      <item>Snježana Sudarević, OIB 83030278680</item>
    </izvorni_sadrzaj>
    <derivirana_varijabla naziv="DomainObject.Predmet.OstaliListNazivFormatedOIB_1">
      <item>Snježana Sudarević, OIB 83030278680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St-210/2015-17</izvorni_sadrzaj>
    <derivirana_varijabla naziv="DomainObject.PoslovniBrojDokumenta_1">St-210/2015-17</derivirana_varijabla>
  </DomainObject.PoslovniBrojDokumenta>
  <DomainObject.Predmet.StrankaIDrugi>
    <izvorni_sadrzaj>Krunoslav Kralj</izvorni_sadrzaj>
    <derivirana_varijabla naziv="DomainObject.Predmet.StrankaIDrugi_1">Krunoslav Kralj</derivirana_varijabla>
  </DomainObject.Predmet.StrankaIDrugi>
  <DomainObject.Predmet.ProtustrankaIDrugi>
    <izvorni_sadrzaj>VIZURA d.o.o. za graditeljstvo, proizvodnju i trgovinu</izvorni_sadrzaj>
    <derivirana_varijabla naziv="DomainObject.Predmet.ProtustrankaIDrugi_1">VIZURA d.o.o. za graditeljstvo, proizvodnju i trgovinu</derivirana_varijabla>
  </DomainObject.Predmet.ProtustrankaIDrugi>
  <DomainObject.Predmet.StrankaIDrugiAdressOIB>
    <izvorni_sadrzaj>Krunoslav Kralj, OIB 41486621251, Ljudevita Gaja 53b, 31326 Čeminac</izvorni_sadrzaj>
    <derivirana_varijabla naziv="DomainObject.Predmet.StrankaIDrugiAdressOIB_1">Krunoslav Kralj, OIB 41486621251, Ljudevita Gaja 53b, 31326 Čeminac</derivirana_varijabla>
  </DomainObject.Predmet.StrankaIDrugiAdressOIB>
  <DomainObject.Predmet.ProtustrankaIDrugiAdressOIB>
    <izvorni_sadrzaj>VIZURA d.o.o. za graditeljstvo, proizvodnju i trgovinu, OIB 74058111395, Vatroslava Lisinskog 7, 31326 Darda</izvorni_sadrzaj>
    <derivirana_varijabla naziv="DomainObject.Predmet.ProtustrankaIDrugiAdressOIB_1">VIZURA d.o.o. za graditeljstvo, proizvodnju i trgovinu, OIB 74058111395, Vatroslava Lisinskog 7,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Krunoslav Kralj</item>
      <item>VIZURA d.o.o. za graditeljstvo, proizvodnju i trgovinu</item>
      <item>Snježana Sudarević</item>
    </izvorni_sadrzaj>
    <derivirana_varijabla naziv="DomainObject.Predmet.SudioniciListNaziv_1">
      <item>Krunoslav Kralj</item>
      <item>VIZURA d.o.o. za graditeljstvo, proizvodnju i trgovinu</item>
      <item>Snježana Sudarević</item>
    </derivirana_varijabla>
  </DomainObject.Predmet.SudioniciListNaziv>
  <DomainObject.Predmet.SudioniciListAdressOIB>
    <izvorni_sadrzaj>
      <item>Krunoslav Kralj, OIB 41486621251, Ljudevita Gaja 53b,31326 Čeminac</item>
      <item>VIZURA d.o.o. za graditeljstvo, proizvodnju i trgovinu, OIB 74058111395, Vatroslava Lisinskog 7,31326 Darda</item>
      <item>Snježana Sudarević, OIB 83030278680, Trg Bana Josipa Jelačića 27,31000 Osijek</item>
    </izvorni_sadrzaj>
    <derivirana_varijabla naziv="DomainObject.Predmet.SudioniciListAdressOIB_1">
      <item>Krunoslav Kralj, OIB 41486621251, Ljudevita Gaja 53b,31326 Čeminac</item>
      <item>VIZURA d.o.o. za graditeljstvo, proizvodnju i trgovinu, OIB 74058111395, Vatroslava Lisinskog 7,31326 Darda</item>
      <item>Snježana Sudarević, OIB 83030278680,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41486621251</item>
      <item>, OIB 74058111395</item>
      <item>, OIB 83030278680</item>
    </izvorni_sadrzaj>
    <derivirana_varijabla naziv="DomainObject.Predmet.SudioniciListNazivOIB_1">
      <item>, OIB 41486621251</item>
      <item>, OIB 74058111395</item>
      <item>, OIB 83030278680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2D67BC-67EE-45BB-90D4-AF7FAD17B6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2390</properties:Words>
  <properties:Characters>13791</properties:Characters>
  <properties:Lines>290</properties:Lines>
  <properties:Paragraphs>65</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2016-10-24T06:34:00Z</dcterms:created>
  <dc:creator>hermanj</dc:creator>
  <cp:lastModifiedBy>Maja Kocijan</cp:lastModifiedBy>
  <cp:lastPrinted>2016-10-24T12:35:00Z</cp:lastPrinted>
  <dcterms:modified xmlns:xsi="http://www.w3.org/2001/XMLSchema-instance" xsi:type="dcterms:W3CDTF">2016-10-24T12:36:00Z</dcterms:modified>
  <cp:revision>13</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St-210/2015-17 / Odluka - Rješenje - otvaranje stečajnog postupka</vt:lpwstr>
  </prop:property>
  <prop:property name="CC_coloring" pid="4" fmtid="{D5CDD505-2E9C-101B-9397-08002B2CF9AE}">
    <vt:bool>false</vt:bool>
  </prop:property>
  <prop:property name="BrojStranica" pid="5" fmtid="{D5CDD505-2E9C-101B-9397-08002B2CF9AE}">
    <vt:i4>6</vt:i4>
  </prop:property>
</prop:Properties>
</file>