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68216" w14:paraId="9768216" w:rsidRDefault="003B3ECB" w:rsidP="00DF3EE3" w:rsidR="003B3ECB" w:rsidRPr="00911732">
      <w:pPr>
        <w:overflowPunct w:val="false"/>
        <w:autoSpaceDE w:val="false"/>
        <w:autoSpaceDN w:val="false"/>
        <w:adjustRightInd w:val="false"/>
        <w:jc w:val="both"/>
        <w15:collapsed w:val="false"/>
        <w:rPr>
          <w:bCs/>
          <w:sz w:val="20"/>
          <w:szCs w:val="20"/>
          <w:lang w:val="hr-HR"/>
        </w:rPr>
      </w:pPr>
      <w:bookmarkStart w:name="_GoBack" w:id="0"/>
      <w:bookmarkEnd w:id="0"/>
      <w:r w:rsidRPr="00911732">
        <w:rPr>
          <w:noProof/>
          <w:sz w:val="20"/>
          <w:szCs w:val="20"/>
          <w:lang w:eastAsia="hr-HR"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532765</wp:posOffset>
            </wp:positionH>
            <wp:positionV relativeFrom="paragraph">
              <wp:posOffset>114300</wp:posOffset>
            </wp:positionV>
            <wp:extent cy="650240" cx="523240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752C6" w:rsidRPr="00911732">
        <w:rPr>
          <w:lang w:val="hr-HR"/>
        </w:rPr>
        <w:t xml:space="preserve"> </w:t>
      </w:r>
      <w:r w:rsidRPr="00911732">
        <w:rPr>
          <w:bCs/>
          <w:sz w:val="20"/>
          <w:szCs w:val="20"/>
          <w:lang w:val="hr-HR"/>
        </w:rPr>
        <w:br w:clear="all" w:type="textWrapping"/>
        <w:t xml:space="preserve"> </w:t>
      </w:r>
    </w:p>
    <w:p w:rsidRDefault="003B3ECB" w:rsidP="003B3ECB" w:rsidR="003B3ECB" w:rsidRPr="00911732">
      <w:pPr>
        <w:jc w:val="both"/>
        <w:rPr>
          <w:bCs/>
          <w:sz w:val="20"/>
          <w:szCs w:val="20"/>
          <w:lang w:val="hr-HR"/>
        </w:rPr>
      </w:pPr>
      <w:r w:rsidRPr="00911732">
        <w:rPr>
          <w:rFonts w:eastAsia="MS Mincho"/>
          <w:bCs/>
          <w:lang w:val="hr-HR"/>
        </w:rPr>
        <w:t>REPUBLIKA HRVATSKA</w:t>
      </w:r>
    </w:p>
    <w:p w:rsidRDefault="003B3ECB" w:rsidP="003B3ECB" w:rsidR="003B3ECB" w:rsidRPr="00911732">
      <w:pPr>
        <w:jc w:val="both"/>
        <w:rPr>
          <w:bCs/>
          <w:sz w:val="20"/>
          <w:szCs w:val="20"/>
          <w:lang w:val="hr-HR"/>
        </w:rPr>
      </w:pPr>
      <w:r w:rsidRPr="00911732">
        <w:rPr>
          <w:rFonts w:eastAsia="MS Mincho"/>
          <w:bCs/>
          <w:lang w:val="hr-HR"/>
        </w:rPr>
        <w:t>TRGOVAČKI SUD U RIJECI</w:t>
      </w:r>
    </w:p>
    <w:p w:rsidRDefault="003B3ECB" w:rsidP="003B3ECB" w:rsidR="003B3ECB" w:rsidRPr="00911732">
      <w:pPr>
        <w:jc w:val="both"/>
        <w:rPr>
          <w:bCs/>
          <w:sz w:val="20"/>
          <w:szCs w:val="20"/>
          <w:lang w:val="hr-HR"/>
        </w:rPr>
      </w:pPr>
      <w:r w:rsidRPr="00911732">
        <w:rPr>
          <w:rFonts w:eastAsia="MS Mincho"/>
          <w:bCs/>
          <w:lang w:val="hr-HR"/>
        </w:rPr>
        <w:t xml:space="preserve">      Rijeka, Zadarska 1 i 3</w:t>
      </w:r>
    </w:p>
    <w:p w:rsidRDefault="00E76BF1" w:rsidR="00E76BF1" w:rsidRPr="00911732">
      <w:pPr>
        <w:overflowPunct w:val="false"/>
        <w:autoSpaceDE w:val="false"/>
        <w:autoSpaceDN w:val="false"/>
        <w:adjustRightInd w:val="false"/>
        <w:jc w:val="both"/>
        <w:rPr>
          <w:lang w:val="hr-HR"/>
        </w:rPr>
      </w:pPr>
    </w:p>
    <w:p w:rsidRDefault="00E76BF1" w:rsidR="00E76BF1" w:rsidRPr="00911732">
      <w:pPr>
        <w:overflowPunct w:val="false"/>
        <w:autoSpaceDE w:val="false"/>
        <w:autoSpaceDN w:val="false"/>
        <w:adjustRightInd w:val="false"/>
        <w:jc w:val="both"/>
        <w:rPr>
          <w:lang w:val="hr-HR"/>
        </w:rPr>
      </w:pPr>
    </w:p>
    <w:p w:rsidRDefault="00830AA1" w:rsidP="00830AA1" w:rsidR="00F56277" w:rsidRPr="00911732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  <w:r w:rsidRPr="00911732">
        <w:rPr>
          <w:lang w:val="hr-HR"/>
        </w:rPr>
        <w:t>R E P U B L I K A   H R V A T S K A</w:t>
      </w:r>
    </w:p>
    <w:p w:rsidRDefault="0013302D" w:rsidP="00F56277" w:rsidR="0013302D" w:rsidRPr="00911732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</w:p>
    <w:p w:rsidRDefault="009C1EAA" w:rsidP="00F56277" w:rsidR="009C1EAA" w:rsidRPr="00911732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  <w:r w:rsidRPr="00911732">
        <w:rPr>
          <w:bCs/>
          <w:lang w:val="hr-HR"/>
        </w:rPr>
        <w:t>R J E Š E N J E</w:t>
      </w:r>
    </w:p>
    <w:p w:rsidRDefault="005C5CEC" w:rsidR="005C5CEC" w:rsidRPr="00911732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</w:p>
    <w:p w:rsidRDefault="005C5CEC" w:rsidP="004D179D" w:rsidR="004D179D" w:rsidRPr="00911732">
      <w:pPr>
        <w:jc w:val="center"/>
        <w:rPr>
          <w:lang w:val="hr-HR"/>
        </w:rPr>
      </w:pPr>
      <w:r w:rsidRPr="00911732">
        <w:rPr>
          <w:lang w:val="hr-HR"/>
        </w:rPr>
        <w:tab/>
      </w:r>
    </w:p>
    <w:p w:rsidRDefault="008177C3" w:rsidP="001F554C" w:rsidR="004D179D" w:rsidRPr="00911732">
      <w:pPr>
        <w:ind w:firstLine="708"/>
        <w:jc w:val="both"/>
        <w:rPr>
          <w:lang w:val="hr-HR"/>
        </w:rPr>
      </w:pPr>
      <w:r w:rsidRPr="00911732">
        <w:rPr>
          <w:lang w:val="hr-HR"/>
        </w:rPr>
        <w:t xml:space="preserve">Trgovački sud u Rijeci, po Liljani Ugrin, stečajnom sucu u predmetu provođenja stečajnog postupka nad dužnikom </w:t>
      </w:r>
      <w:r w:rsidR="004C6D93" w:rsidRPr="00911732">
        <w:rPr>
          <w:lang w:val="hr-HR"/>
        </w:rPr>
        <w:t>HOTEL JADRAN - BAKAR društvo s ograničenom odgovornošću za ugostiteljstvo i turizam u stečaju Bakar, Palada 32 (MBS 040102442 - OIB 44931076499)</w:t>
      </w:r>
      <w:r w:rsidRPr="00911732">
        <w:rPr>
          <w:lang w:val="hr-HR"/>
        </w:rPr>
        <w:t xml:space="preserve"> dana</w:t>
      </w:r>
      <w:r w:rsidR="004D179D" w:rsidRPr="00911732">
        <w:rPr>
          <w:lang w:val="hr-HR"/>
        </w:rPr>
        <w:t xml:space="preserve"> </w:t>
      </w:r>
      <w:r w:rsidR="004C6D93" w:rsidRPr="00911732">
        <w:rPr>
          <w:lang w:val="hr-HR"/>
        </w:rPr>
        <w:t xml:space="preserve">25. listopada </w:t>
      </w:r>
      <w:r w:rsidR="004D179D" w:rsidRPr="00911732">
        <w:rPr>
          <w:lang w:val="hr-HR"/>
        </w:rPr>
        <w:t>201</w:t>
      </w:r>
      <w:r w:rsidRPr="00911732">
        <w:rPr>
          <w:lang w:val="hr-HR"/>
        </w:rPr>
        <w:t>7</w:t>
      </w:r>
      <w:r w:rsidR="004D179D" w:rsidRPr="00911732">
        <w:rPr>
          <w:lang w:val="hr-HR"/>
        </w:rPr>
        <w:t xml:space="preserve">. </w:t>
      </w:r>
    </w:p>
    <w:p w:rsidRDefault="0013302D" w:rsidP="009C1EAA" w:rsidR="0013302D" w:rsidRPr="00911732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</w:p>
    <w:p w:rsidRDefault="004C6D93" w:rsidP="009C1EAA" w:rsidR="004C6D93" w:rsidRPr="00911732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</w:p>
    <w:p w:rsidRDefault="009C1EAA" w:rsidP="009C1EAA" w:rsidR="009C1EAA" w:rsidRPr="00911732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  <w:r w:rsidRPr="00911732">
        <w:rPr>
          <w:bCs/>
          <w:lang w:val="hr-HR"/>
        </w:rPr>
        <w:t xml:space="preserve">r i j e š i o    j e </w:t>
      </w:r>
    </w:p>
    <w:p w:rsidRDefault="0013302D" w:rsidR="0013302D" w:rsidRPr="00911732">
      <w:pPr>
        <w:overflowPunct w:val="false"/>
        <w:autoSpaceDE w:val="false"/>
        <w:autoSpaceDN w:val="false"/>
        <w:adjustRightInd w:val="false"/>
        <w:jc w:val="both"/>
        <w:rPr>
          <w:lang w:val="hr-HR"/>
        </w:rPr>
      </w:pPr>
    </w:p>
    <w:p w:rsidRDefault="004C6D93" w:rsidR="004C6D93" w:rsidRPr="00911732">
      <w:pPr>
        <w:overflowPunct w:val="false"/>
        <w:autoSpaceDE w:val="false"/>
        <w:autoSpaceDN w:val="false"/>
        <w:adjustRightInd w:val="false"/>
        <w:jc w:val="both"/>
        <w:rPr>
          <w:lang w:val="hr-HR"/>
        </w:rPr>
      </w:pPr>
    </w:p>
    <w:p w:rsidRDefault="009C1EAA" w:rsidP="008177C3" w:rsidR="00191F73" w:rsidRPr="00911732">
      <w:pPr>
        <w:jc w:val="both"/>
        <w:rPr>
          <w:lang w:val="hr-HR"/>
        </w:rPr>
      </w:pPr>
      <w:r w:rsidRPr="00911732">
        <w:rPr>
          <w:bCs/>
          <w:lang w:val="hr-HR"/>
        </w:rPr>
        <w:tab/>
      </w:r>
      <w:r w:rsidR="00386B6F" w:rsidRPr="00911732">
        <w:rPr>
          <w:bCs/>
          <w:lang w:val="hr-HR"/>
        </w:rPr>
        <w:t>S</w:t>
      </w:r>
      <w:r w:rsidRPr="00911732">
        <w:rPr>
          <w:bCs/>
          <w:lang w:val="hr-HR"/>
        </w:rPr>
        <w:t xml:space="preserve">tečajnom upravitelju </w:t>
      </w:r>
      <w:r w:rsidR="004C6D93" w:rsidRPr="00911732">
        <w:rPr>
          <w:bCs/>
          <w:lang w:val="hr-HR"/>
        </w:rPr>
        <w:t>Ombretti Belić-Ilijašić (OIB:00873493442) iz</w:t>
      </w:r>
      <w:r w:rsidR="00911732">
        <w:rPr>
          <w:bCs/>
          <w:lang w:val="hr-HR"/>
        </w:rPr>
        <w:t xml:space="preserve"> </w:t>
      </w:r>
      <w:r w:rsidR="004C6D93" w:rsidRPr="00911732">
        <w:rPr>
          <w:bCs/>
          <w:lang w:val="hr-HR"/>
        </w:rPr>
        <w:t>Ra</w:t>
      </w:r>
      <w:r w:rsidR="00911732">
        <w:rPr>
          <w:bCs/>
          <w:lang w:val="hr-HR"/>
        </w:rPr>
        <w:t>p</w:t>
      </w:r>
      <w:r w:rsidR="004C6D93" w:rsidRPr="00911732">
        <w:rPr>
          <w:bCs/>
          <w:lang w:val="hr-HR"/>
        </w:rPr>
        <w:t>ca, Jadranska 2</w:t>
      </w:r>
      <w:r w:rsidR="00911732">
        <w:rPr>
          <w:bCs/>
          <w:lang w:val="hr-HR"/>
        </w:rPr>
        <w:t>,</w:t>
      </w:r>
      <w:r w:rsidR="0015229D" w:rsidRPr="00911732">
        <w:rPr>
          <w:bCs/>
          <w:lang w:val="hr-HR"/>
        </w:rPr>
        <w:t xml:space="preserve"> određuje </w:t>
      </w:r>
      <w:r w:rsidR="0015229D" w:rsidRPr="00911732">
        <w:rPr>
          <w:lang w:val="hr-HR"/>
        </w:rPr>
        <w:t xml:space="preserve">se konačna nagrada za rad u iznosu od </w:t>
      </w:r>
      <w:r w:rsidR="00A5319D" w:rsidRPr="00911732">
        <w:rPr>
          <w:color w:val="000000"/>
          <w:lang w:val="hr-HR"/>
        </w:rPr>
        <w:t xml:space="preserve">197.681,48 </w:t>
      </w:r>
      <w:r w:rsidR="0015229D" w:rsidRPr="00911732">
        <w:rPr>
          <w:lang w:val="hr-HR"/>
        </w:rPr>
        <w:t>kn</w:t>
      </w:r>
      <w:r w:rsidR="00191F73" w:rsidRPr="00911732">
        <w:rPr>
          <w:lang w:val="hr-HR"/>
        </w:rPr>
        <w:t>.</w:t>
      </w:r>
    </w:p>
    <w:p w:rsidRDefault="0015229D" w:rsidP="0015229D" w:rsidR="0015229D" w:rsidRPr="00911732">
      <w:pPr>
        <w:jc w:val="both"/>
        <w:rPr>
          <w:lang w:val="hr-HR"/>
        </w:rPr>
      </w:pPr>
    </w:p>
    <w:p w:rsidRDefault="004C6D93" w:rsidP="0015229D" w:rsidR="004C6D93" w:rsidRPr="00911732">
      <w:pPr>
        <w:jc w:val="both"/>
        <w:rPr>
          <w:lang w:val="hr-HR"/>
        </w:rPr>
      </w:pPr>
    </w:p>
    <w:p w:rsidRDefault="0015229D" w:rsidP="0015229D" w:rsidR="0015229D" w:rsidRPr="00911732">
      <w:pPr>
        <w:pStyle w:val="Obinitekst"/>
        <w:jc w:val="center"/>
        <w:rPr>
          <w:rFonts w:cs="Times New Roman" w:eastAsia="MS Mincho" w:hAnsi="Times New Roman" w:ascii="Times New Roman"/>
        </w:rPr>
      </w:pPr>
      <w:r w:rsidRPr="00911732">
        <w:rPr>
          <w:rFonts w:cs="Times New Roman" w:eastAsia="MS Mincho" w:hAnsi="Times New Roman" w:ascii="Times New Roman"/>
        </w:rPr>
        <w:t>Obrazloženje</w:t>
      </w:r>
    </w:p>
    <w:p w:rsidRDefault="008177C3" w:rsidP="0015229D" w:rsidR="008177C3" w:rsidRPr="00911732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4C6D93" w:rsidP="0015229D" w:rsidR="004C6D93" w:rsidRPr="00911732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15229D" w:rsidP="0015229D" w:rsidR="00191F73" w:rsidRPr="00911732">
      <w:pPr>
        <w:ind w:firstLine="708"/>
        <w:jc w:val="both"/>
        <w:rPr>
          <w:lang w:val="hr-HR"/>
        </w:rPr>
      </w:pPr>
      <w:r w:rsidRPr="00911732">
        <w:rPr>
          <w:lang w:val="hr-HR"/>
        </w:rPr>
        <w:t>Stečajn</w:t>
      </w:r>
      <w:r w:rsidR="00191F73" w:rsidRPr="00911732">
        <w:rPr>
          <w:lang w:val="hr-HR"/>
        </w:rPr>
        <w:t>a</w:t>
      </w:r>
      <w:r w:rsidRPr="00911732">
        <w:rPr>
          <w:lang w:val="hr-HR"/>
        </w:rPr>
        <w:t xml:space="preserve"> upravitelj</w:t>
      </w:r>
      <w:r w:rsidR="00191F73" w:rsidRPr="00911732">
        <w:rPr>
          <w:lang w:val="hr-HR"/>
        </w:rPr>
        <w:t xml:space="preserve">ica </w:t>
      </w:r>
      <w:r w:rsidRPr="00911732">
        <w:rPr>
          <w:lang w:val="hr-HR"/>
        </w:rPr>
        <w:t xml:space="preserve">je </w:t>
      </w:r>
      <w:r w:rsidR="00191F73" w:rsidRPr="00911732">
        <w:rPr>
          <w:lang w:val="hr-HR"/>
        </w:rPr>
        <w:t xml:space="preserve">u podnesku od </w:t>
      </w:r>
      <w:r w:rsidR="004C6D93" w:rsidRPr="00911732">
        <w:rPr>
          <w:lang w:val="hr-HR"/>
        </w:rPr>
        <w:t>25. listopada 2017</w:t>
      </w:r>
      <w:r w:rsidR="00191F73" w:rsidRPr="00911732">
        <w:rPr>
          <w:lang w:val="hr-HR"/>
        </w:rPr>
        <w:t>. podnijela prijedlog za određivanje nagrade stečajnom upravitelju u kojem je navela da je tijekom postupka u</w:t>
      </w:r>
      <w:r w:rsidR="007E7097" w:rsidRPr="00911732">
        <w:rPr>
          <w:lang w:val="hr-HR"/>
        </w:rPr>
        <w:t>n</w:t>
      </w:r>
      <w:r w:rsidR="00191F73" w:rsidRPr="00911732">
        <w:rPr>
          <w:lang w:val="hr-HR"/>
        </w:rPr>
        <w:t xml:space="preserve">ovčena imovina dužnika u visini od </w:t>
      </w:r>
      <w:r w:rsidR="004C6D93" w:rsidRPr="00911732">
        <w:rPr>
          <w:lang w:val="hr-HR"/>
        </w:rPr>
        <w:t>2.395.453,75</w:t>
      </w:r>
      <w:r w:rsidR="00191F73" w:rsidRPr="00911732">
        <w:rPr>
          <w:lang w:val="hr-HR"/>
        </w:rPr>
        <w:t xml:space="preserve"> kn.</w:t>
      </w:r>
    </w:p>
    <w:p w:rsidRDefault="0015229D" w:rsidP="0015229D" w:rsidR="0015229D" w:rsidRPr="00911732">
      <w:pPr>
        <w:ind w:firstLine="708"/>
        <w:jc w:val="both"/>
        <w:rPr>
          <w:lang w:val="hr-HR"/>
        </w:rPr>
      </w:pPr>
      <w:r w:rsidRPr="00911732">
        <w:rPr>
          <w:lang w:val="hr-HR"/>
        </w:rPr>
        <w:t xml:space="preserve">Odredbom članka </w:t>
      </w:r>
      <w:r w:rsidR="0046220D" w:rsidRPr="00911732">
        <w:rPr>
          <w:lang w:val="hr-HR"/>
        </w:rPr>
        <w:t xml:space="preserve">94. </w:t>
      </w:r>
      <w:r w:rsidRPr="00911732">
        <w:rPr>
          <w:lang w:val="hr-HR"/>
        </w:rPr>
        <w:t xml:space="preserve">stavak 1. </w:t>
      </w:r>
      <w:r w:rsidR="00D64297" w:rsidRPr="00911732">
        <w:rPr>
          <w:lang w:val="hr-HR"/>
        </w:rPr>
        <w:t xml:space="preserve">u vezi s člankom 442. stavak 2. </w:t>
      </w:r>
      <w:r w:rsidRPr="00911732">
        <w:rPr>
          <w:lang w:val="hr-HR"/>
        </w:rPr>
        <w:t xml:space="preserve">Stečajnog zakona („Narodne novine“ broj </w:t>
      </w:r>
      <w:r w:rsidR="0046220D" w:rsidRPr="00911732">
        <w:rPr>
          <w:lang w:val="hr-HR"/>
        </w:rPr>
        <w:t>71</w:t>
      </w:r>
      <w:r w:rsidRPr="00911732">
        <w:rPr>
          <w:lang w:val="hr-HR"/>
        </w:rPr>
        <w:t>/</w:t>
      </w:r>
      <w:r w:rsidR="0046220D" w:rsidRPr="00911732">
        <w:rPr>
          <w:lang w:val="hr-HR"/>
        </w:rPr>
        <w:t xml:space="preserve">15) </w:t>
      </w:r>
      <w:r w:rsidRPr="00911732">
        <w:rPr>
          <w:lang w:val="hr-HR"/>
        </w:rPr>
        <w:t xml:space="preserve">propisano je da stečajni upravitelj ima pravo na nagradu </w:t>
      </w:r>
      <w:r w:rsidR="0046220D" w:rsidRPr="00911732">
        <w:rPr>
          <w:color w:val="000000"/>
          <w:lang w:eastAsia="hr-HR" w:val="hr-HR"/>
        </w:rPr>
        <w:t xml:space="preserve">za svoj rad i naknadu stvarnih troškova, dok je u stavku 2. </w:t>
      </w:r>
      <w:r w:rsidRPr="00911732">
        <w:rPr>
          <w:lang w:val="hr-HR"/>
        </w:rPr>
        <w:t xml:space="preserve">istog članka propisano da nagradu </w:t>
      </w:r>
      <w:r w:rsidR="0046220D" w:rsidRPr="00911732">
        <w:rPr>
          <w:color w:val="000000"/>
          <w:lang w:eastAsia="hr-HR" w:val="hr-HR"/>
        </w:rPr>
        <w:t>stečajnom upravitelju rješenjem određuje sud prema uredbi kojom Vlada Republike Hrvatske utvrđuje kriterije i način obračuna i plaćanja nagrade stečajnim upraviteljima</w:t>
      </w:r>
      <w:r w:rsidRPr="00911732">
        <w:rPr>
          <w:lang w:val="hr-HR"/>
        </w:rPr>
        <w:t xml:space="preserve">. </w:t>
      </w:r>
    </w:p>
    <w:p w:rsidRDefault="002A0B36" w:rsidP="0015229D" w:rsidR="002A0B36" w:rsidRPr="00911732">
      <w:pPr>
        <w:ind w:firstLine="708"/>
        <w:jc w:val="both"/>
        <w:rPr>
          <w:lang w:val="hr-HR"/>
        </w:rPr>
      </w:pPr>
      <w:r w:rsidRPr="00911732">
        <w:rPr>
          <w:lang w:val="hr-HR"/>
        </w:rPr>
        <w:t xml:space="preserve">Stoga </w:t>
      </w:r>
      <w:r w:rsidR="00B11AD5" w:rsidRPr="00911732">
        <w:rPr>
          <w:lang w:val="hr-HR"/>
        </w:rPr>
        <w:t xml:space="preserve">je sud prilikom obračuna </w:t>
      </w:r>
      <w:r w:rsidRPr="00911732">
        <w:rPr>
          <w:lang w:val="hr-HR"/>
        </w:rPr>
        <w:t>visin</w:t>
      </w:r>
      <w:r w:rsidR="00B11AD5" w:rsidRPr="00911732">
        <w:rPr>
          <w:lang w:val="hr-HR"/>
        </w:rPr>
        <w:t>e</w:t>
      </w:r>
      <w:r w:rsidRPr="00911732">
        <w:rPr>
          <w:lang w:val="hr-HR"/>
        </w:rPr>
        <w:t xml:space="preserve"> nagrade stečajnom upravitelju prim</w:t>
      </w:r>
      <w:r w:rsidR="00911732">
        <w:rPr>
          <w:lang w:val="hr-HR"/>
        </w:rPr>
        <w:t>i</w:t>
      </w:r>
      <w:r w:rsidRPr="00911732">
        <w:rPr>
          <w:lang w:val="hr-HR"/>
        </w:rPr>
        <w:t>jeni</w:t>
      </w:r>
      <w:r w:rsidR="00B11AD5" w:rsidRPr="00911732">
        <w:rPr>
          <w:lang w:val="hr-HR"/>
        </w:rPr>
        <w:t xml:space="preserve">o </w:t>
      </w:r>
      <w:r w:rsidR="007E7628" w:rsidRPr="00911732">
        <w:rPr>
          <w:lang w:val="hr-HR"/>
        </w:rPr>
        <w:t>U</w:t>
      </w:r>
      <w:r w:rsidR="007E7628" w:rsidRPr="00911732">
        <w:rPr>
          <w:color w:val="000000"/>
          <w:lang w:val="hr-HR"/>
        </w:rPr>
        <w:t>redb</w:t>
      </w:r>
      <w:r w:rsidR="00B11AD5" w:rsidRPr="00911732">
        <w:rPr>
          <w:color w:val="000000"/>
          <w:lang w:val="hr-HR"/>
        </w:rPr>
        <w:t>u</w:t>
      </w:r>
      <w:r w:rsidR="007E7628" w:rsidRPr="00911732">
        <w:rPr>
          <w:color w:val="000000"/>
          <w:lang w:val="hr-HR"/>
        </w:rPr>
        <w:t xml:space="preserve"> o kriterijima i načinu obračuna i plaćanja nagrade stečajnim upraviteljima (“Narodne novine” br. </w:t>
      </w:r>
      <w:r w:rsidR="007E7628" w:rsidRPr="00911732">
        <w:rPr>
          <w:lang w:val="hr-HR"/>
        </w:rPr>
        <w:t>105/15</w:t>
      </w:r>
      <w:r w:rsidR="00D71723" w:rsidRPr="00911732">
        <w:rPr>
          <w:lang w:val="hr-HR"/>
        </w:rPr>
        <w:t>, u daljnjem tekstu Uredba</w:t>
      </w:r>
      <w:r w:rsidR="007E7628" w:rsidRPr="00911732">
        <w:rPr>
          <w:lang w:val="hr-HR"/>
        </w:rPr>
        <w:t>).</w:t>
      </w:r>
      <w:r w:rsidR="00911732">
        <w:rPr>
          <w:lang w:val="hr-HR"/>
        </w:rPr>
        <w:t xml:space="preserve"> </w:t>
      </w:r>
    </w:p>
    <w:p w:rsidRDefault="002A0B36" w:rsidP="00D71723" w:rsidR="00D71723" w:rsidRPr="00911732">
      <w:pPr>
        <w:pStyle w:val="Bezproreda"/>
        <w:ind w:firstLine="708"/>
        <w:jc w:val="both"/>
        <w:rPr>
          <w:bCs/>
          <w:color w:val="000000"/>
          <w:lang w:val="hr-HR"/>
        </w:rPr>
      </w:pPr>
      <w:r w:rsidRPr="00911732">
        <w:rPr>
          <w:lang w:val="hr-HR"/>
        </w:rPr>
        <w:t xml:space="preserve"> </w:t>
      </w:r>
      <w:r w:rsidR="00D71723" w:rsidRPr="00911732">
        <w:rPr>
          <w:lang w:val="hr-HR"/>
        </w:rPr>
        <w:t>Odredbom član</w:t>
      </w:r>
      <w:r w:rsidR="00911732" w:rsidRPr="00911732">
        <w:rPr>
          <w:lang w:val="hr-HR"/>
        </w:rPr>
        <w:t>k</w:t>
      </w:r>
      <w:r w:rsidR="00D71723" w:rsidRPr="00911732">
        <w:rPr>
          <w:lang w:val="hr-HR"/>
        </w:rPr>
        <w:t xml:space="preserve">a </w:t>
      </w:r>
      <w:r w:rsidR="00D64297" w:rsidRPr="00911732">
        <w:rPr>
          <w:lang w:val="hr-HR"/>
        </w:rPr>
        <w:t>5</w:t>
      </w:r>
      <w:r w:rsidR="00D71723" w:rsidRPr="00911732">
        <w:rPr>
          <w:lang w:val="hr-HR"/>
        </w:rPr>
        <w:t>. stavak 1. U</w:t>
      </w:r>
      <w:r w:rsidR="00D71723" w:rsidRPr="00911732">
        <w:rPr>
          <w:color w:val="000000"/>
          <w:lang w:val="hr-HR"/>
        </w:rPr>
        <w:t xml:space="preserve">redbe </w:t>
      </w:r>
      <w:r w:rsidR="00D71723" w:rsidRPr="00911732">
        <w:rPr>
          <w:lang w:val="hr-HR"/>
        </w:rPr>
        <w:t>propisano je da s</w:t>
      </w:r>
      <w:r w:rsidR="00D71723" w:rsidRPr="00911732">
        <w:rPr>
          <w:color w:val="000000"/>
          <w:lang w:val="hr-HR"/>
        </w:rPr>
        <w:t>ud rješenjem utvrđuje visinu nagrade, uzimajući u obzir obujam i složenost poslova, rad stečajnoga upravitelja na ispitivanju tražbina te vrijednost unovčene stečajne mase.</w:t>
      </w:r>
    </w:p>
    <w:p w:rsidRDefault="00D64297" w:rsidP="00D71723" w:rsidR="00A5319D" w:rsidRPr="00911732">
      <w:pPr>
        <w:ind w:firstLine="708"/>
        <w:jc w:val="both"/>
        <w:rPr>
          <w:color w:val="000000"/>
          <w:lang w:val="hr-HR"/>
        </w:rPr>
      </w:pPr>
      <w:r w:rsidRPr="00911732">
        <w:rPr>
          <w:color w:val="000000"/>
          <w:lang w:val="hr-HR"/>
        </w:rPr>
        <w:t xml:space="preserve">Nagrada stečajnom upravitelju s osnove vrijednosti unovčene stečajne mase obračunava se primjenom tablice vrijednosti unovčene stečajne mase i nagrade u </w:t>
      </w:r>
      <w:r w:rsidRPr="00911732">
        <w:rPr>
          <w:color w:val="000000"/>
          <w:lang w:val="hr-HR"/>
        </w:rPr>
        <w:lastRenderedPageBreak/>
        <w:t>postocima iz č</w:t>
      </w:r>
      <w:r w:rsidR="00D71723" w:rsidRPr="00911732">
        <w:rPr>
          <w:color w:val="000000"/>
          <w:lang w:val="hr-HR"/>
        </w:rPr>
        <w:t>lanka 7. Uredbe</w:t>
      </w:r>
      <w:r w:rsidR="003B3ECB" w:rsidRPr="00911732">
        <w:rPr>
          <w:color w:val="000000"/>
          <w:lang w:val="hr-HR"/>
        </w:rPr>
        <w:t xml:space="preserve">, pa kako je </w:t>
      </w:r>
      <w:r w:rsidR="003D1A40" w:rsidRPr="00911732">
        <w:rPr>
          <w:color w:val="000000"/>
          <w:lang w:val="hr-HR"/>
        </w:rPr>
        <w:t>u konkret</w:t>
      </w:r>
      <w:r w:rsidR="00D71723" w:rsidRPr="00911732">
        <w:rPr>
          <w:color w:val="000000"/>
          <w:lang w:val="hr-HR"/>
        </w:rPr>
        <w:t xml:space="preserve">nom slučaju </w:t>
      </w:r>
      <w:r w:rsidR="007E7097" w:rsidRPr="00911732">
        <w:rPr>
          <w:color w:val="000000"/>
          <w:lang w:val="hr-HR"/>
        </w:rPr>
        <w:t>n</w:t>
      </w:r>
      <w:r w:rsidR="00D71723" w:rsidRPr="00911732">
        <w:rPr>
          <w:color w:val="000000"/>
          <w:lang w:val="hr-HR"/>
        </w:rPr>
        <w:t xml:space="preserve">a unovčenu </w:t>
      </w:r>
      <w:r w:rsidR="00B11AD5" w:rsidRPr="00911732">
        <w:rPr>
          <w:color w:val="000000"/>
          <w:lang w:val="hr-HR"/>
        </w:rPr>
        <w:t xml:space="preserve">vrijednost </w:t>
      </w:r>
      <w:r w:rsidR="00D71723" w:rsidRPr="00911732">
        <w:rPr>
          <w:color w:val="000000"/>
          <w:lang w:val="hr-HR"/>
        </w:rPr>
        <w:t>stečajn</w:t>
      </w:r>
      <w:r w:rsidR="00B11AD5" w:rsidRPr="00911732">
        <w:rPr>
          <w:color w:val="000000"/>
          <w:lang w:val="hr-HR"/>
        </w:rPr>
        <w:t>e</w:t>
      </w:r>
      <w:r w:rsidR="00D71723" w:rsidRPr="00911732">
        <w:rPr>
          <w:color w:val="000000"/>
          <w:lang w:val="hr-HR"/>
        </w:rPr>
        <w:t xml:space="preserve"> mas</w:t>
      </w:r>
      <w:r w:rsidR="00B11AD5" w:rsidRPr="00911732">
        <w:rPr>
          <w:color w:val="000000"/>
          <w:lang w:val="hr-HR"/>
        </w:rPr>
        <w:t>e</w:t>
      </w:r>
      <w:r w:rsidR="00D71723" w:rsidRPr="00911732">
        <w:rPr>
          <w:color w:val="000000"/>
          <w:lang w:val="hr-HR"/>
        </w:rPr>
        <w:t xml:space="preserve"> u visini od </w:t>
      </w:r>
      <w:r w:rsidR="004C6D93" w:rsidRPr="00911732">
        <w:rPr>
          <w:lang w:val="hr-HR"/>
        </w:rPr>
        <w:t>2.395.453,75 kn</w:t>
      </w:r>
      <w:r w:rsidRPr="00911732">
        <w:rPr>
          <w:color w:val="000000"/>
          <w:lang w:val="hr-HR"/>
        </w:rPr>
        <w:t xml:space="preserve"> </w:t>
      </w:r>
      <w:r w:rsidR="003B3ECB" w:rsidRPr="00911732">
        <w:rPr>
          <w:color w:val="000000"/>
          <w:lang w:val="hr-HR"/>
        </w:rPr>
        <w:t>nagrada i</w:t>
      </w:r>
      <w:r w:rsidR="00D71723" w:rsidRPr="00911732">
        <w:rPr>
          <w:color w:val="000000"/>
          <w:lang w:val="hr-HR"/>
        </w:rPr>
        <w:t xml:space="preserve">znosi </w:t>
      </w:r>
      <w:r w:rsidR="00A5319D" w:rsidRPr="00911732">
        <w:rPr>
          <w:color w:val="000000"/>
          <w:lang w:val="hr-HR"/>
        </w:rPr>
        <w:t>kako slijedi: za vrijednost unovčene stečajne mase do 100.000,00 kn nagrada od 16% iznosi 16.000,00 kn, od  100.001,00 kn do 300.000,00 kn nagrada od 12% iznosi 23.999,88 kn, od 300.001,00 kn do 500.000,00 kn  nagrada od 10% iznosi 19.999,99 kn, od 500.001,00 kn do 1.000.000,00 kn nagrada od 8% iznosi 39.999,92 kn i od 1.000.001,00 kn do 1.395.453,75 kn nagrada od 7% iznosi 97.681,69  kn odnosno ukupno 197.681,48 kn.</w:t>
      </w:r>
    </w:p>
    <w:p w:rsidRDefault="003B3ECB" w:rsidP="00D71723" w:rsidR="0046220D" w:rsidRPr="00911732">
      <w:pPr>
        <w:ind w:firstLine="708"/>
        <w:jc w:val="both"/>
        <w:rPr>
          <w:bCs/>
          <w:color w:val="000000"/>
          <w:lang w:val="hr-HR"/>
        </w:rPr>
      </w:pPr>
      <w:r w:rsidRPr="00911732">
        <w:rPr>
          <w:color w:val="000000"/>
          <w:lang w:val="hr-HR"/>
        </w:rPr>
        <w:t xml:space="preserve">Iz naprijed navedenog valjalo je temeljem odredbe </w:t>
      </w:r>
      <w:r w:rsidR="007E7097" w:rsidRPr="00911732">
        <w:rPr>
          <w:color w:val="000000"/>
          <w:lang w:val="hr-HR"/>
        </w:rPr>
        <w:t xml:space="preserve">članka </w:t>
      </w:r>
      <w:r w:rsidR="007E7097" w:rsidRPr="00911732">
        <w:rPr>
          <w:lang w:val="hr-HR"/>
        </w:rPr>
        <w:t xml:space="preserve">94.  stavak 2. SZ </w:t>
      </w:r>
      <w:r w:rsidR="007E7097" w:rsidRPr="00911732">
        <w:rPr>
          <w:color w:val="000000"/>
          <w:lang w:val="hr-HR"/>
        </w:rPr>
        <w:t xml:space="preserve"> </w:t>
      </w:r>
      <w:r w:rsidR="00D71723" w:rsidRPr="00911732">
        <w:rPr>
          <w:color w:val="000000"/>
          <w:lang w:val="hr-HR"/>
        </w:rPr>
        <w:t>odlučiti</w:t>
      </w:r>
      <w:r w:rsidR="007E7097" w:rsidRPr="00911732">
        <w:rPr>
          <w:color w:val="000000"/>
          <w:lang w:val="hr-HR"/>
        </w:rPr>
        <w:t xml:space="preserve">  </w:t>
      </w:r>
      <w:r w:rsidR="00D71723" w:rsidRPr="00911732">
        <w:rPr>
          <w:color w:val="000000"/>
          <w:lang w:val="hr-HR"/>
        </w:rPr>
        <w:t xml:space="preserve">kao u izreci ovog rješenja.  </w:t>
      </w:r>
      <w:r w:rsidR="0046220D" w:rsidRPr="00911732">
        <w:rPr>
          <w:color w:val="000000"/>
          <w:lang w:val="hr-HR"/>
        </w:rPr>
        <w:t xml:space="preserve"> </w:t>
      </w:r>
    </w:p>
    <w:p w:rsidRDefault="00B11AD5" w:rsidP="00B11AD5" w:rsidR="004C6D93" w:rsidRPr="00911732">
      <w:pPr>
        <w:jc w:val="both"/>
        <w:rPr>
          <w:rFonts w:eastAsia="MS Mincho"/>
          <w:lang w:val="hr-HR"/>
        </w:rPr>
      </w:pPr>
      <w:r w:rsidRPr="00911732">
        <w:rPr>
          <w:rFonts w:eastAsia="MS Mincho"/>
          <w:lang w:val="hr-HR"/>
        </w:rPr>
        <w:tab/>
        <w:t xml:space="preserve"> </w:t>
      </w:r>
    </w:p>
    <w:p w:rsidRDefault="0015229D" w:rsidP="0015229D" w:rsidR="0015229D" w:rsidRPr="00911732">
      <w:pPr>
        <w:jc w:val="center"/>
        <w:rPr>
          <w:rFonts w:eastAsia="MS Mincho"/>
          <w:lang w:val="hr-HR"/>
        </w:rPr>
      </w:pPr>
      <w:r w:rsidRPr="00911732">
        <w:rPr>
          <w:rFonts w:eastAsia="MS Mincho"/>
          <w:lang w:val="hr-HR"/>
        </w:rPr>
        <w:t xml:space="preserve">U Rijeci, </w:t>
      </w:r>
      <w:r w:rsidR="004C6D93" w:rsidRPr="00911732">
        <w:rPr>
          <w:lang w:val="hr-HR"/>
        </w:rPr>
        <w:t>25. listopada 2017</w:t>
      </w:r>
      <w:r w:rsidRPr="00911732">
        <w:rPr>
          <w:rFonts w:eastAsia="MS Mincho"/>
          <w:lang w:val="hr-HR"/>
        </w:rPr>
        <w:t>.</w:t>
      </w:r>
    </w:p>
    <w:p w:rsidRDefault="0015229D" w:rsidP="0015229D" w:rsidR="0015229D" w:rsidRPr="00911732">
      <w:pPr>
        <w:jc w:val="right"/>
        <w:rPr>
          <w:rFonts w:eastAsia="MS Mincho"/>
          <w:lang w:val="hr-HR"/>
        </w:rPr>
      </w:pPr>
      <w:r w:rsidRPr="00911732">
        <w:rPr>
          <w:rFonts w:eastAsia="MS Mincho"/>
          <w:lang w:val="hr-HR"/>
        </w:rPr>
        <w:t xml:space="preserve">  </w:t>
      </w:r>
    </w:p>
    <w:p w:rsidRDefault="0015229D" w:rsidP="0015229D" w:rsidR="0015229D" w:rsidRPr="00911732">
      <w:pPr>
        <w:pStyle w:val="Uvuenotijeloteksta"/>
        <w:ind w:firstLine="0"/>
        <w:rPr>
          <w:lang w:val="hr-HR"/>
        </w:rPr>
      </w:pPr>
    </w:p>
    <w:p w:rsidRDefault="007E7097" w:rsidP="007E7097" w:rsidR="0015229D" w:rsidRPr="00911732">
      <w:pPr>
        <w:jc w:val="center"/>
        <w:rPr>
          <w:rFonts w:eastAsia="MS Mincho"/>
          <w:lang w:val="hr-HR"/>
        </w:rPr>
      </w:pPr>
      <w:r w:rsidRPr="00911732">
        <w:rPr>
          <w:rFonts w:eastAsia="MS Mincho"/>
          <w:lang w:val="hr-HR"/>
        </w:rPr>
        <w:t xml:space="preserve">                                                                                                                          S</w:t>
      </w:r>
      <w:r w:rsidR="0015229D" w:rsidRPr="00911732">
        <w:rPr>
          <w:rFonts w:eastAsia="MS Mincho"/>
          <w:lang w:val="hr-HR"/>
        </w:rPr>
        <w:t xml:space="preserve">udac                                                   </w:t>
      </w:r>
    </w:p>
    <w:p w:rsidRDefault="0015229D" w:rsidP="0015229D" w:rsidR="0015229D" w:rsidRPr="00911732">
      <w:pPr>
        <w:ind w:firstLine="708" w:left="2124"/>
        <w:jc w:val="right"/>
        <w:rPr>
          <w:rFonts w:eastAsia="MS Mincho"/>
          <w:lang w:val="hr-HR"/>
        </w:rPr>
      </w:pPr>
      <w:r w:rsidRPr="00911732">
        <w:rPr>
          <w:rFonts w:eastAsia="MS Mincho"/>
          <w:lang w:val="hr-HR"/>
        </w:rPr>
        <w:t xml:space="preserve">                                             Liljana Ugrin    </w:t>
      </w:r>
    </w:p>
    <w:p w:rsidRDefault="0015229D" w:rsidP="0015229D" w:rsidR="0015229D" w:rsidRPr="00911732">
      <w:pPr>
        <w:jc w:val="right"/>
        <w:rPr>
          <w:rFonts w:eastAsia="MS Mincho"/>
          <w:lang w:val="hr-HR"/>
        </w:rPr>
      </w:pPr>
      <w:r w:rsidRPr="00911732">
        <w:rPr>
          <w:rFonts w:eastAsia="MS Mincho"/>
          <w:lang w:val="hr-HR"/>
        </w:rPr>
        <w:t xml:space="preserve"> </w:t>
      </w:r>
    </w:p>
    <w:p w:rsidRDefault="00D50BFC" w:rsidP="007E7097" w:rsidR="00D50BFC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911732" w:rsidP="007E7097" w:rsidR="00911732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911732" w:rsidP="007E7097" w:rsidR="00911732" w:rsidRPr="00911732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7E7097" w:rsidP="00911732" w:rsidR="007E7097" w:rsidRPr="00911732">
      <w:pPr>
        <w:pStyle w:val="Obinitekst"/>
        <w:jc w:val="both"/>
        <w:rPr>
          <w:bCs/>
        </w:rPr>
      </w:pPr>
      <w:r w:rsidRPr="00911732">
        <w:rPr>
          <w:rFonts w:cs="Times New Roman" w:eastAsia="MS Mincho" w:hAnsi="Times New Roman" w:ascii="Times New Roman"/>
        </w:rPr>
        <w:t xml:space="preserve">POUKA O PRAVOM LIJEKU </w:t>
      </w:r>
    </w:p>
    <w:p w:rsidRDefault="007E7097" w:rsidP="007E7097" w:rsidR="007E7097" w:rsidRPr="00911732">
      <w:pPr>
        <w:jc w:val="both"/>
        <w:rPr>
          <w:lang w:val="hr-HR"/>
        </w:rPr>
      </w:pPr>
      <w:r w:rsidRPr="00911732">
        <w:rPr>
          <w:lang w:val="hr-HR"/>
        </w:rPr>
        <w:tab/>
        <w:t xml:space="preserve">Protiv ovog rješenja pravo na žalbu imaju stečajni upravitelj i svaki stečajni vjerovnik ( članka 94. stavak 5. SZ ). Žalba se podnosi u roku od 8 dana od dana primitka istog putem ovog suda,  u tri istovjetna primjerka. O žalbi odlučuje Visoki trgovački sud Republike Hrvatske. </w:t>
      </w:r>
    </w:p>
    <w:p w:rsidRDefault="007E7097" w:rsidP="007E7097" w:rsidR="007E7097" w:rsidRPr="00911732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D50BFC" w:rsidP="007E7097" w:rsidR="00D50BFC" w:rsidRPr="00911732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772C64" w:rsidP="00386B6F" w:rsidR="004956C7" w:rsidRPr="00911732">
      <w:pPr>
        <w:pStyle w:val="Obinitekst"/>
        <w:jc w:val="both"/>
        <w:rPr>
          <w:rFonts w:cs="Times New Roman" w:eastAsia="MS Mincho" w:hAnsi="Times New Roman" w:ascii="Times New Roman"/>
        </w:rPr>
      </w:pPr>
      <w:r w:rsidRPr="00911732">
        <w:rPr>
          <w:rFonts w:cs="Times New Roman" w:eastAsia="MS Mincho" w:hAnsi="Times New Roman" w:ascii="Times New Roman"/>
        </w:rPr>
        <w:t xml:space="preserve"> </w:t>
      </w:r>
    </w:p>
    <w:sectPr w:rsidR="004956C7" w:rsidRPr="00911732">
      <w:headerReference w:type="default" r:id="rId9"/>
      <w:footerReference w:type="default" r:id="rId10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798D" w:rsidR="0036798D">
      <w:r>
        <w:separator/>
      </w:r>
    </w:p>
  </w:endnote>
  <w:endnote w:id="0" w:type="continuationSeparator">
    <w:p w:rsidRDefault="0036798D" w:rsidR="003679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73299595"/>
      <w:docPartObj>
        <w:docPartGallery w:val="Page Numbers (Bottom of Page)"/>
        <w:docPartUnique/>
      </w:docPartObj>
    </w:sdtPr>
    <w:sdtContent>
      <w:p w:rsidRDefault="007C7284" w:rsidR="007C728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7C7284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7C7284" w:rsidR="007C728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798D" w:rsidR="0036798D">
      <w:r>
        <w:separator/>
      </w:r>
    </w:p>
  </w:footnote>
  <w:footnote w:id="0" w:type="continuationSeparator">
    <w:p w:rsidRDefault="0036798D" w:rsidR="003679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6277" w:rsidP="0013302D" w:rsidR="00F56277" w:rsidRPr="00386B6F">
    <w:pPr>
      <w:pStyle w:val="Zaglavlje"/>
      <w:jc w:val="right"/>
      <w:rPr>
        <w:lang w:val="hr-HR"/>
      </w:rPr>
    </w:pPr>
    <w:r>
      <w:rPr>
        <w:rFonts w:cs="Arial" w:hAnsi="Arial" w:ascii="Arial"/>
      </w:rPr>
      <w:t xml:space="preserve">  </w:t>
    </w:r>
    <w:r w:rsidRPr="00386B6F">
      <w:t>Posl</w:t>
    </w:r>
    <w:r w:rsidR="008177C3">
      <w:t>o</w:t>
    </w:r>
    <w:r w:rsidR="00F8716E">
      <w:t xml:space="preserve">vni </w:t>
    </w:r>
    <w:r w:rsidR="008177C3">
      <w:t xml:space="preserve">broj  </w:t>
    </w:r>
    <w:r w:rsidR="008177C3" w:rsidRPr="008177C3">
      <w:t>7 St-</w:t>
    </w:r>
    <w:r w:rsidR="004C6D93">
      <w:t>78</w:t>
    </w:r>
    <w:r w:rsidR="008177C3" w:rsidRPr="008177C3">
      <w:t>/</w:t>
    </w:r>
    <w:r w:rsidR="008177C3">
      <w:t>20</w:t>
    </w:r>
    <w:r w:rsidR="008177C3" w:rsidRPr="008177C3">
      <w:t>1</w:t>
    </w:r>
    <w:r w:rsidR="004C6D93">
      <w:t>5</w:t>
    </w:r>
    <w:r w:rsidR="008177C3" w:rsidRPr="008177C3">
      <w:t>-</w:t>
    </w:r>
    <w:r w:rsidR="00911732">
      <w:t>137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97B"/>
    <w:rsid w:val="0005246A"/>
    <w:rsid w:val="000D57E3"/>
    <w:rsid w:val="000F297B"/>
    <w:rsid w:val="0013302D"/>
    <w:rsid w:val="0015229D"/>
    <w:rsid w:val="00165E37"/>
    <w:rsid w:val="00191F73"/>
    <w:rsid w:val="001F554C"/>
    <w:rsid w:val="002227AF"/>
    <w:rsid w:val="00275DBF"/>
    <w:rsid w:val="002A0B36"/>
    <w:rsid w:val="002B54ED"/>
    <w:rsid w:val="0033184D"/>
    <w:rsid w:val="00341D0B"/>
    <w:rsid w:val="00364E0E"/>
    <w:rsid w:val="0036798D"/>
    <w:rsid w:val="00380254"/>
    <w:rsid w:val="00386B6F"/>
    <w:rsid w:val="003931C6"/>
    <w:rsid w:val="003B3ECB"/>
    <w:rsid w:val="003D1A40"/>
    <w:rsid w:val="00412AAC"/>
    <w:rsid w:val="00423981"/>
    <w:rsid w:val="00460515"/>
    <w:rsid w:val="0046220D"/>
    <w:rsid w:val="00493D38"/>
    <w:rsid w:val="004956C7"/>
    <w:rsid w:val="004A1AFB"/>
    <w:rsid w:val="004C6D93"/>
    <w:rsid w:val="004D179D"/>
    <w:rsid w:val="005021A3"/>
    <w:rsid w:val="00537067"/>
    <w:rsid w:val="00542F2E"/>
    <w:rsid w:val="00580D8C"/>
    <w:rsid w:val="005B104A"/>
    <w:rsid w:val="005B4210"/>
    <w:rsid w:val="005B65BC"/>
    <w:rsid w:val="005C5CEC"/>
    <w:rsid w:val="006453ED"/>
    <w:rsid w:val="006C2D7B"/>
    <w:rsid w:val="006E0238"/>
    <w:rsid w:val="00772C64"/>
    <w:rsid w:val="007B78F1"/>
    <w:rsid w:val="007C63A4"/>
    <w:rsid w:val="007C7284"/>
    <w:rsid w:val="007D0127"/>
    <w:rsid w:val="007E7097"/>
    <w:rsid w:val="007E7628"/>
    <w:rsid w:val="0080072A"/>
    <w:rsid w:val="008177C3"/>
    <w:rsid w:val="00825A00"/>
    <w:rsid w:val="00827D9C"/>
    <w:rsid w:val="00830AA1"/>
    <w:rsid w:val="0083625C"/>
    <w:rsid w:val="00842E73"/>
    <w:rsid w:val="00865978"/>
    <w:rsid w:val="008900E8"/>
    <w:rsid w:val="00911732"/>
    <w:rsid w:val="00980B0B"/>
    <w:rsid w:val="009C1EAA"/>
    <w:rsid w:val="009C22C8"/>
    <w:rsid w:val="009C3B10"/>
    <w:rsid w:val="009E09C7"/>
    <w:rsid w:val="009F3EBA"/>
    <w:rsid w:val="00A5319D"/>
    <w:rsid w:val="00AC6E15"/>
    <w:rsid w:val="00AE64D7"/>
    <w:rsid w:val="00AF6424"/>
    <w:rsid w:val="00B02DA6"/>
    <w:rsid w:val="00B11AD5"/>
    <w:rsid w:val="00B43A4A"/>
    <w:rsid w:val="00BB44A2"/>
    <w:rsid w:val="00BC07ED"/>
    <w:rsid w:val="00C25D74"/>
    <w:rsid w:val="00C406AE"/>
    <w:rsid w:val="00D50BFC"/>
    <w:rsid w:val="00D64297"/>
    <w:rsid w:val="00D71723"/>
    <w:rsid w:val="00D752C6"/>
    <w:rsid w:val="00D92533"/>
    <w:rsid w:val="00DC2A91"/>
    <w:rsid w:val="00DF3EE3"/>
    <w:rsid w:val="00E76BF1"/>
    <w:rsid w:val="00F32A50"/>
    <w:rsid w:val="00F56277"/>
    <w:rsid w:val="00F8716E"/>
    <w:rsid w:val="00FB6F30"/>
    <w:rsid w:val="00FD0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GB"/>
    </w:rPr>
  </w:style>
  <w:style w:styleId="Naslov3" w:type="paragraph">
    <w:name w:val="heading 3"/>
    <w:basedOn w:val="Normal"/>
    <w:next w:val="Normal"/>
    <w:qFormat/>
    <w:rsid w:val="007B78F1"/>
    <w:pPr>
      <w:keepNext/>
      <w:spacing w:after="60" w:before="240"/>
      <w:jc w:val="center"/>
      <w:outlineLvl w:val="2"/>
    </w:pPr>
    <w:rPr>
      <w:rFonts w:cs="Arial"/>
      <w:b/>
      <w:bCs/>
      <w:sz w:val="28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right"/>
    </w:pPr>
    <w:rPr>
      <w:szCs w:val="20"/>
      <w:lang w:eastAsia="hr-HR"/>
    </w:rPr>
  </w:style>
  <w:style w:styleId="Tijeloteksta" w:type="paragraph">
    <w:name w:val="Body Text"/>
    <w:basedOn w:val="Normal"/>
    <w:pPr>
      <w:jc w:val="both"/>
    </w:pPr>
    <w:rPr>
      <w:szCs w:val="20"/>
      <w:lang w:eastAsia="hr-HR"/>
    </w:rPr>
  </w:style>
  <w:style w:styleId="Zaglavlje" w:type="paragraph">
    <w:name w:val="header"/>
    <w:basedOn w:val="Normal"/>
    <w:rsid w:val="009C22C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C22C8"/>
    <w:pPr>
      <w:tabs>
        <w:tab w:pos="4536" w:val="center"/>
        <w:tab w:pos="9072" w:val="right"/>
      </w:tabs>
    </w:pPr>
  </w:style>
  <w:style w:customStyle="true" w:styleId="T-98-2" w:type="paragraph">
    <w:name w:val="T-9/8-2"/>
    <w:rsid w:val="0005246A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05246A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-109curz" w:type="paragraph">
    <w:name w:val="T-10/9 curz"/>
    <w:rsid w:val="0005246A"/>
    <w:pPr>
      <w:widowControl w:val="false"/>
      <w:autoSpaceDE w:val="false"/>
      <w:autoSpaceDN w:val="false"/>
      <w:adjustRightInd w:val="false"/>
      <w:spacing w:after="43" w:before="85"/>
      <w:jc w:val="center"/>
    </w:pPr>
    <w:rPr>
      <w:rFonts w:hAnsi="Times-NewRoman" w:ascii="Times-NewRoman"/>
      <w:i/>
      <w:iCs/>
      <w:sz w:val="21"/>
      <w:szCs w:val="21"/>
      <w:lang w:eastAsia="en-US" w:val="en-US"/>
    </w:rPr>
  </w:style>
  <w:style w:styleId="Obinitekst" w:type="paragraph">
    <w:name w:val="Plain Text"/>
    <w:basedOn w:val="Normal"/>
    <w:rsid w:val="007C63A4"/>
    <w:rPr>
      <w:rFonts w:cs="Courier New" w:hAnsi="Courier New" w:ascii="Courier New"/>
      <w:lang w:eastAsia="hr-HR" w:val="hr-HR"/>
    </w:rPr>
  </w:style>
  <w:style w:styleId="Bezproreda" w:type="paragraph">
    <w:name w:val="No Spacing"/>
    <w:uiPriority w:val="1"/>
    <w:qFormat/>
    <w:rsid w:val="0046220D"/>
    <w:rPr>
      <w:sz w:val="24"/>
      <w:szCs w:val="24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7C72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72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72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72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72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7C7284"/>
    <w:rPr>
      <w:sz w:val="24"/>
      <w:szCs w:val="24"/>
      <w:lang w:eastAsia="en-US"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GB"/>
    </w:rPr>
  </w:style>
  <w:style w:styleId="Naslov3" w:type="paragraph">
    <w:name w:val="heading 3"/>
    <w:basedOn w:val="Normal"/>
    <w:next w:val="Normal"/>
    <w:qFormat/>
    <w:rsid w:val="007B78F1"/>
    <w:pPr>
      <w:keepNext/>
      <w:spacing w:after="60" w:before="240"/>
      <w:jc w:val="center"/>
      <w:outlineLvl w:val="2"/>
    </w:pPr>
    <w:rPr>
      <w:rFonts w:cs="Arial"/>
      <w:b/>
      <w:bCs/>
      <w:sz w:val="28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right"/>
    </w:pPr>
    <w:rPr>
      <w:szCs w:val="20"/>
      <w:lang w:eastAsia="hr-HR"/>
    </w:rPr>
  </w:style>
  <w:style w:styleId="Tijeloteksta" w:type="paragraph">
    <w:name w:val="Body Text"/>
    <w:basedOn w:val="Normal"/>
    <w:pPr>
      <w:jc w:val="both"/>
    </w:pPr>
    <w:rPr>
      <w:szCs w:val="20"/>
      <w:lang w:eastAsia="hr-HR"/>
    </w:rPr>
  </w:style>
  <w:style w:styleId="Zaglavlje" w:type="paragraph">
    <w:name w:val="header"/>
    <w:basedOn w:val="Normal"/>
    <w:rsid w:val="009C22C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C22C8"/>
    <w:pPr>
      <w:tabs>
        <w:tab w:pos="4536" w:val="center"/>
        <w:tab w:pos="9072" w:val="right"/>
      </w:tabs>
    </w:pPr>
  </w:style>
  <w:style w:customStyle="1" w:styleId="T-98-2" w:type="paragraph">
    <w:name w:val="T-9/8-2"/>
    <w:rsid w:val="0005246A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05246A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-109curz" w:type="paragraph">
    <w:name w:val="T-10/9 curz"/>
    <w:rsid w:val="0005246A"/>
    <w:pPr>
      <w:widowControl w:val="0"/>
      <w:autoSpaceDE w:val="0"/>
      <w:autoSpaceDN w:val="0"/>
      <w:adjustRightInd w:val="0"/>
      <w:spacing w:after="43" w:before="85"/>
      <w:jc w:val="center"/>
    </w:pPr>
    <w:rPr>
      <w:rFonts w:ascii="Times-NewRoman" w:hAnsi="Times-NewRoman"/>
      <w:i/>
      <w:iCs/>
      <w:sz w:val="21"/>
      <w:szCs w:val="21"/>
      <w:lang w:eastAsia="en-US" w:val="en-US"/>
    </w:rPr>
  </w:style>
  <w:style w:styleId="Obinitekst" w:type="paragraph">
    <w:name w:val="Plain Text"/>
    <w:basedOn w:val="Normal"/>
    <w:rsid w:val="007C63A4"/>
    <w:rPr>
      <w:rFonts w:ascii="Courier New" w:cs="Courier New" w:hAnsi="Courier New"/>
      <w:lang w:eastAsia="hr-HR" w:val="hr-HR"/>
    </w:rPr>
  </w:style>
  <w:style w:styleId="Bezproreda" w:type="paragraph">
    <w:name w:val="No Spacing"/>
    <w:uiPriority w:val="1"/>
    <w:qFormat/>
    <w:rsid w:val="0046220D"/>
    <w:rPr>
      <w:sz w:val="24"/>
      <w:szCs w:val="24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7C72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72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72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72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72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7C7284"/>
    <w:rPr>
      <w:sz w:val="24"/>
      <w:szCs w:val="24"/>
      <w:lang w:eastAsia="en-US"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8142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2017.</izvorni_sadrzaj>
    <derivirana_varijabla naziv="DomainObject.DatumDonosenjaOdluke_1">25.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</izvorni_sadrzaj>
    <derivirana_varijabla naziv="DomainObject.Predmet.Broj_1">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2015.</izvorni_sadrzaj>
    <derivirana_varijabla naziv="DomainObject.Predmet.DatumOsnivanja_1">18.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St-78/2015</izvorni_sadrzaj>
    <derivirana_varijabla naziv="DomainObject.Predmet.OznakaBroj_1">St-78/2015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HOTEL JADRAN - BAKAR d.o.o.  Bakar</izvorni_sadrzaj>
    <derivirana_varijabla naziv="DomainObject.Predmet.ProtustrankaFormated_1">  HOTEL JADRAN - BAKAR d.o.o.  Bakar</derivirana_varijabla>
  </DomainObject.Predmet.ProtustrankaFormated>
  <DomainObject.Predmet.ProtustrankaFormatedOIB>
    <izvorni_sadrzaj>  HOTEL JADRAN - BAKAR d.o.o.  Bakar, OIB 44931076499</izvorni_sadrzaj>
    <derivirana_varijabla naziv="DomainObject.Predmet.ProtustrankaFormatedOIB_1">  HOTEL JADRAN - BAKAR d.o.o.  Bakar, OIB 44931076499</derivirana_varijabla>
  </DomainObject.Predmet.ProtustrankaFormatedOIB>
  <DomainObject.Predmet.ProtustrankaFormatedWithAdress>
    <izvorni_sadrzaj> HOTEL JADRAN - BAKAR d.o.o.  Bakar, Palada 32, 51222 Bakar</izvorni_sadrzaj>
    <derivirana_varijabla naziv="DomainObject.Predmet.ProtustrankaFormatedWithAdress_1"> HOTEL JADRAN - BAKAR d.o.o.  Bakar, Palada 32, 51222 Bakar</derivirana_varijabla>
  </DomainObject.Predmet.ProtustrankaFormatedWithAdress>
  <DomainObject.Predmet.ProtustrankaFormatedWithAdressOIB>
    <izvorni_sadrzaj> HOTEL JADRAN - BAKAR d.o.o.  Bakar, OIB 44931076499, Palada 32, 51222 Bakar</izvorni_sadrzaj>
    <derivirana_varijabla naziv="DomainObject.Predmet.ProtustrankaFormatedWithAdressOIB_1"> HOTEL JADRAN - BAKAR d.o.o.  Bakar, OIB 44931076499, Palada 32, 51222 Bakar</derivirana_varijabla>
  </DomainObject.Predmet.ProtustrankaFormatedWithAdressOIB>
  <DomainObject.Predmet.ProtustrankaWithAdress>
    <izvorni_sadrzaj>HOTEL JADRAN - BAKAR d.o.o.  Bakar Palada 32, 51222 Bakar</izvorni_sadrzaj>
    <derivirana_varijabla naziv="DomainObject.Predmet.ProtustrankaWithAdress_1">HOTEL JADRAN - BAKAR d.o.o.  Bakar Palada 32, 51222 Bakar</derivirana_varijabla>
  </DomainObject.Predmet.ProtustrankaWithAdress>
  <DomainObject.Predmet.ProtustrankaWithAdressOIB>
    <izvorni_sadrzaj>HOTEL JADRAN - BAKAR d.o.o.  Bakar, OIB 44931076499, Palada 32, 51222 Bakar</izvorni_sadrzaj>
    <derivirana_varijabla naziv="DomainObject.Predmet.ProtustrankaWithAdressOIB_1">HOTEL JADRAN - BAKAR d.o.o.  Bakar, OIB 44931076499, Palada 32, 51222 Bakar</derivirana_varijabla>
  </DomainObject.Predmet.ProtustrankaWithAdressOIB>
  <DomainObject.Predmet.ProtustrankaNazivFormated>
    <izvorni_sadrzaj>HOTEL JADRAN - BAKAR d.o.o.  Bakar</izvorni_sadrzaj>
    <derivirana_varijabla naziv="DomainObject.Predmet.ProtustrankaNazivFormated_1">HOTEL JADRAN - BAKAR d.o.o.  Bakar</derivirana_varijabla>
  </DomainObject.Predmet.ProtustrankaNazivFormated>
  <DomainObject.Predmet.ProtustrankaNazivFormatedOIB>
    <izvorni_sadrzaj>HOTEL JADRAN - BAKAR d.o.o.  Bakar, OIB 44931076499</izvorni_sadrzaj>
    <derivirana_varijabla naziv="DomainObject.Predmet.ProtustrankaNazivFormatedOIB_1">HOTEL JADRAN - BAKAR d.o.o.  Bakar, OIB 44931076499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SNJEŽANA KLAIĆ  Novi Vinodolski</izvorni_sadrzaj>
    <derivirana_varijabla naziv="DomainObject.Predmet.StrankaFormated_1">  SNJEŽANA KLAIĆ  Novi Vinodolski</derivirana_varijabla>
  </DomainObject.Predmet.StrankaFormated>
  <DomainObject.Predmet.StrankaFormatedOIB>
    <izvorni_sadrzaj>  SNJEŽANA KLAIĆ  Novi Vinodolski, OIB 76512964631</izvorni_sadrzaj>
    <derivirana_varijabla naziv="DomainObject.Predmet.StrankaFormatedOIB_1">  SNJEŽANA KLAIĆ  Novi Vinodolski, OIB 76512964631</derivirana_varijabla>
  </DomainObject.Predmet.StrankaFormatedOIB>
  <DomainObject.Predmet.StrankaFormatedWithAdress>
    <izvorni_sadrzaj> SNJEŽANA KLAIĆ  Novi Vinodolski, Jurkovo 1, 51250 Novi Vinodolski</izvorni_sadrzaj>
    <derivirana_varijabla naziv="DomainObject.Predmet.StrankaFormatedWithAdress_1"> SNJEŽANA KLAIĆ  Novi Vinodolski, Jurkovo 1, 51250 Novi Vinodolski</derivirana_varijabla>
  </DomainObject.Predmet.StrankaFormatedWithAdress>
  <DomainObject.Predmet.StrankaFormatedWithAdressOIB>
    <izvorni_sadrzaj> SNJEŽANA KLAIĆ  Novi Vinodolski, OIB 76512964631, Jurkovo 1, 51250 Novi Vinodolski</izvorni_sadrzaj>
    <derivirana_varijabla naziv="DomainObject.Predmet.StrankaFormatedWithAdressOIB_1"> SNJEŽANA KLAIĆ  Novi Vinodolski, OIB 76512964631, Jurkovo 1, 51250 Novi Vinodolski</derivirana_varijabla>
  </DomainObject.Predmet.StrankaFormatedWithAdressOIB>
  <DomainObject.Predmet.StrankaWithAdress>
    <izvorni_sadrzaj>SNJEŽANA KLAIĆ  Novi Vinodolski Jurkovo 1,51250 Novi Vinodolski</izvorni_sadrzaj>
    <derivirana_varijabla naziv="DomainObject.Predmet.StrankaWithAdress_1">SNJEŽANA KLAIĆ  Novi Vinodolski Jurkovo 1,51250 Novi Vinodolski</derivirana_varijabla>
  </DomainObject.Predmet.StrankaWithAdress>
  <DomainObject.Predmet.StrankaWithAdressOIB>
    <izvorni_sadrzaj>SNJEŽANA KLAIĆ  Novi Vinodolski, OIB 76512964631, Jurkovo 1,51250 Novi Vinodolski</izvorni_sadrzaj>
    <derivirana_varijabla naziv="DomainObject.Predmet.StrankaWithAdressOIB_1">SNJEŽANA KLAIĆ  Novi Vinodolski, OIB 76512964631, Jurkovo 1,51250 Novi Vinodolski</derivirana_varijabla>
  </DomainObject.Predmet.StrankaWithAdressOIB>
  <DomainObject.Predmet.StrankaNazivFormated>
    <izvorni_sadrzaj>SNJEŽANA KLAIĆ  Novi Vinodolski</izvorni_sadrzaj>
    <derivirana_varijabla naziv="DomainObject.Predmet.StrankaNazivFormated_1">SNJEŽANA KLAIĆ  Novi Vinodolski</derivirana_varijabla>
  </DomainObject.Predmet.StrankaNazivFormated>
  <DomainObject.Predmet.StrankaNazivFormatedOIB>
    <izvorni_sadrzaj>SNJEŽANA KLAIĆ  Novi Vinodolski, OIB 76512964631</izvorni_sadrzaj>
    <derivirana_varijabla naziv="DomainObject.Predmet.StrankaNazivFormatedOIB_1">SNJEŽANA KLAIĆ  Novi Vinodolski, OIB 76512964631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SNJEŽANA KLAIĆ  Novi Vinodolski</item>
    </izvorni_sadrzaj>
    <derivirana_varijabla naziv="DomainObject.Predmet.StrankaListFormated_1">
      <item>SNJEŽANA KLAIĆ  Novi Vinodolski</item>
    </derivirana_varijabla>
  </DomainObject.Predmet.StrankaListFormated>
  <DomainObject.Predmet.StrankaListFormatedOIB>
    <izvorni_sadrzaj>
      <item>SNJEŽANA KLAIĆ  Novi Vinodolski, OIB 76512964631</item>
    </izvorni_sadrzaj>
    <derivirana_varijabla naziv="DomainObject.Predmet.StrankaListFormatedOIB_1">
      <item>SNJEŽANA KLAIĆ  Novi Vinodolski, OIB 76512964631</item>
    </derivirana_varijabla>
  </DomainObject.Predmet.StrankaListFormatedOIB>
  <DomainObject.Predmet.StrankaListFormatedWithAdress>
    <izvorni_sadrzaj>
      <item>SNJEŽANA KLAIĆ  Novi Vinodolski, Jurkovo 1, 51250 Novi Vinodolski</item>
    </izvorni_sadrzaj>
    <derivirana_varijabla naziv="DomainObject.Predmet.StrankaListFormatedWithAdress_1">
      <item>SNJEŽANA KLAIĆ  Novi Vinodolski, Jurkovo 1, 51250 Novi Vinodolski</item>
    </derivirana_varijabla>
  </DomainObject.Predmet.StrankaListFormatedWithAdress>
  <DomainObject.Predmet.StrankaListFormatedWithAdressOIB>
    <izvorni_sadrzaj>
      <item>SNJEŽANA KLAIĆ  Novi Vinodolski, OIB 76512964631, Jurkovo 1, 51250 Novi Vinodolski</item>
    </izvorni_sadrzaj>
    <derivirana_varijabla naziv="DomainObject.Predmet.StrankaListFormatedWithAdressOIB_1">
      <item>SNJEŽANA KLAIĆ  Novi Vinodolski, OIB 76512964631, Jurkovo 1, 51250 Novi Vinodolski</item>
    </derivirana_varijabla>
  </DomainObject.Predmet.StrankaListFormatedWithAdressOIB>
  <DomainObject.Predmet.StrankaListNazivFormated>
    <izvorni_sadrzaj>
      <item>SNJEŽANA KLAIĆ  Novi Vinodolski</item>
    </izvorni_sadrzaj>
    <derivirana_varijabla naziv="DomainObject.Predmet.StrankaListNazivFormated_1">
      <item>SNJEŽANA KLAIĆ  Novi Vinodolski</item>
    </derivirana_varijabla>
  </DomainObject.Predmet.StrankaListNazivFormated>
  <DomainObject.Predmet.StrankaListNazivFormatedOIB>
    <izvorni_sadrzaj>
      <item>SNJEŽANA KLAIĆ  Novi Vinodolski, OIB 76512964631</item>
    </izvorni_sadrzaj>
    <derivirana_varijabla naziv="DomainObject.Predmet.StrankaListNazivFormatedOIB_1">
      <item>SNJEŽANA KLAIĆ  Novi Vinodolski, OIB 76512964631</item>
    </derivirana_varijabla>
  </DomainObject.Predmet.StrankaListNazivFormatedOIB>
  <DomainObject.Predmet.ProtuStrankaListFormated>
    <izvorni_sadrzaj>
      <item>HOTEL JADRAN - BAKAR d.o.o.  Bakar</item>
    </izvorni_sadrzaj>
    <derivirana_varijabla naziv="DomainObject.Predmet.ProtuStrankaListFormated_1">
      <item>HOTEL JADRAN - BAKAR d.o.o.  Bakar</item>
    </derivirana_varijabla>
  </DomainObject.Predmet.ProtuStrankaListFormated>
  <DomainObject.Predmet.ProtuStrankaListFormatedOIB>
    <izvorni_sadrzaj>
      <item>HOTEL JADRAN - BAKAR d.o.o.  Bakar, OIB 44931076499</item>
    </izvorni_sadrzaj>
    <derivirana_varijabla naziv="DomainObject.Predmet.ProtuStrankaListFormatedOIB_1">
      <item>HOTEL JADRAN - BAKAR d.o.o.  Bakar, OIB 44931076499</item>
    </derivirana_varijabla>
  </DomainObject.Predmet.ProtuStrankaListFormatedOIB>
  <DomainObject.Predmet.ProtuStrankaListFormatedWithAdress>
    <izvorni_sadrzaj>
      <item>HOTEL JADRAN - BAKAR d.o.o.  Bakar, Palada 32, 51222 Bakar</item>
    </izvorni_sadrzaj>
    <derivirana_varijabla naziv="DomainObject.Predmet.ProtuStrankaListFormatedWithAdress_1">
      <item>HOTEL JADRAN - BAKAR d.o.o.  Bakar, Palada 32, 51222 Bakar</item>
    </derivirana_varijabla>
  </DomainObject.Predmet.ProtuStrankaListFormatedWithAdress>
  <DomainObject.Predmet.ProtuStrankaListFormatedWithAdressOIB>
    <izvorni_sadrzaj>
      <item>HOTEL JADRAN - BAKAR d.o.o.  Bakar, OIB 44931076499, Palada 32, 51222 Bakar</item>
    </izvorni_sadrzaj>
    <derivirana_varijabla naziv="DomainObject.Predmet.ProtuStrankaListFormatedWithAdressOIB_1">
      <item>HOTEL JADRAN - BAKAR d.o.o.  Bakar, OIB 44931076499, Palada 32, 51222 Bakar</item>
    </derivirana_varijabla>
  </DomainObject.Predmet.ProtuStrankaListFormatedWithAdressOIB>
  <DomainObject.Predmet.ProtuStrankaListNazivFormated>
    <izvorni_sadrzaj>
      <item>HOTEL JADRAN - BAKAR d.o.o.  Bakar</item>
    </izvorni_sadrzaj>
    <derivirana_varijabla naziv="DomainObject.Predmet.ProtuStrankaListNazivFormated_1">
      <item>HOTEL JADRAN - BAKAR d.o.o.  Bakar</item>
    </derivirana_varijabla>
  </DomainObject.Predmet.ProtuStrankaListNazivFormated>
  <DomainObject.Predmet.ProtuStrankaListNazivFormatedOIB>
    <izvorni_sadrzaj>
      <item>HOTEL JADRAN - BAKAR d.o.o.  Bakar, OIB 44931076499</item>
    </izvorni_sadrzaj>
    <derivirana_varijabla naziv="DomainObject.Predmet.ProtuStrankaListNazivFormatedOIB_1">
      <item>HOTEL JADRAN - BAKAR d.o.o.  Bakar, OIB 44931076499</item>
    </derivirana_varijabla>
  </DomainObject.Predmet.ProtuStrankaListNazivFormatedOIB>
  <DomainObject.Predmet.OstaliListFormated>
    <izvorni_sadrzaj>
      <item>Ombretta Belić-Ilijašić</item>
      <item>PRIMORSKA BANKA d.d.</item>
    </izvorni_sadrzaj>
    <derivirana_varijabla naziv="DomainObject.Predmet.OstaliListFormated_1">
      <item>Ombretta Belić-Ilijašić</item>
      <item>PRIMORSKA BANKA d.d.</item>
    </derivirana_varijabla>
  </DomainObject.Predmet.OstaliListFormated>
  <DomainObject.Predmet.OstaliListFormatedOIB>
    <izvorni_sadrzaj>
      <item>Ombretta Belić-Ilijašić, OIB 00873493442</item>
      <item>PRIMORSKA BANKA d.d., OIB 96675880337</item>
    </izvorni_sadrzaj>
    <derivirana_varijabla naziv="DomainObject.Predmet.OstaliListFormatedOIB_1">
      <item>Ombretta Belić-Ilijašić, OIB 00873493442</item>
      <item>PRIMORSKA BANKA d.d., OIB 96675880337</item>
    </derivirana_varijabla>
  </DomainObject.Predmet.OstaliListFormatedOIB>
  <DomainObject.Predmet.OstaliListFormatedWithAdress>
    <izvorni_sadrzaj>
      <item>Ombretta Belić-Ilijašić, Jadranska 2, 52221 Rabac</item>
      <item>PRIMORSKA BANKA d.d., Scarpina 7, 51000 Rijeka</item>
    </izvorni_sadrzaj>
    <derivirana_varijabla naziv="DomainObject.Predmet.OstaliListFormatedWithAdress_1">
      <item>Ombretta Belić-Ilijašić, Jadranska 2, 52221 Rabac</item>
      <item>PRIMORSKA BANKA d.d., Scarpina 7, 51000 Rijeka</item>
    </derivirana_varijabla>
  </DomainObject.Predmet.OstaliListFormatedWithAdress>
  <DomainObject.Predmet.OstaliListFormatedWithAdressOIB>
    <izvorni_sadrzaj>
      <item>Ombretta Belić-Ilijašić, OIB 00873493442, Jadranska 2, 52221 Rabac</item>
      <item>PRIMORSKA BANKA d.d., OIB 96675880337, Scarpina 7, 51000 Rijeka</item>
    </izvorni_sadrzaj>
    <derivirana_varijabla naziv="DomainObject.Predmet.OstaliListFormatedWithAdressOIB_1">
      <item>Ombretta Belić-Ilijašić, OIB 00873493442, Jadranska 2, 52221 Rabac</item>
      <item>PRIMORSKA BANKA d.d., OIB 96675880337, Scarpina 7, 51000 Rijeka</item>
    </derivirana_varijabla>
  </DomainObject.Predmet.OstaliListFormatedWithAdressOIB>
  <DomainObject.Predmet.OstaliListNazivFormated>
    <izvorni_sadrzaj>
      <item>Ombretta Belić-Ilijašić</item>
      <item>PRIMORSKA BANKA d.d.</item>
    </izvorni_sadrzaj>
    <derivirana_varijabla naziv="DomainObject.Predmet.OstaliListNazivFormated_1">
      <item>Ombretta Belić-Ilijašić</item>
      <item>PRIMORSKA BANKA d.d.</item>
    </derivirana_varijabla>
  </DomainObject.Predmet.OstaliListNazivFormated>
  <DomainObject.Predmet.OstaliListNazivFormatedOIB>
    <izvorni_sadrzaj>
      <item>Ombretta Belić-Ilijašić, OIB 00873493442</item>
      <item>PRIMORSKA BANKA d.d., OIB 96675880337</item>
    </izvorni_sadrzaj>
    <derivirana_varijabla naziv="DomainObject.Predmet.OstaliListNazivFormatedOIB_1">
      <item>Ombretta Belić-Ilijašić, OIB 00873493442</item>
      <item>PRIMORSKA BANKA d.d., OIB 96675880337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2017.</izvorni_sadrzaj>
    <derivirana_varijabla naziv="DomainObject.Datum_1">25.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SNJEŽANA KLAIĆ  Novi Vinodolski</izvorni_sadrzaj>
    <derivirana_varijabla naziv="DomainObject.Predmet.StrankaIDrugi_1">SNJEŽANA KLAIĆ  Novi Vinodolski</derivirana_varijabla>
  </DomainObject.Predmet.StrankaIDrugi>
  <DomainObject.Predmet.ProtustrankaIDrugi>
    <izvorni_sadrzaj>HOTEL JADRAN - BAKAR d.o.o.  Bakar</izvorni_sadrzaj>
    <derivirana_varijabla naziv="DomainObject.Predmet.ProtustrankaIDrugi_1">HOTEL JADRAN - BAKAR d.o.o.  Bakar</derivirana_varijabla>
  </DomainObject.Predmet.ProtustrankaIDrugi>
  <DomainObject.Predmet.StrankaIDrugiAdressOIB>
    <izvorni_sadrzaj>SNJEŽANA KLAIĆ  Novi Vinodolski, OIB 76512964631, Jurkovo 1, 51250 Novi Vinodolski</izvorni_sadrzaj>
    <derivirana_varijabla naziv="DomainObject.Predmet.StrankaIDrugiAdressOIB_1">SNJEŽANA KLAIĆ  Novi Vinodolski, OIB 76512964631, Jurkovo 1, 51250 Novi Vinodolski</derivirana_varijabla>
  </DomainObject.Predmet.StrankaIDrugiAdressOIB>
  <DomainObject.Predmet.ProtustrankaIDrugiAdressOIB>
    <izvorni_sadrzaj>HOTEL JADRAN - BAKAR d.o.o.  Bakar, OIB 44931076499, Palada 32, 51222 Bakar</izvorni_sadrzaj>
    <derivirana_varijabla naziv="DomainObject.Predmet.ProtustrankaIDrugiAdressOIB_1">HOTEL JADRAN - BAKAR d.o.o.  Bakar, OIB 44931076499, Palada 32, 51222 Bakar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SNJEŽANA KLAIĆ  Novi Vinodolski</item>
      <item>HOTEL JADRAN - BAKAR d.o.o.  Bakar</item>
      <item>Ombretta Belić-Ilijašić</item>
      <item>PRIMORSKA BANKA d.d.</item>
    </izvorni_sadrzaj>
    <derivirana_varijabla naziv="DomainObject.Predmet.SudioniciListNaziv_1">
      <item>SNJEŽANA KLAIĆ  Novi Vinodolski</item>
      <item>HOTEL JADRAN - BAKAR d.o.o.  Bakar</item>
      <item>Ombretta Belić-Ilijašić</item>
      <item>PRIMORSKA BANKA d.d.</item>
    </derivirana_varijabla>
  </DomainObject.Predmet.SudioniciListNaziv>
  <DomainObject.Predmet.SudioniciListAdressOIB>
    <izvorni_sadrzaj>
      <item>SNJEŽANA KLAIĆ  Novi Vinodolski, OIB 76512964631, Jurkovo 1,51250 Novi Vinodolski</item>
      <item>HOTEL JADRAN - BAKAR d.o.o.  Bakar, OIB 44931076499, Palada 32,51222 Bakar</item>
      <item>Ombretta Belić-Ilijašić, OIB 00873493442, Jadranska 2,52221 Rabac</item>
      <item>PRIMORSKA BANKA d.d., OIB 96675880337, Scarpina 7,51000 Rijeka</item>
    </izvorni_sadrzaj>
    <derivirana_varijabla naziv="DomainObject.Predmet.SudioniciListAdressOIB_1">
      <item>SNJEŽANA KLAIĆ  Novi Vinodolski, OIB 76512964631, Jurkovo 1,51250 Novi Vinodolski</item>
      <item>HOTEL JADRAN - BAKAR d.o.o.  Bakar, OIB 44931076499, Palada 32,51222 Bakar</item>
      <item>Ombretta Belić-Ilijašić, OIB 00873493442, Jadranska 2,52221 Rabac</item>
      <item>PRIMORSKA BANKA d.d., OIB 96675880337, Scarpina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76512964631</item>
      <item>, OIB 44931076499</item>
      <item>, OIB 00873493442</item>
      <item>, OIB 96675880337</item>
    </izvorni_sadrzaj>
    <derivirana_varijabla naziv="DomainObject.Predmet.SudioniciListNazivOIB_1">
      <item>, OIB 76512964631</item>
      <item>, OIB 44931076499</item>
      <item>, OIB 00873493442</item>
      <item>, OIB 96675880337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455</properties:Words>
  <properties:Characters>2389</properties:Characters>
  <properties:Lines>71</properties:Lines>
  <properties:Paragraphs>20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                                                                                           Posl</vt:lpstr>
    </vt:vector>
  </properties:TitlesOfParts>
  <properties:LinksUpToDate>false</properties:LinksUpToDate>
  <properties:CharactersWithSpaces>3086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2017-10-25T12:53:00Z</dcterms:created>
  <dc:creator>name</dc:creator>
  <cp:lastModifiedBy>Elizabet Jovanović</cp:lastModifiedBy>
  <cp:lastPrinted>2017-10-25T12:58:00Z</cp:lastPrinted>
  <dcterms:modified xmlns:xsi="http://www.w3.org/2001/XMLSchema-instance" xsi:type="dcterms:W3CDTF">2017-10-25T12:58:00Z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