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23a5" w14:paraId="f3a23a5" w:rsidRDefault="00120D3C" w:rsidP="00B542FA" w:rsidR="00B1429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 w:rsidR="00B1429B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Amruševa 2/II                             </w:t>
      </w:r>
    </w:p>
    <w:p w:rsidRDefault="00CE4727" w:rsidP="00AC5424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DE007D">
        <w:rPr>
          <w:sz w:val="24"/>
          <w:szCs w:val="24"/>
        </w:rPr>
        <w:t>6416</w:t>
      </w:r>
      <w:r w:rsidR="00847DC1">
        <w:rPr>
          <w:sz w:val="24"/>
          <w:szCs w:val="24"/>
        </w:rPr>
        <w:t>/16</w:t>
      </w: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E82D73" w:rsidP="00625615" w:rsidR="00625615" w:rsidRPr="00625615">
      <w:pPr>
        <w:ind w:firstLine="720"/>
        <w:jc w:val="both"/>
        <w:rPr>
          <w:sz w:val="24"/>
          <w:szCs w:val="24"/>
        </w:rPr>
      </w:pPr>
      <w:r w:rsidRPr="00E82D73">
        <w:rPr>
          <w:sz w:val="24"/>
          <w:szCs w:val="24"/>
        </w:rPr>
        <w:t xml:space="preserve">Trgovački sud u Zagrebu, po sucu Gordanu Zubaku, u stečajnom postupku nad dužnikom </w:t>
      </w:r>
      <w:r w:rsidR="00DE007D" w:rsidRPr="00DE007D">
        <w:rPr>
          <w:bCs/>
          <w:sz w:val="24"/>
          <w:szCs w:val="24"/>
        </w:rPr>
        <w:t>AGRO PRIJEVOZ d.o.o. u stečaju, Križ, Milke Trnine 17, OIB: 84686920145</w:t>
      </w:r>
      <w:r w:rsidR="00625615" w:rsidRPr="00625615">
        <w:rPr>
          <w:sz w:val="24"/>
          <w:szCs w:val="24"/>
        </w:rPr>
        <w:t xml:space="preserve">, </w:t>
      </w:r>
      <w:r w:rsidR="00DE007D">
        <w:rPr>
          <w:sz w:val="24"/>
          <w:szCs w:val="24"/>
        </w:rPr>
        <w:t>27. ožujka 2018</w:t>
      </w:r>
      <w:r w:rsidR="00625615" w:rsidRPr="00625615">
        <w:rPr>
          <w:sz w:val="24"/>
          <w:szCs w:val="24"/>
        </w:rPr>
        <w:t xml:space="preserve">.,  </w:t>
      </w:r>
    </w:p>
    <w:p w:rsidRDefault="003F320D" w:rsidP="001C657F" w:rsidR="003F320D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010182" w:rsidR="00010182" w:rsidRPr="00010182">
      <w:pPr>
        <w:ind w:firstLine="680"/>
        <w:jc w:val="both"/>
        <w:rPr>
          <w:sz w:val="24"/>
          <w:szCs w:val="24"/>
          <w:lang w:val="pt-BR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B6110C">
        <w:rPr>
          <w:sz w:val="24"/>
          <w:szCs w:val="24"/>
        </w:rPr>
        <w:t xml:space="preserve">vrđivanja vrijednosti </w:t>
      </w:r>
      <w:r w:rsidR="00DE007D">
        <w:rPr>
          <w:sz w:val="24"/>
          <w:szCs w:val="24"/>
        </w:rPr>
        <w:t>nekretnina</w:t>
      </w:r>
      <w:r w:rsidR="00E82D73" w:rsidRPr="00E82D73">
        <w:rPr>
          <w:sz w:val="24"/>
          <w:szCs w:val="24"/>
        </w:rPr>
        <w:t xml:space="preserve"> stečajnog dužnika </w:t>
      </w:r>
      <w:r w:rsidR="00DE007D" w:rsidRPr="00DE007D">
        <w:rPr>
          <w:bCs/>
          <w:sz w:val="24"/>
          <w:szCs w:val="24"/>
        </w:rPr>
        <w:t>AGRO PRIJEVOZ d.o.o. u stečaju, Križ, Milke Trnine 17</w:t>
      </w:r>
      <w:r w:rsidR="00E82D73" w:rsidRPr="00E82D73">
        <w:rPr>
          <w:sz w:val="24"/>
          <w:szCs w:val="24"/>
        </w:rPr>
        <w:t>,</w:t>
      </w:r>
      <w:r w:rsidR="00010182">
        <w:rPr>
          <w:sz w:val="24"/>
          <w:szCs w:val="24"/>
        </w:rPr>
        <w:t xml:space="preserve"> upisanih</w:t>
      </w:r>
      <w:r w:rsidR="00E82D73" w:rsidRPr="00E82D73">
        <w:rPr>
          <w:sz w:val="24"/>
          <w:szCs w:val="24"/>
        </w:rPr>
        <w:t xml:space="preserve"> </w:t>
      </w:r>
      <w:r w:rsidR="00010182" w:rsidRPr="00010182">
        <w:rPr>
          <w:sz w:val="24"/>
          <w:szCs w:val="24"/>
        </w:rPr>
        <w:t>u zemljišnim knjigama Općinskog suda u Velikoj Gorici, zemljišnoknjižni odjel Ivanić-Grad, i to u:</w:t>
      </w:r>
    </w:p>
    <w:p w:rsidRDefault="00010182" w:rsidP="00010182" w:rsidR="00010182" w:rsidRPr="00010182">
      <w:pPr>
        <w:numPr>
          <w:ilvl w:val="0"/>
          <w:numId w:val="3"/>
        </w:numPr>
        <w:jc w:val="both"/>
        <w:rPr>
          <w:sz w:val="24"/>
          <w:szCs w:val="24"/>
        </w:rPr>
      </w:pPr>
      <w:r w:rsidRPr="00010182">
        <w:rPr>
          <w:sz w:val="24"/>
          <w:szCs w:val="24"/>
        </w:rPr>
        <w:t xml:space="preserve">zk. ul. 3340, k.o. Kloštar Ivanić, k.č. br. 872/6, u naravi stambena zgrada i dvor površine 990 m2, 5. suvlasnički dio: 1214/10000 etažno vlasništvo (E-5), 1. cjelina V, stan 5-prostor na II katu zgrade, oznake plave boje, u površini 69,38 m2, koji se sastoji od ulaza, dvije sobe, kupaonice sa wc-om, dnevne sobe sa kuhinjom, i blagovanjem i balkon, </w:t>
      </w:r>
    </w:p>
    <w:p w:rsidRDefault="00010182" w:rsidP="00010182" w:rsidR="00010182" w:rsidRPr="00010182">
      <w:pPr>
        <w:numPr>
          <w:ilvl w:val="0"/>
          <w:numId w:val="3"/>
        </w:numPr>
        <w:jc w:val="both"/>
        <w:rPr>
          <w:sz w:val="24"/>
          <w:szCs w:val="24"/>
        </w:rPr>
      </w:pPr>
      <w:r w:rsidRPr="00010182">
        <w:rPr>
          <w:sz w:val="24"/>
          <w:szCs w:val="24"/>
        </w:rPr>
        <w:t>zk. ul. 3340, k.o. Kloštar Ivanić, k.č. br. 872/6, u naravi stambena zgrada i dvor površine 990 m2, 6. suvlasnički dio: 1310/10000 etažno vlasništvo (E-6), 1. cjelina VI, stan 6-prostor na II katu zgrade, oznake zelene boje, u površini 74,78 m2, koji se sastoji od ulaza, dvije sobe,  kupaonice sa wc-om, dnevne sobe sa kuhinjom, i blagovanjem, balkon i sobica,</w:t>
      </w:r>
    </w:p>
    <w:p w:rsidRDefault="00010182" w:rsidP="00010182" w:rsidR="001C657F" w:rsidRPr="00010182">
      <w:pPr>
        <w:numPr>
          <w:ilvl w:val="0"/>
          <w:numId w:val="3"/>
        </w:numPr>
        <w:jc w:val="both"/>
        <w:rPr>
          <w:sz w:val="24"/>
          <w:szCs w:val="24"/>
        </w:rPr>
      </w:pPr>
      <w:r w:rsidRPr="00010182">
        <w:rPr>
          <w:sz w:val="24"/>
          <w:szCs w:val="24"/>
        </w:rPr>
        <w:t>zk. ul. 3340, k.o. Kloštar Ivanić, k.č. br. 872/6, u naravi stambena zgrada i dvor površine 990 m2, 8. suvlasnički dio: 1310/10000 etažno vlasništvo (E-8), 1. cjelina VIII, stan 8-prostor u potkrovlju zgrade, oznake zelene boje, u površini 74,78 m2, koji se sastoji od ulaza, dvije sobe, kupaonice sa wc-om, dnevne sobe sa kuhinjom, i blagovanjem, balkon i sobica.</w:t>
      </w:r>
    </w:p>
    <w:p w:rsidRDefault="00625615" w:rsidP="001C657F" w:rsidR="00625615" w:rsidRPr="00625615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za dan </w:t>
      </w:r>
      <w:r w:rsidR="002D41EF">
        <w:rPr>
          <w:sz w:val="24"/>
          <w:szCs w:val="24"/>
        </w:rPr>
        <w:t>18. travanj 2018</w:t>
      </w:r>
      <w:r w:rsidRPr="00B01E9F">
        <w:rPr>
          <w:sz w:val="24"/>
          <w:szCs w:val="24"/>
        </w:rPr>
        <w:t xml:space="preserve">. u </w:t>
      </w:r>
      <w:r w:rsidR="00AC5424">
        <w:rPr>
          <w:sz w:val="24"/>
          <w:szCs w:val="24"/>
        </w:rPr>
        <w:t>11</w:t>
      </w:r>
      <w:r w:rsidRPr="00B01E9F">
        <w:rPr>
          <w:sz w:val="24"/>
          <w:szCs w:val="24"/>
        </w:rPr>
        <w:t>,</w:t>
      </w:r>
      <w:r w:rsidR="00AC5424">
        <w:rPr>
          <w:sz w:val="24"/>
          <w:szCs w:val="24"/>
        </w:rPr>
        <w:t>30</w:t>
      </w:r>
      <w:r w:rsidRPr="00B01E9F">
        <w:rPr>
          <w:sz w:val="24"/>
          <w:szCs w:val="24"/>
        </w:rPr>
        <w:t xml:space="preserve"> sati,</w:t>
      </w:r>
      <w:r w:rsidRPr="00625615">
        <w:rPr>
          <w:b/>
          <w:sz w:val="24"/>
          <w:szCs w:val="24"/>
        </w:rPr>
        <w:t xml:space="preserve"> </w:t>
      </w:r>
      <w:r w:rsidR="00B6110C">
        <w:rPr>
          <w:sz w:val="24"/>
          <w:szCs w:val="24"/>
        </w:rPr>
        <w:t>u zgradi ovog suda u sobi br. 84</w:t>
      </w:r>
      <w:r w:rsidRPr="00625615">
        <w:rPr>
          <w:sz w:val="24"/>
          <w:szCs w:val="24"/>
        </w:rPr>
        <w:t>/II ulična zgrada, a na koje se pozivaju dostavom ovog zaključka:</w:t>
      </w: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E340B6" w:rsidP="00625615" w:rsidR="00E340B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Posijilnica bank Pliberk</w:t>
      </w:r>
    </w:p>
    <w:p w:rsidRDefault="00AC5424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Republika Hrvatska, Ministarstvo financija, Porezna uprava</w:t>
      </w:r>
      <w:r w:rsidR="00FF6231">
        <w:rPr>
          <w:sz w:val="24"/>
          <w:szCs w:val="24"/>
        </w:rPr>
        <w:t>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2D41EF" w:rsidRPr="002D41EF">
        <w:rPr>
          <w:sz w:val="24"/>
          <w:szCs w:val="24"/>
        </w:rPr>
        <w:t>27. ožujka 2018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B80065" w:rsidR="00B1429B" w:rsidRPr="007C723E">
      <w:pPr>
        <w:pStyle w:val="Tijeloteksta"/>
        <w:ind w:left="5760"/>
      </w:pPr>
      <w:r w:rsidRPr="00625615">
        <w:tab/>
      </w:r>
      <w:r w:rsidR="00B1429B">
        <w:t xml:space="preserve">    </w:t>
      </w:r>
      <w:r w:rsidR="00B1429B" w:rsidRPr="007C723E">
        <w:t>SUDAC:</w:t>
      </w:r>
    </w:p>
    <w:p w:rsidRDefault="00B1429B" w:rsidP="00B80065" w:rsidR="00B1429B">
      <w:pPr>
        <w:pStyle w:val="Tijeloteksta"/>
        <w:ind w:left="5760"/>
      </w:pPr>
      <w:r>
        <w:t xml:space="preserve">     Gordan Zubak v.r.</w:t>
      </w:r>
    </w:p>
    <w:p w:rsidRDefault="00CE4727" w:rsidP="00CE4727" w:rsidR="00CE4727">
      <w:pPr>
        <w:rPr>
          <w:sz w:val="24"/>
          <w:szCs w:val="24"/>
        </w:rPr>
      </w:pPr>
    </w:p>
    <w:p w:rsidRDefault="00120D3C" w:rsidP="00CE4727" w:rsidR="00120D3C">
      <w:pPr>
        <w:rPr>
          <w:sz w:val="24"/>
          <w:szCs w:val="24"/>
        </w:rPr>
      </w:pPr>
    </w:p>
    <w:p w:rsidRDefault="00120D3C" w:rsidP="00CE4727" w:rsidR="00120D3C" w:rsidRPr="00625615">
      <w:pPr>
        <w:rPr>
          <w:sz w:val="24"/>
          <w:szCs w:val="24"/>
        </w:rPr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lastRenderedPageBreak/>
        <w:t>UPUTA O PRAVNOM LIJEKU</w:t>
      </w:r>
    </w:p>
    <w:p w:rsidRDefault="00CE4727" w:rsidP="00CE4727" w:rsidR="00B1429B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120D3C" w:rsidP="00400817" w:rsidR="00120D3C">
      <w:pPr>
        <w:jc w:val="right"/>
        <w:rPr>
          <w:sz w:val="24"/>
        </w:rPr>
      </w:pPr>
    </w:p>
    <w:p w:rsidRDefault="00120D3C" w:rsidP="00400817" w:rsidR="00120D3C">
      <w:pPr>
        <w:jc w:val="right"/>
        <w:rPr>
          <w:sz w:val="24"/>
        </w:rPr>
      </w:pPr>
    </w:p>
    <w:p w:rsidRDefault="00120D3C" w:rsidP="00400817" w:rsidR="00120D3C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120D3C" w:rsidP="00400817" w:rsidR="00120D3C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639DE" w:rsidR="00B639DE">
      <w:pPr>
        <w:rPr>
          <w:sz w:val="24"/>
          <w:szCs w:val="24"/>
        </w:rPr>
      </w:pPr>
    </w:p>
    <w:p w:rsidRDefault="00120D3C" w:rsidR="00120D3C" w:rsidRPr="00625615">
      <w:pPr>
        <w:rPr>
          <w:sz w:val="24"/>
          <w:szCs w:val="24"/>
        </w:rPr>
      </w:pPr>
    </w:p>
    <w:sectPr w:rsidSect="00120D3C" w:rsidR="00120D3C" w:rsidRPr="00625615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0182"/>
    <w:rsid w:val="000733AF"/>
    <w:rsid w:val="00097E91"/>
    <w:rsid w:val="000D21A0"/>
    <w:rsid w:val="000F3FBC"/>
    <w:rsid w:val="00103F3D"/>
    <w:rsid w:val="00120D3C"/>
    <w:rsid w:val="001A0815"/>
    <w:rsid w:val="001C657F"/>
    <w:rsid w:val="002B13AE"/>
    <w:rsid w:val="002B5611"/>
    <w:rsid w:val="002C0E29"/>
    <w:rsid w:val="002D41EF"/>
    <w:rsid w:val="00377E1D"/>
    <w:rsid w:val="003F320D"/>
    <w:rsid w:val="00434480"/>
    <w:rsid w:val="00494BF5"/>
    <w:rsid w:val="004C6A58"/>
    <w:rsid w:val="004E5469"/>
    <w:rsid w:val="004F022B"/>
    <w:rsid w:val="005934C4"/>
    <w:rsid w:val="005B5B68"/>
    <w:rsid w:val="00625615"/>
    <w:rsid w:val="006A03F6"/>
    <w:rsid w:val="00712637"/>
    <w:rsid w:val="00722F3F"/>
    <w:rsid w:val="007A6843"/>
    <w:rsid w:val="007B3F07"/>
    <w:rsid w:val="00847DC1"/>
    <w:rsid w:val="00966ABB"/>
    <w:rsid w:val="009F122E"/>
    <w:rsid w:val="00AC5424"/>
    <w:rsid w:val="00B01E9F"/>
    <w:rsid w:val="00B1429B"/>
    <w:rsid w:val="00B6110C"/>
    <w:rsid w:val="00B639DE"/>
    <w:rsid w:val="00CE4727"/>
    <w:rsid w:val="00D51828"/>
    <w:rsid w:val="00D6062E"/>
    <w:rsid w:val="00DE007D"/>
    <w:rsid w:val="00DE6DBE"/>
    <w:rsid w:val="00E340B6"/>
    <w:rsid w:val="00E560CF"/>
    <w:rsid w:val="00E72D2A"/>
    <w:rsid w:val="00E82D73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0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D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D3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D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D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0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D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D3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D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D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radi utvrđivanja vrijednosti nekretnine</izvorni_sadrzaj>
    <derivirana_varijabla naziv="DomainObject.Primjedba_1">ročište radi utvrđivanja vrijednosti nekretnine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6416</izvorni_sadrzaj>
    <derivirana_varijabla naziv="DomainObject.Predmet.Broj_1">6416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St-6416/2016</izvorni_sadrzaj>
    <derivirana_varijabla naziv="DomainObject.Predmet.OznakaBroj_1">St-6416/2016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PRIJEVOZ d.o.o.</izvorni_sadrzaj>
    <derivirana_varijabla naziv="DomainObject.Predmet.ProtustrankaFormated_1">  AGRO PRIJEVOZ d.o.o.</derivirana_varijabla>
  </DomainObject.Predmet.ProtustrankaFormated>
  <DomainObject.Predmet.ProtustrankaFormatedOIB>
    <izvorni_sadrzaj>  AGRO PRIJEVOZ d.o.o., OIB 84686920145</izvorni_sadrzaj>
    <derivirana_varijabla naziv="DomainObject.Predmet.ProtustrankaFormatedOIB_1">  AGRO PRIJEVOZ d.o.o., OIB 84686920145</derivirana_varijabla>
  </DomainObject.Predmet.ProtustrankaFormatedOIB>
  <DomainObject.Predmet.ProtustrankaFormatedWithAdress>
    <izvorni_sadrzaj> AGRO PRIJEVOZ d.o.o., Milke Trnine 17, 10314 Križ</izvorni_sadrzaj>
    <derivirana_varijabla naziv="DomainObject.Predmet.ProtustrankaFormatedWithAdress_1"> AGRO PRIJEVOZ d.o.o., Milke Trnine 17, 10314 Križ</derivirana_varijabla>
  </DomainObject.Predmet.ProtustrankaFormatedWithAdress>
  <DomainObject.Predmet.ProtustrankaFormatedWithAdressOIB>
    <izvorni_sadrzaj> AGRO PRIJEVOZ d.o.o., OIB 84686920145, Milke Trnine 17, 10314 Križ</izvorni_sadrzaj>
    <derivirana_varijabla naziv="DomainObject.Predmet.ProtustrankaFormatedWithAdressOIB_1"> AGRO PRIJEVOZ d.o.o., OIB 84686920145, Milke Trnine 17, 10314 Križ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</item>
    </izvorni_sadrzaj>
    <derivirana_varijabla naziv="DomainObject.Predmet.ProtuStrankaListFormated_1">
      <item>AGRO PRIJEVOZ d.o.o.</item>
    </derivirana_varijabla>
  </DomainObject.Predmet.ProtuStrankaListFormated>
  <DomainObject.Predmet.ProtuStrankaListFormatedOIB>
    <izvorni_sadrzaj>
      <item>AGRO PRIJEVOZ d.o.o., OIB 84686920145</item>
    </izvorni_sadrzaj>
    <derivirana_varijabla naziv="DomainObject.Predmet.ProtuStrankaListFormatedOIB_1">
      <item>AGRO PRIJEVOZ d.o.o., OIB 84686920145</item>
    </derivirana_varijabla>
  </DomainObject.Predmet.ProtuStrankaListFormatedOIB>
  <DomainObject.Predmet.ProtuStrankaListFormatedWithAdress>
    <izvorni_sadrzaj>
      <item>AGRO PRIJEVOZ d.o.o., Milke Trnine 17, 10314 Križ</item>
    </izvorni_sadrzaj>
    <derivirana_varijabla naziv="DomainObject.Predmet.ProtuStrankaListFormatedWithAdress_1">
      <item>AGRO PRIJEVOZ d.o.o., Milke Trnine 17, 10314 Križ</item>
    </derivirana_varijabla>
  </DomainObject.Predmet.ProtuStrankaListFormatedWithAdress>
  <DomainObject.Predmet.ProtuStrankaListFormatedWithAdressOIB>
    <izvorni_sadrzaj>
      <item>AGRO PRIJEVOZ d.o.o., OIB 84686920145, Milke Trnine 17, 10314 Križ</item>
    </izvorni_sadrzaj>
    <derivirana_varijabla naziv="DomainObject.Predmet.ProtuStrankaListFormatedWithAdressOIB_1">
      <item>AGRO PRIJEVOZ d.o.o., OIB 84686920145, Milke Trnine 17, 10314 Križ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OstaliList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OstaliListFormated>
  <DomainObject.Predmet.OstaliList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izvorni_sadrzaj>
    <derivirana_varijabla naziv="DomainObject.Predmet.OstaliList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derivirana_varijabla>
  </DomainObject.Predmet.OstaliListFormatedOIB>
  <DomainObject.Predmet.OstaliListFormatedWithAdress>
    <izvorni_sadrzaj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</izvorni_sadrzaj>
    <derivirana_varijabla naziv="DomainObject.Predmet.OstaliListFormatedWithAdress_1"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</derivirana_varijabla>
  </DomainObject.Predmet.OstaliListFormatedWithAdress>
  <DomainObject.Predmet.OstaliListFormatedWithAdressOIB>
    <izvorni_sadrzaj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</izvorni_sadrzaj>
    <derivirana_varijabla naziv="DomainObject.Predmet.OstaliListFormatedWithAdressOIB_1"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</derivirana_varijabla>
  </DomainObject.Predmet.OstaliListFormatedWithAdressOIB>
  <DomainObject.Predmet.OstaliListNaziv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OstaliListNaziv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OstaliListNazivFormated>
  <DomainObject.Predmet.OstaliListNaziv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izvorni_sadrzaj>
    <derivirana_varijabla naziv="DomainObject.Predmet.OstaliListNaziv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izvorni_sadrzaj>
    <derivirana_varijabla naziv="DomainObject.Predmet.SudioniciListNaziv_1"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</derivirana_varijabla>
  </DomainObject.Predmet.SudioniciListNaziv>
  <DomainObject.Predmet.SudioniciListAdressOIB>
    <izvorni_sadrzaj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</izvorni_sadrzaj>
    <derivirana_varijabla naziv="DomainObject.Predmet.SudioniciListAdressOIB_1"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</izvorni_sadrzaj>
    <derivirana_varijabla naziv="DomainObject.Predmet.SudioniciListNazivOIB_1"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1721</properties:Characters>
  <properties:Lines>50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2018-03-27T09:44:00Z</dcterms:created>
  <dc:creator>nmarkovic</dc:creator>
  <cp:lastModifiedBy>Dijana Hadžić</cp:lastModifiedBy>
  <cp:lastPrinted>2017-04-19T09:26:00Z</cp:lastPrinted>
  <dcterms:modified xmlns:xsi="http://www.w3.org/2001/XMLSchema-instance" xsi:type="dcterms:W3CDTF">2018-03-27T11:37:00Z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(28. zaklj.- ročište za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