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f3f" w14:paraId="173cf3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907742">
        <w:rPr>
          <w:szCs w:val="24"/>
        </w:rPr>
        <w:t>25</w:t>
      </w:r>
      <w:r w:rsidR="0090293D">
        <w:rPr>
          <w:szCs w:val="24"/>
        </w:rPr>
        <w:t xml:space="preserve">. </w:t>
      </w:r>
      <w:r w:rsidR="00B16549">
        <w:rPr>
          <w:szCs w:val="24"/>
        </w:rPr>
        <w:t>kolovoza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907742" w:rsidRPr="00907742">
        <w:rPr>
          <w:szCs w:val="24"/>
        </w:rPr>
        <w:t>ELEKTRO-ELEKTRONIK PRANJIĆ, d.o.o., Benkovac, Žrtava Domovinskog rata 2 b, OIB: 88504661314</w:t>
      </w:r>
      <w:r w:rsidR="0090293D" w:rsidRPr="009C3D6E">
        <w:rPr>
          <w:color w:themeColor="text1" w:val="000000"/>
          <w:szCs w:val="24"/>
        </w:rPr>
        <w:t xml:space="preserve">, </w:t>
      </w:r>
      <w:r w:rsidR="00907742">
        <w:rPr>
          <w:color w:themeColor="text1" w:val="000000"/>
          <w:szCs w:val="24"/>
        </w:rPr>
        <w:t>31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0774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31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907742">
      <w:rPr>
        <w:rFonts w:cs="Times New Roman" w:eastAsia="Times New Roman" w:hAnsi="Times New Roman" w:ascii="Times New Roman"/>
        <w:sz w:val="24"/>
        <w:szCs w:val="24"/>
        <w:lang w:eastAsia="hr-HR"/>
      </w:rPr>
      <w:t>376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16549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65A31"/>
    <w:rsid w:val="0037203F"/>
    <w:rsid w:val="003C5A7A"/>
    <w:rsid w:val="003C678B"/>
    <w:rsid w:val="00404653"/>
    <w:rsid w:val="00406EFC"/>
    <w:rsid w:val="00462226"/>
    <w:rsid w:val="00494E37"/>
    <w:rsid w:val="00526850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07742"/>
    <w:rsid w:val="009B665E"/>
    <w:rsid w:val="009C3D6E"/>
    <w:rsid w:val="00AB3E5A"/>
    <w:rsid w:val="00B035C2"/>
    <w:rsid w:val="00B16549"/>
    <w:rsid w:val="00BA73C1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8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ELEKTRO-ELEKTRONIK PRANJIĆ, d.o.o. za proizvodnju strojeva i uređaja, trgovinu i usluge</izvorni_sadrzaj>
    <derivirana_varijabla naziv="DomainObject.Predmet.ProtustrankaFormated_1">  ELEKTRO-ELEKTRONIK PRANJIĆ, d.o.o. za proizvodnju strojeva i uređaja, trgovinu i usluge</derivirana_varijabla>
  </DomainObject.Predmet.ProtustrankaFormated>
  <DomainObject.Predmet.ProtustrankaFormatedOIB>
    <izvorni_sadrzaj>  ELEKTRO-ELEKTRONIK PRANJIĆ, d.o.o. za proizvodnju strojeva i uređaja, trgovinu i usluge, OIB 88504661314</izvorni_sadrzaj>
    <derivirana_varijabla naziv="DomainObject.Predmet.ProtustrankaFormatedOIB_1">  ELEKTRO-ELEKTRONIK PRANJIĆ, d.o.o. za proizvodnju strojeva i uređaja, trgovinu i usluge, OIB 88504661314</derivirana_varijabla>
  </DomainObject.Predmet.ProtustrankaFormatedOIB>
  <DomainObject.Predmet.ProtustrankaFormatedWithAdress>
    <izvorni_sadrzaj> ELEKTRO-ELEKTRONIK PRANJIĆ, d.o.o. za proizvodnju strojeva i uređaja, trgovinu i usluge, Žrtava Domovinskog rata 2/b, 23420 Benkovac</izvorni_sadrzaj>
    <derivirana_varijabla naziv="DomainObject.Predmet.ProtustrankaFormatedWithAdress_1"> ELEKTRO-ELEKTRONIK PRANJIĆ, d.o.o. za proizvodnju strojeva i uređaja, trgovinu i usluge, Žrtava Domovinskog rata 2/b, 23420 Benkovac</derivirana_varijabla>
  </DomainObject.Predmet.ProtustrankaFormatedWithAdress>
  <DomainObject.Predmet.ProtustrankaFormatedWithAdressOIB>
    <izvorni_sadrzaj> ELEKTRO-ELEKTRONIK PRANJIĆ, d.o.o. za proizvodnju strojeva i uređaja, trgovinu i usluge, OIB 88504661314, Žrtava Domovinskog rata 2/b, 23420 Benkovac</izvorni_sadrzaj>
    <derivirana_varijabla naziv="DomainObject.Predmet.ProtustrankaFormatedWithAdressOIB_1"> ELEKTRO-ELEKTRONIK PRANJIĆ, d.o.o. za proizvodnju strojeva i uređaja, trgovinu i usluge, OIB 88504661314, Žrtava Domovinskog rata 2/b, 23420 Benkovac</derivirana_varijabla>
  </DomainObject.Predmet.ProtustrankaFormatedWithAdressOIB>
  <DomainObject.Predmet.ProtustrankaWithAdress>
    <izvorni_sadrzaj>ELEKTRO-ELEKTRONIK PRANJIĆ, d.o.o. za proizvodnju strojeva i uređaja, trgovinu i usluge Žrtava Domovinskog rata 2/b, 23420 Benkovac</izvorni_sadrzaj>
    <derivirana_varijabla naziv="DomainObject.Predmet.ProtustrankaWithAdress_1">ELEKTRO-ELEKTRONIK PRANJIĆ, d.o.o. za proizvodnju strojeva i uređaja, trgovinu i usluge Žrtava Domovinskog rata 2/b, 23420 Benkovac</derivirana_varijabla>
  </DomainObject.Predmet.ProtustrankaWithAdress>
  <DomainObject.Predmet.ProtustrankaWithAdressOIB>
    <izvorni_sadrzaj>ELEKTRO-ELEKTRONIK PRANJIĆ, d.o.o. za proizvodnju strojeva i uređaja, trgovinu i usluge, OIB 88504661314, Žrtava Domovinskog rata 2/b, 23420 Benkovac</izvorni_sadrzaj>
    <derivirana_varijabla naziv="DomainObject.Predmet.ProtustrankaWithAdressOIB_1">ELEKTRO-ELEKTRONIK PRANJIĆ, d.o.o. za proizvodnju strojeva i uređaja, trgovinu i usluge, OIB 88504661314, Žrtava Domovinskog rata 2/b, 23420 Benkovac</derivirana_varijabla>
  </DomainObject.Predmet.ProtustrankaWithAdressOIB>
  <DomainObject.Predmet.ProtustrankaNazivFormated>
    <izvorni_sadrzaj>ELEKTRO-ELEKTRONIK PRANJIĆ, d.o.o. za proizvodnju strojeva i uređaja, trgovinu i usluge</izvorni_sadrzaj>
    <derivirana_varijabla naziv="DomainObject.Predmet.ProtustrankaNazivFormated_1">ELEKTRO-ELEKTRONIK PRANJIĆ, d.o.o. za proizvodnju strojeva i uređaja, trgovinu i usluge</derivirana_varijabla>
  </DomainObject.Predmet.ProtustrankaNazivFormated>
  <DomainObject.Predmet.ProtustrankaNazivFormatedOIB>
    <izvorni_sadrzaj>ELEKTRO-ELEKTRONIK PRANJIĆ, d.o.o. za proizvodnju strojeva i uređaja, trgovinu i usluge, OIB 88504661314</izvorni_sadrzaj>
    <derivirana_varijabla naziv="DomainObject.Predmet.ProtustrankaNazivFormatedOIB_1">ELEKTRO-ELEKTRONIK PRANJIĆ, d.o.o. za proizvodnju strojeva i uređaja, trgovinu i usluge, OIB 88504661314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ELEKTRO-ELEKTRONIK PRANJIĆ, d.o.o. za proizvodnju strojeva i uređaja, trgovinu i usluge</item>
    </izvorni_sadrzaj>
    <derivirana_varijabla naziv="DomainObject.Predmet.ProtuStrankaListFormated_1">
      <item>ELEKTRO-ELEKTRONIK PRANJIĆ, d.o.o. za proizvodnju strojeva i uređaja, trgovinu i usluge</item>
    </derivirana_varijabla>
  </DomainObject.Predmet.ProtuStrankaListFormated>
  <DomainObject.Predmet.ProtuStrankaListFormatedOIB>
    <izvorni_sadrzaj>
      <item>ELEKTRO-ELEKTRONIK PRANJIĆ, d.o.o. za proizvodnju strojeva i uređaja, trgovinu i usluge, OIB 88504661314</item>
    </izvorni_sadrzaj>
    <derivirana_varijabla naziv="DomainObject.Predmet.ProtuStrankaListFormatedOIB_1">
      <item>ELEKTRO-ELEKTRONIK PRANJIĆ, d.o.o. za proizvodnju strojeva i uređaja, trgovinu i usluge, OIB 88504661314</item>
    </derivirana_varijabla>
  </DomainObject.Predmet.ProtuStrankaListFormatedOIB>
  <DomainObject.Predmet.ProtuStrankaListFormatedWithAdress>
    <izvorni_sadrzaj>
      <item>ELEKTRO-ELEKTRONIK PRANJIĆ, d.o.o. za proizvodnju strojeva i uređaja, trgovinu i usluge, Žrtava Domovinskog rata 2/b, 23420 Benkovac</item>
    </izvorni_sadrzaj>
    <derivirana_varijabla naziv="DomainObject.Predmet.ProtuStrankaListFormatedWithAdress_1">
      <item>ELEKTRO-ELEKTRONIK PRANJIĆ, d.o.o. za proizvodnju strojeva i uređaja, trgovinu i usluge, Žrtava Domovinskog rata 2/b, 23420 Benkovac</item>
    </derivirana_varijabla>
  </DomainObject.Predmet.ProtuStrankaListFormatedWithAdress>
  <DomainObject.Predmet.ProtuStrankaListFormatedWithAdressOIB>
    <izvorni_sadrzaj>
      <item>ELEKTRO-ELEKTRONIK PRANJIĆ, d.o.o. za proizvodnju strojeva i uređaja, trgovinu i usluge, OIB 88504661314, Žrtava Domovinskog rata 2/b, 23420 Benkovac</item>
    </izvorni_sadrzaj>
    <derivirana_varijabla naziv="DomainObject.Predmet.ProtuStrankaListFormatedWithAdressOIB_1">
      <item>ELEKTRO-ELEKTRONIK PRANJIĆ, d.o.o. za proizvodnju strojeva i uređaja, trgovinu i usluge, OIB 88504661314, Žrtava Domovinskog rata 2/b, 23420 Benkovac</item>
    </derivirana_varijabla>
  </DomainObject.Predmet.ProtuStrankaListFormatedWithAdressOIB>
  <DomainObject.Predmet.ProtuStrankaListNazivFormated>
    <izvorni_sadrzaj>
      <item>ELEKTRO-ELEKTRONIK PRANJIĆ, d.o.o. za proizvodnju strojeva i uređaja, trgovinu i usluge</item>
    </izvorni_sadrzaj>
    <derivirana_varijabla naziv="DomainObject.Predmet.ProtuStrankaListNazivFormated_1">
      <item>ELEKTRO-ELEKTRONIK PRANJIĆ, d.o.o. za proizvodnju strojeva i uređaja, trgovinu i usluge</item>
    </derivirana_varijabla>
  </DomainObject.Predmet.ProtuStrankaListNazivFormated>
  <DomainObject.Predmet.ProtuStrankaListNazivFormatedOIB>
    <izvorni_sadrzaj>
      <item>ELEKTRO-ELEKTRONIK PRANJIĆ, d.o.o. za proizvodnju strojeva i uređaja, trgovinu i usluge, OIB 88504661314</item>
    </izvorni_sadrzaj>
    <derivirana_varijabla naziv="DomainObject.Predmet.ProtuStrankaListNazivFormatedOIB_1">
      <item>ELEKTRO-ELEKTRONIK PRANJIĆ, d.o.o. za proizvodnju strojeva i uređaja, trgovinu i usluge, OIB 88504661314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ELEKTRO-ELEKTRONIK PRANJIĆ, d.o.o. za proizvodnju strojeva i uređaja, trgovinu i usluge</izvorni_sadrzaj>
    <derivirana_varijabla naziv="DomainObject.Predmet.ProtustrankaIDrugi_1">ELEKTRO-ELEKTRONIK PRANJIĆ, d.o.o. za proizvodnju strojeva i uređaja,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ELEKTRO-ELEKTRONIK PRANJIĆ, d.o.o. za proizvodnju strojeva i uređaja, trgovinu i usluge, OIB 88504661314, Žrtava Domovinskog rata 2/b, 23420 Benkovac</izvorni_sadrzaj>
    <derivirana_varijabla naziv="DomainObject.Predmet.ProtustrankaIDrugiAdressOIB_1">ELEKTRO-ELEKTRONIK PRANJIĆ, d.o.o. za proizvodnju strojeva i uređaja, trgovinu i usluge, OIB 88504661314, Žrtava Domovinskog rata 2/b,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ELEKTRO-ELEKTRONIK PRANJIĆ, d.o.o. za proizvodnju strojeva i uređaja, trgovinu i usluge</item>
    </izvorni_sadrzaj>
    <derivirana_varijabla naziv="DomainObject.Predmet.SudioniciListNaziv_1">
      <item>Fina</item>
      <item>ELEKTRO-ELEKTRONIK PRANJIĆ, d.o.o. za proizvodnju strojeva i uređaja, trgovinu i usluge</item>
    </derivirana_varijabla>
  </DomainObject.Predmet.SudioniciListNaziv>
  <DomainObject.Predmet.SudioniciListAdressOIB>
    <izvorni_sadrzaj>
      <item>Fina, OIB 85821130368</item>
      <item>ELEKTRO-ELEKTRONIK PRANJIĆ, d.o.o. za proizvodnju strojeva i uređaja, trgovinu i usluge, OIB 88504661314, Žrtava Domovinskog rata 2/b,23420 Benkovac</item>
    </izvorni_sadrzaj>
    <derivirana_varijabla naziv="DomainObject.Predmet.SudioniciListAdressOIB_1">
      <item>Fina, OIB 85821130368</item>
      <item>ELEKTRO-ELEKTRONIK PRANJIĆ, d.o.o. za proizvodnju strojeva i uređaja, trgovinu i usluge, OIB 88504661314, Žrtava Domovinskog rata 2/b,23420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88504661314</item>
    </izvorni_sadrzaj>
    <derivirana_varijabla naziv="DomainObject.Predmet.SudioniciListNazivOIB_1">
      <item>, OIB 85821130368</item>
      <item>, OIB 88504661314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1008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2017-10-30T10:03:00Z</dcterms:created>
  <dc:creator>Krešimir Torbarina</dc:creator>
  <cp:lastModifiedBy>wsadmin</cp:lastModifiedBy>
  <cp:lastPrinted>2017-10-20T06:43:00Z</cp:lastPrinted>
  <dcterms:modified xmlns:xsi="http://www.w3.org/2001/XMLSchema-instance" xsi:type="dcterms:W3CDTF">2017-10-31T09:38:00Z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