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9cf6" w14:paraId="7f09cf6" w:rsidRDefault="000E1F39" w:rsidP="006D68A1" w:rsidR="000E1F39" w:rsidRPr="004D3300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 w:rsidRPr="004D3300">
        <w:rPr>
          <w:rFonts w:cs="Arial" w:hAnsi="Cambria" w:ascii="Cambria"/>
          <w:b/>
        </w:rPr>
        <w:t>Obrazac 20.</w:t>
      </w:r>
    </w:p>
    <w:p w:rsidRDefault="00825A6F" w:rsidP="006D68A1" w:rsidR="00825A6F" w:rsidRPr="004D3300">
      <w:pPr>
        <w:spacing w:after="0"/>
        <w:jc w:val="center"/>
        <w:rPr>
          <w:rFonts w:cs="Arial" w:hAnsi="Cambria" w:ascii="Cambria"/>
          <w:b/>
        </w:rPr>
      </w:pPr>
    </w:p>
    <w:p w:rsidRDefault="00825A6F" w:rsidP="006D68A1" w:rsidR="00825A6F" w:rsidRPr="004D3300">
      <w:pPr>
        <w:spacing w:after="0"/>
        <w:jc w:val="center"/>
        <w:rPr>
          <w:rFonts w:cs="Arial" w:hAnsi="Cambria" w:ascii="Cambria"/>
          <w:b/>
        </w:rPr>
      </w:pPr>
    </w:p>
    <w:p w:rsidRDefault="000E1F39" w:rsidP="003F00C9" w:rsidR="00C868CE" w:rsidRPr="004D3300">
      <w:pPr>
        <w:spacing w:after="0"/>
        <w:jc w:val="center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IZVJEŠĆE STEČAJN</w:t>
      </w:r>
      <w:r w:rsidR="00F94BAA" w:rsidRPr="004D3300">
        <w:rPr>
          <w:rFonts w:cs="Arial" w:hAnsi="Cambria" w:ascii="Cambria"/>
          <w:b/>
        </w:rPr>
        <w:t>E</w:t>
      </w:r>
      <w:r w:rsidRPr="004D3300">
        <w:rPr>
          <w:rFonts w:cs="Arial" w:hAnsi="Cambria" w:ascii="Cambria"/>
          <w:b/>
        </w:rPr>
        <w:t xml:space="preserve"> UPRAVITELJ</w:t>
      </w:r>
      <w:r w:rsidR="00F94BAA" w:rsidRPr="004D3300">
        <w:rPr>
          <w:rFonts w:cs="Arial" w:hAnsi="Cambria" w:ascii="Cambria"/>
          <w:b/>
        </w:rPr>
        <w:t>ICE</w:t>
      </w:r>
      <w:r w:rsidRPr="004D3300">
        <w:rPr>
          <w:rFonts w:cs="Arial" w:hAnsi="Cambria" w:ascii="Cambria"/>
          <w:b/>
        </w:rPr>
        <w:t xml:space="preserve"> </w:t>
      </w:r>
      <w:r w:rsidR="003F00C9" w:rsidRPr="004D3300">
        <w:rPr>
          <w:rFonts w:cs="Arial" w:hAnsi="Cambria" w:ascii="Cambria"/>
          <w:b/>
        </w:rPr>
        <w:t>ZA IZVJEŠTAJN</w:t>
      </w:r>
      <w:r w:rsidR="00825A6F" w:rsidRPr="004D3300">
        <w:rPr>
          <w:rFonts w:cs="Arial" w:hAnsi="Cambria" w:ascii="Cambria"/>
          <w:b/>
        </w:rPr>
        <w:t xml:space="preserve">O ROČIŠTE ZAKAZANO ZA DAN </w:t>
      </w:r>
    </w:p>
    <w:p w:rsidRDefault="002010FF" w:rsidP="003F00C9" w:rsidR="003F00C9" w:rsidRPr="004D3300">
      <w:pPr>
        <w:spacing w:after="0"/>
        <w:jc w:val="center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>15</w:t>
      </w:r>
      <w:r w:rsidR="00825A6F" w:rsidRPr="004D3300">
        <w:rPr>
          <w:rFonts w:cs="Arial" w:hAnsi="Cambria" w:ascii="Cambria"/>
          <w:b/>
        </w:rPr>
        <w:t>.</w:t>
      </w:r>
      <w:r w:rsidR="00C868CE" w:rsidRPr="004D3300">
        <w:rPr>
          <w:rFonts w:cs="Arial" w:hAnsi="Cambria" w:ascii="Cambria"/>
          <w:b/>
        </w:rPr>
        <w:t xml:space="preserve"> </w:t>
      </w:r>
      <w:r>
        <w:rPr>
          <w:rFonts w:cs="Arial" w:hAnsi="Cambria" w:ascii="Cambria"/>
          <w:b/>
        </w:rPr>
        <w:t>svibanj</w:t>
      </w:r>
      <w:r w:rsidR="00825A6F" w:rsidRPr="004D3300">
        <w:rPr>
          <w:rFonts w:cs="Arial" w:hAnsi="Cambria" w:ascii="Cambria"/>
          <w:b/>
        </w:rPr>
        <w:t xml:space="preserve"> </w:t>
      </w:r>
      <w:r w:rsidR="003F00C9" w:rsidRPr="004D3300">
        <w:rPr>
          <w:rFonts w:cs="Arial" w:hAnsi="Cambria" w:ascii="Cambria"/>
          <w:b/>
        </w:rPr>
        <w:t>201</w:t>
      </w:r>
      <w:r>
        <w:rPr>
          <w:rFonts w:cs="Arial" w:hAnsi="Cambria" w:ascii="Cambria"/>
          <w:b/>
        </w:rPr>
        <w:t>9</w:t>
      </w:r>
      <w:r w:rsidR="003F00C9" w:rsidRPr="004D3300">
        <w:rPr>
          <w:rFonts w:cs="Arial" w:hAnsi="Cambria" w:ascii="Cambria"/>
          <w:b/>
        </w:rPr>
        <w:t>.</w:t>
      </w:r>
    </w:p>
    <w:p w:rsidRDefault="00825A6F" w:rsidP="003F00C9" w:rsidR="00825A6F" w:rsidRPr="004D3300">
      <w:pPr>
        <w:spacing w:after="0"/>
        <w:jc w:val="center"/>
        <w:rPr>
          <w:rFonts w:cs="Arial" w:hAnsi="Cambria" w:ascii="Cambria"/>
          <w:b/>
        </w:rPr>
      </w:pPr>
    </w:p>
    <w:p w:rsidRDefault="000E1F39" w:rsidP="006D68A1" w:rsidR="006D68A1" w:rsidRPr="004D3300">
      <w:pPr>
        <w:spacing w:after="0"/>
        <w:jc w:val="center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O TIJEKU STEČAJNOGA POSTUPKA I STANJU STEČAJNE MASE</w:t>
      </w:r>
      <w:r w:rsidR="003F00C9" w:rsidRPr="004D3300">
        <w:rPr>
          <w:rFonts w:cs="Arial" w:hAnsi="Cambria" w:ascii="Cambria"/>
          <w:b/>
        </w:rPr>
        <w:t>, GOSPODARSKOM POLOŽAJU DUŽNIKA I PRIJEDLOZIMA ZA DALJNJI TIJEK POSTUPKA</w:t>
      </w:r>
    </w:p>
    <w:p w:rsidRDefault="003F00C9" w:rsidP="006D68A1" w:rsidR="003F00C9" w:rsidRPr="004D3300">
      <w:pPr>
        <w:spacing w:after="0"/>
        <w:jc w:val="center"/>
        <w:rPr>
          <w:rFonts w:cs="Arial" w:hAnsi="Cambria" w:ascii="Cambria"/>
          <w:b/>
        </w:rPr>
      </w:pPr>
    </w:p>
    <w:p w:rsidRDefault="006D68A1" w:rsidP="000E1F39" w:rsidR="006D68A1" w:rsidRPr="004D3300">
      <w:pPr>
        <w:jc w:val="center"/>
        <w:rPr>
          <w:rFonts w:cs="Arial" w:hAnsi="Cambria" w:ascii="Cambria"/>
        </w:rPr>
      </w:pP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Nadležni trgovački sud : Trgovački sud u </w:t>
      </w:r>
      <w:r w:rsidR="00A31745" w:rsidRPr="004D3300">
        <w:rPr>
          <w:rFonts w:cs="Arial" w:hAnsi="Cambria" w:ascii="Cambria"/>
          <w:lang w:val="pl-PL"/>
        </w:rPr>
        <w:t>Za</w:t>
      </w:r>
      <w:r w:rsidR="002010FF">
        <w:rPr>
          <w:rFonts w:cs="Arial" w:hAnsi="Cambria" w:ascii="Cambria"/>
          <w:lang w:val="pl-PL"/>
        </w:rPr>
        <w:t>grebu</w:t>
      </w: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Poslovni broj spisa: </w:t>
      </w:r>
      <w:r w:rsidR="002010FF">
        <w:rPr>
          <w:rFonts w:cs="Arial" w:hAnsi="Cambria" w:ascii="Cambria"/>
          <w:lang w:val="pl-PL"/>
        </w:rPr>
        <w:t>3</w:t>
      </w:r>
      <w:r w:rsidR="00A31745" w:rsidRPr="004D3300">
        <w:rPr>
          <w:rFonts w:cs="Arial" w:hAnsi="Cambria" w:ascii="Cambria"/>
          <w:lang w:val="pl-PL"/>
        </w:rPr>
        <w:t xml:space="preserve"> St-</w:t>
      </w:r>
      <w:r w:rsidR="002010FF">
        <w:rPr>
          <w:rFonts w:cs="Arial" w:hAnsi="Cambria" w:ascii="Cambria"/>
          <w:lang w:val="pl-PL"/>
        </w:rPr>
        <w:t>3141/18</w:t>
      </w:r>
    </w:p>
    <w:p w:rsidRDefault="004071AC" w:rsidP="004E0AEF" w:rsidR="002010FF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Dužnik: </w:t>
      </w:r>
      <w:r w:rsidR="002010FF">
        <w:rPr>
          <w:rFonts w:cs="Arial" w:hAnsi="Cambria" w:ascii="Cambria"/>
          <w:lang w:val="pl-PL"/>
        </w:rPr>
        <w:t>FLEET RENT A CAR d.o.o. u stečaju, Zagreb, Andrije Hebranga 32</w:t>
      </w:r>
    </w:p>
    <w:p w:rsidRDefault="004071AC" w:rsidP="004E0AEF" w:rsidR="004071AC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OIB:</w:t>
      </w:r>
      <w:r w:rsidR="002010FF">
        <w:rPr>
          <w:rFonts w:cs="Arial" w:hAnsi="Cambria" w:ascii="Cambria"/>
          <w:lang w:val="pl-PL"/>
        </w:rPr>
        <w:t xml:space="preserve"> 59504443231</w:t>
      </w:r>
    </w:p>
    <w:p w:rsidRDefault="004071AC" w:rsidP="004071AC" w:rsidR="004071AC" w:rsidRPr="004D3300">
      <w:pPr>
        <w:rPr>
          <w:rFonts w:cs="Arial" w:hAnsi="Cambria" w:ascii="Cambria"/>
          <w:lang w:val="pl-PL"/>
        </w:rPr>
      </w:pPr>
    </w:p>
    <w:p w:rsidRDefault="00C61253" w:rsidP="004071AC" w:rsidR="00C61253" w:rsidRPr="004D3300">
      <w:pPr>
        <w:rPr>
          <w:rFonts w:cs="Arial" w:hAnsi="Cambria" w:ascii="Cambria"/>
          <w:lang w:val="pl-PL"/>
        </w:rPr>
      </w:pPr>
    </w:p>
    <w:p w:rsidRDefault="004071AC" w:rsidP="002010FF" w:rsidR="004071AC">
      <w:pPr>
        <w:numPr>
          <w:ilvl w:val="0"/>
          <w:numId w:val="19"/>
        </w:numPr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TIJEK STEČAJNOGA POSTUPKA U RAZDOBLJU OD DANA OTVARANJA STEČAJNOG </w:t>
      </w:r>
      <w:r w:rsidR="0079568D" w:rsidRPr="004D3300">
        <w:rPr>
          <w:rFonts w:cs="Arial" w:hAnsi="Cambria" w:ascii="Cambria"/>
          <w:b/>
          <w:lang w:val="pl-PL"/>
        </w:rPr>
        <w:t xml:space="preserve">    </w:t>
      </w:r>
      <w:r w:rsidRPr="004D3300">
        <w:rPr>
          <w:rFonts w:cs="Arial" w:hAnsi="Cambria" w:ascii="Cambria"/>
          <w:b/>
          <w:lang w:val="pl-PL"/>
        </w:rPr>
        <w:t xml:space="preserve">POSTUPKA </w:t>
      </w:r>
      <w:r w:rsidR="00A31745" w:rsidRPr="004D3300">
        <w:rPr>
          <w:rFonts w:cs="Arial" w:hAnsi="Cambria" w:ascii="Cambria"/>
          <w:b/>
          <w:lang w:val="pl-PL"/>
        </w:rPr>
        <w:t>1</w:t>
      </w:r>
      <w:r w:rsidR="002010FF">
        <w:rPr>
          <w:rFonts w:cs="Arial" w:hAnsi="Cambria" w:ascii="Cambria"/>
          <w:b/>
          <w:lang w:val="pl-PL"/>
        </w:rPr>
        <w:t>3</w:t>
      </w:r>
      <w:r w:rsidRPr="004D3300">
        <w:rPr>
          <w:rFonts w:cs="Arial" w:hAnsi="Cambria" w:ascii="Cambria"/>
          <w:b/>
          <w:lang w:val="pl-PL"/>
        </w:rPr>
        <w:t>.</w:t>
      </w:r>
      <w:r w:rsidR="002010FF">
        <w:rPr>
          <w:rFonts w:cs="Arial" w:hAnsi="Cambria" w:ascii="Cambria"/>
          <w:b/>
          <w:lang w:val="pl-PL"/>
        </w:rPr>
        <w:t>02</w:t>
      </w:r>
      <w:r w:rsidRPr="004D3300">
        <w:rPr>
          <w:rFonts w:cs="Arial" w:hAnsi="Cambria" w:ascii="Cambria"/>
          <w:b/>
          <w:lang w:val="pl-PL"/>
        </w:rPr>
        <w:t>.201</w:t>
      </w:r>
      <w:r w:rsidR="002010FF">
        <w:rPr>
          <w:rFonts w:cs="Arial" w:hAnsi="Cambria" w:ascii="Cambria"/>
          <w:b/>
          <w:lang w:val="pl-PL"/>
        </w:rPr>
        <w:t>9</w:t>
      </w:r>
      <w:r w:rsidR="00071029" w:rsidRPr="004D3300">
        <w:rPr>
          <w:rFonts w:cs="Arial" w:hAnsi="Cambria" w:ascii="Cambria"/>
          <w:b/>
          <w:lang w:val="pl-PL"/>
        </w:rPr>
        <w:t xml:space="preserve">. DO DANA PISANJA IZVJEŠĆA </w:t>
      </w:r>
    </w:p>
    <w:p w:rsidRDefault="002010FF" w:rsidP="002010FF" w:rsidR="002010FF" w:rsidRPr="004D3300">
      <w:pPr>
        <w:ind w:left="1080"/>
        <w:rPr>
          <w:rFonts w:cs="Arial" w:hAnsi="Cambria" w:ascii="Cambria"/>
          <w:lang w:val="pl-PL"/>
        </w:rPr>
      </w:pPr>
    </w:p>
    <w:p w:rsidRDefault="004071AC" w:rsidP="004071AC" w:rsidR="00F2307F" w:rsidRPr="004D3300">
      <w:pPr>
        <w:rPr>
          <w:rFonts w:cs="Arial" w:hAnsi="Cambria" w:ascii="Cambria"/>
          <w:b/>
        </w:rPr>
      </w:pPr>
      <w:r w:rsidRPr="004D3300">
        <w:rPr>
          <w:rFonts w:cs="Arial" w:hAnsi="Cambria" w:ascii="Cambria"/>
          <w:lang w:val="pl-PL"/>
        </w:rPr>
        <w:t xml:space="preserve"> </w:t>
      </w:r>
      <w:r w:rsidR="00F2307F" w:rsidRPr="004D3300">
        <w:rPr>
          <w:rFonts w:cs="Arial" w:hAnsi="Cambria" w:ascii="Cambria"/>
          <w:b/>
        </w:rPr>
        <w:t>Uzroci i razlozi otvaranja stečajnog postupka</w:t>
      </w:r>
    </w:p>
    <w:p w:rsidRDefault="00AF319F" w:rsidP="00AF319F" w:rsidR="00AF319F" w:rsidRPr="004D3300">
      <w:pPr>
        <w:ind w:left="360"/>
        <w:rPr>
          <w:rFonts w:cs="Arial" w:hAnsi="Cambria" w:ascii="Cambria"/>
        </w:rPr>
      </w:pPr>
    </w:p>
    <w:p w:rsidRDefault="002010FF" w:rsidP="008837B6" w:rsidR="00AF319F" w:rsidRPr="004D3300">
      <w:pPr>
        <w:spacing w:after="0"/>
        <w:jc w:val="both"/>
        <w:rPr>
          <w:rFonts w:cs="Arial" w:hAnsi="Cambria" w:ascii="Cambria"/>
        </w:rPr>
      </w:pPr>
      <w:r w:rsidRPr="002010FF">
        <w:rPr>
          <w:rFonts w:cs="Arial" w:hAnsi="Cambria" w:ascii="Cambria"/>
        </w:rPr>
        <w:t>Prijedlog za otvaranje stečajnog postupka nad dužnikom podnio je dužnik osobno navodeći kao stečajne razloge nesposonost za plaćanje te prezaduženost društva. Uz prijedlog  je dostavljena potvrda Financijske agencije o neizvršenim osnovama za plaćanje iz koje proizlazi da dužnik na dan izdavanja potvrde 14. prosinca 2018. ima evidentirane neizvršene osnove za plaćanje u neprekidnom razdoblju od 56 dana, a nepodmirene obveze iznose 14.392.638,89 kuna.</w:t>
      </w:r>
    </w:p>
    <w:p w:rsidRDefault="002010FF" w:rsidP="008837B6" w:rsidR="002010FF">
      <w:pPr>
        <w:spacing w:after="0"/>
        <w:jc w:val="both"/>
        <w:rPr>
          <w:rFonts w:cs="Arial" w:hAnsi="Cambria" w:ascii="Cambria"/>
        </w:rPr>
      </w:pPr>
    </w:p>
    <w:p w:rsidRDefault="00327E7D" w:rsidP="008837B6" w:rsidR="00327E7D" w:rsidRPr="004D3300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 xml:space="preserve">U </w:t>
      </w:r>
      <w:r w:rsidR="002010FF">
        <w:rPr>
          <w:rFonts w:cs="Arial" w:hAnsi="Cambria" w:ascii="Cambria"/>
        </w:rPr>
        <w:t>tijeku prethodnog postupka utvrđeno je da kod dužnika postoje</w:t>
      </w:r>
      <w:r w:rsidRPr="004D3300">
        <w:rPr>
          <w:rFonts w:cs="Arial" w:hAnsi="Cambria" w:ascii="Cambria"/>
        </w:rPr>
        <w:t xml:space="preserve"> stečajni razlo</w:t>
      </w:r>
      <w:r w:rsidR="002010FF">
        <w:rPr>
          <w:rFonts w:cs="Arial" w:hAnsi="Cambria" w:ascii="Cambria"/>
        </w:rPr>
        <w:t xml:space="preserve">zi prezaduženost i nesposobnost za plaćanje, te </w:t>
      </w:r>
      <w:r w:rsidRPr="004D3300">
        <w:rPr>
          <w:rFonts w:cs="Arial" w:hAnsi="Cambria" w:ascii="Cambria"/>
        </w:rPr>
        <w:t xml:space="preserve">da dužnik ima imovinu </w:t>
      </w:r>
      <w:r w:rsidR="002010FF">
        <w:rPr>
          <w:rFonts w:cs="Arial" w:hAnsi="Cambria" w:ascii="Cambria"/>
        </w:rPr>
        <w:t>dostatnu barem za podmirenje troškova stečajnog postupka.</w:t>
      </w:r>
    </w:p>
    <w:p w:rsidRDefault="008837B6" w:rsidP="00066B75" w:rsidR="008837B6" w:rsidRPr="004D3300">
      <w:pPr>
        <w:spacing w:after="0"/>
        <w:jc w:val="both"/>
        <w:rPr>
          <w:rFonts w:cs="Arial" w:hAnsi="Cambria" w:ascii="Cambria"/>
        </w:rPr>
      </w:pPr>
    </w:p>
    <w:p w:rsidRDefault="007534D5" w:rsidP="00066B75" w:rsidR="00B071B9" w:rsidRPr="004D3300">
      <w:pPr>
        <w:spacing w:after="0"/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U </w:t>
      </w:r>
      <w:r w:rsidR="00B77978" w:rsidRPr="004D3300">
        <w:rPr>
          <w:rFonts w:cs="Arial" w:hAnsi="Cambria" w:ascii="Cambria"/>
          <w:lang w:val="pl-PL"/>
        </w:rPr>
        <w:t xml:space="preserve">dosadašnjem </w:t>
      </w:r>
      <w:r w:rsidRPr="004D3300">
        <w:rPr>
          <w:rFonts w:cs="Arial" w:hAnsi="Cambria" w:ascii="Cambria"/>
          <w:lang w:val="pl-PL"/>
        </w:rPr>
        <w:t>tijeku stečajnog postupka stečajn</w:t>
      </w:r>
      <w:r w:rsidR="00F94BAA" w:rsidRPr="004D3300">
        <w:rPr>
          <w:rFonts w:cs="Arial" w:hAnsi="Cambria" w:ascii="Cambria"/>
          <w:lang w:val="pl-PL"/>
        </w:rPr>
        <w:t xml:space="preserve">a </w:t>
      </w:r>
      <w:r w:rsidRPr="004D3300">
        <w:rPr>
          <w:rFonts w:cs="Arial" w:hAnsi="Cambria" w:ascii="Cambria"/>
          <w:lang w:val="pl-PL"/>
        </w:rPr>
        <w:t>upravitelj</w:t>
      </w:r>
      <w:r w:rsidR="00F94BAA" w:rsidRPr="004D3300">
        <w:rPr>
          <w:rFonts w:cs="Arial" w:hAnsi="Cambria" w:ascii="Cambria"/>
          <w:lang w:val="pl-PL"/>
        </w:rPr>
        <w:t>ica</w:t>
      </w:r>
      <w:r w:rsidRPr="004D3300">
        <w:rPr>
          <w:rFonts w:cs="Arial" w:hAnsi="Cambria" w:ascii="Cambria"/>
          <w:lang w:val="pl-PL"/>
        </w:rPr>
        <w:t xml:space="preserve"> je</w:t>
      </w:r>
      <w:r w:rsidR="00B77978" w:rsidRPr="004D3300">
        <w:rPr>
          <w:rFonts w:cs="Arial" w:hAnsi="Cambria" w:ascii="Cambria"/>
          <w:lang w:val="pl-PL"/>
        </w:rPr>
        <w:t>:</w:t>
      </w:r>
      <w:r w:rsidR="00327E7D" w:rsidRPr="004D3300">
        <w:rPr>
          <w:rFonts w:cs="Arial" w:hAnsi="Cambria" w:ascii="Cambria"/>
          <w:lang w:val="pl-PL"/>
        </w:rPr>
        <w:t xml:space="preserve"> </w:t>
      </w:r>
    </w:p>
    <w:p w:rsidRDefault="00A31745" w:rsidP="004E0AEF" w:rsidR="00D67AC7" w:rsidRPr="004D3300">
      <w:pPr>
        <w:spacing w:after="0"/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- </w:t>
      </w:r>
      <w:r w:rsidR="004E0AEF" w:rsidRPr="004D3300">
        <w:rPr>
          <w:rFonts w:cs="Arial" w:hAnsi="Cambria" w:ascii="Cambria"/>
          <w:lang w:val="pl-PL"/>
        </w:rPr>
        <w:t>utvrdila da dužni</w:t>
      </w:r>
      <w:r w:rsidR="002010FF">
        <w:rPr>
          <w:rFonts w:cs="Arial" w:hAnsi="Cambria" w:ascii="Cambria"/>
          <w:lang w:val="pl-PL"/>
        </w:rPr>
        <w:t>k na dan otvaranja stečaj</w:t>
      </w:r>
      <w:r w:rsidR="00103A71">
        <w:rPr>
          <w:rFonts w:cs="Arial" w:hAnsi="Cambria" w:ascii="Cambria"/>
          <w:lang w:val="pl-PL"/>
        </w:rPr>
        <w:t>nog postupka</w:t>
      </w:r>
      <w:r w:rsidR="002010FF">
        <w:rPr>
          <w:rFonts w:cs="Arial" w:hAnsi="Cambria" w:ascii="Cambria"/>
          <w:lang w:val="pl-PL"/>
        </w:rPr>
        <w:t xml:space="preserve"> ima sedam</w:t>
      </w:r>
      <w:r w:rsidR="004E0AEF" w:rsidRPr="004D3300">
        <w:rPr>
          <w:rFonts w:cs="Arial" w:hAnsi="Cambria" w:ascii="Cambria"/>
          <w:lang w:val="pl-PL"/>
        </w:rPr>
        <w:t xml:space="preserve"> </w:t>
      </w:r>
      <w:r w:rsidR="003B5896">
        <w:rPr>
          <w:rFonts w:cs="Arial" w:hAnsi="Cambria" w:ascii="Cambria"/>
          <w:lang w:val="pl-PL"/>
        </w:rPr>
        <w:t>radnika kojima su Ugovori o radu raskinuti te su odrađivali otkazni</w:t>
      </w:r>
      <w:r w:rsidR="00103A71">
        <w:rPr>
          <w:rFonts w:cs="Arial" w:hAnsi="Cambria" w:ascii="Cambria"/>
          <w:lang w:val="pl-PL"/>
        </w:rPr>
        <w:t xml:space="preserve"> </w:t>
      </w:r>
      <w:r w:rsidR="003B5896">
        <w:rPr>
          <w:rFonts w:cs="Arial" w:hAnsi="Cambria" w:ascii="Cambria"/>
          <w:lang w:val="pl-PL"/>
        </w:rPr>
        <w:t>rok</w:t>
      </w:r>
      <w:r w:rsidR="00103A71">
        <w:rPr>
          <w:rFonts w:cs="Arial" w:hAnsi="Cambria" w:ascii="Cambria"/>
          <w:lang w:val="pl-PL"/>
        </w:rPr>
        <w:t>,</w:t>
      </w:r>
    </w:p>
    <w:p w:rsidRDefault="00FF35A6" w:rsidP="00066B75" w:rsidR="000F6C18">
      <w:pPr>
        <w:spacing w:after="0"/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- od RH Drža</w:t>
      </w:r>
      <w:r w:rsidR="001B4293" w:rsidRPr="004D3300">
        <w:rPr>
          <w:rFonts w:cs="Arial" w:hAnsi="Cambria" w:ascii="Cambria"/>
          <w:lang w:val="pl-PL"/>
        </w:rPr>
        <w:t>vni zavod za statistiku pribavi</w:t>
      </w:r>
      <w:r w:rsidR="00F94BAA" w:rsidRPr="004D3300">
        <w:rPr>
          <w:rFonts w:cs="Arial" w:hAnsi="Cambria" w:ascii="Cambria"/>
          <w:lang w:val="pl-PL"/>
        </w:rPr>
        <w:t>la</w:t>
      </w:r>
      <w:r w:rsidR="001B4293" w:rsidRPr="004D3300">
        <w:rPr>
          <w:rFonts w:cs="Arial" w:hAnsi="Cambria" w:ascii="Cambria"/>
          <w:lang w:val="pl-PL"/>
        </w:rPr>
        <w:t xml:space="preserve"> obavjest o razvrstavanju poslovnog subjekta u stečaju</w:t>
      </w:r>
      <w:r w:rsidR="00537372" w:rsidRPr="004D3300">
        <w:rPr>
          <w:rFonts w:cs="Arial" w:hAnsi="Cambria" w:ascii="Cambria"/>
          <w:lang w:val="pl-PL"/>
        </w:rPr>
        <w:t>,</w:t>
      </w:r>
    </w:p>
    <w:p w:rsidRDefault="00103A71" w:rsidP="00066B75" w:rsidR="00103A71" w:rsidRPr="004D3300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-izradila pečat društva u stečaju,</w:t>
      </w:r>
    </w:p>
    <w:p w:rsidRDefault="00D43731" w:rsidP="00066B75" w:rsidR="00D43731" w:rsidRPr="004D3300">
      <w:pPr>
        <w:spacing w:after="0"/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- zatvori</w:t>
      </w:r>
      <w:r w:rsidR="00F94BAA" w:rsidRPr="004D3300">
        <w:rPr>
          <w:rFonts w:cs="Arial" w:hAnsi="Cambria" w:ascii="Cambria"/>
          <w:lang w:val="pl-PL"/>
        </w:rPr>
        <w:t>la</w:t>
      </w:r>
      <w:r w:rsidRPr="004D3300">
        <w:rPr>
          <w:rFonts w:cs="Arial" w:hAnsi="Cambria" w:ascii="Cambria"/>
          <w:lang w:val="pl-PL"/>
        </w:rPr>
        <w:t xml:space="preserve"> poslovne</w:t>
      </w:r>
      <w:r w:rsidR="005F093D" w:rsidRPr="004D3300">
        <w:rPr>
          <w:rFonts w:cs="Arial" w:hAnsi="Cambria" w:ascii="Cambria"/>
          <w:lang w:val="pl-PL"/>
        </w:rPr>
        <w:t xml:space="preserve"> račun</w:t>
      </w:r>
      <w:r w:rsidRPr="004D3300">
        <w:rPr>
          <w:rFonts w:cs="Arial" w:hAnsi="Cambria" w:ascii="Cambria"/>
          <w:lang w:val="pl-PL"/>
        </w:rPr>
        <w:t xml:space="preserve"> društva:</w:t>
      </w:r>
      <w:r w:rsidR="00282C75" w:rsidRPr="004D3300">
        <w:rPr>
          <w:rFonts w:cs="Arial" w:hAnsi="Cambria" w:ascii="Cambria"/>
          <w:lang w:val="pl-PL"/>
        </w:rPr>
        <w:t xml:space="preserve"> </w:t>
      </w:r>
    </w:p>
    <w:p w:rsidRDefault="00D43731" w:rsidP="00066B75" w:rsidR="004E0AEF" w:rsidRPr="004D3300">
      <w:pPr>
        <w:spacing w:after="0"/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ab/>
      </w:r>
      <w:r w:rsidR="0068760C" w:rsidRPr="004D3300">
        <w:rPr>
          <w:rFonts w:cs="Arial" w:hAnsi="Cambria" w:ascii="Cambria"/>
          <w:lang w:val="pl-PL"/>
        </w:rPr>
        <w:t>OTP-banka Hrvatska</w:t>
      </w:r>
      <w:r w:rsidR="003B5896">
        <w:rPr>
          <w:rFonts w:cs="Arial" w:hAnsi="Cambria" w:ascii="Cambria"/>
          <w:lang w:val="pl-PL"/>
        </w:rPr>
        <w:t xml:space="preserve"> d.d.   </w:t>
      </w:r>
      <w:r w:rsidR="00066B75" w:rsidRPr="004D3300">
        <w:rPr>
          <w:rFonts w:cs="Arial" w:hAnsi="Cambria" w:ascii="Cambria"/>
          <w:lang w:val="pl-PL"/>
        </w:rPr>
        <w:t xml:space="preserve"> </w:t>
      </w:r>
      <w:r w:rsidR="0068760C" w:rsidRPr="004D3300">
        <w:rPr>
          <w:rFonts w:cs="Arial" w:hAnsi="Cambria" w:ascii="Cambria"/>
          <w:lang w:val="pl-PL"/>
        </w:rPr>
        <w:t xml:space="preserve">           </w:t>
      </w:r>
      <w:r w:rsidR="00066B75" w:rsidRPr="004D3300">
        <w:rPr>
          <w:rFonts w:cs="Arial" w:hAnsi="Cambria" w:ascii="Cambria"/>
          <w:lang w:val="pl-PL"/>
        </w:rPr>
        <w:t>IBAN: HR</w:t>
      </w:r>
      <w:r w:rsidR="003B5896">
        <w:rPr>
          <w:rFonts w:cs="Arial" w:hAnsi="Cambria" w:ascii="Cambria"/>
          <w:lang w:val="pl-PL"/>
        </w:rPr>
        <w:t>90</w:t>
      </w:r>
      <w:r w:rsidR="00066B75" w:rsidRPr="004D3300">
        <w:rPr>
          <w:rFonts w:cs="Arial" w:hAnsi="Cambria" w:ascii="Cambria"/>
          <w:lang w:val="pl-PL"/>
        </w:rPr>
        <w:t xml:space="preserve"> </w:t>
      </w:r>
      <w:r w:rsidR="0068760C" w:rsidRPr="004D3300">
        <w:rPr>
          <w:rFonts w:cs="Arial" w:hAnsi="Cambria" w:ascii="Cambria"/>
          <w:lang w:val="pl-PL"/>
        </w:rPr>
        <w:t>24070001100</w:t>
      </w:r>
      <w:r w:rsidR="003B5896">
        <w:rPr>
          <w:rFonts w:cs="Arial" w:hAnsi="Cambria" w:ascii="Cambria"/>
          <w:lang w:val="pl-PL"/>
        </w:rPr>
        <w:t>408725</w:t>
      </w:r>
    </w:p>
    <w:p w:rsidRDefault="0068760C" w:rsidP="00066B75" w:rsidR="0068760C" w:rsidRPr="004D3300">
      <w:pPr>
        <w:spacing w:after="0"/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ab/>
        <w:t xml:space="preserve">Hrvatska poštanska banka d.d. </w:t>
      </w:r>
      <w:r w:rsidR="003B5896">
        <w:rPr>
          <w:rFonts w:cs="Arial" w:hAnsi="Cambria" w:ascii="Cambria"/>
          <w:lang w:val="pl-PL"/>
        </w:rPr>
        <w:t xml:space="preserve">  </w:t>
      </w:r>
      <w:r w:rsidRPr="004D3300">
        <w:rPr>
          <w:rFonts w:cs="Arial" w:hAnsi="Cambria" w:ascii="Cambria"/>
          <w:lang w:val="pl-PL"/>
        </w:rPr>
        <w:t xml:space="preserve"> IBAN: HR</w:t>
      </w:r>
      <w:r w:rsidR="003B5896">
        <w:rPr>
          <w:rFonts w:cs="Arial" w:hAnsi="Cambria" w:ascii="Cambria"/>
          <w:lang w:val="pl-PL"/>
        </w:rPr>
        <w:t>84</w:t>
      </w:r>
      <w:r w:rsidRPr="004D3300">
        <w:rPr>
          <w:rFonts w:cs="Arial" w:hAnsi="Cambria" w:ascii="Cambria"/>
          <w:lang w:val="pl-PL"/>
        </w:rPr>
        <w:t xml:space="preserve"> 2390001110</w:t>
      </w:r>
      <w:r w:rsidR="003B5896">
        <w:rPr>
          <w:rFonts w:cs="Arial" w:hAnsi="Cambria" w:ascii="Cambria"/>
          <w:lang w:val="pl-PL"/>
        </w:rPr>
        <w:t>1005977</w:t>
      </w:r>
    </w:p>
    <w:p w:rsidRDefault="0068760C" w:rsidP="00066B75" w:rsidR="0068760C" w:rsidRPr="004D3300">
      <w:pPr>
        <w:spacing w:after="0"/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ab/>
      </w:r>
      <w:r w:rsidR="003B5896">
        <w:rPr>
          <w:rFonts w:cs="Arial" w:hAnsi="Cambria" w:ascii="Cambria"/>
          <w:lang w:val="pl-PL"/>
        </w:rPr>
        <w:t>Addiko Bank d.d. Zagreb</w:t>
      </w:r>
      <w:r w:rsidRPr="004D3300">
        <w:rPr>
          <w:rFonts w:cs="Arial" w:hAnsi="Cambria" w:ascii="Cambria"/>
          <w:lang w:val="pl-PL"/>
        </w:rPr>
        <w:tab/>
        <w:t xml:space="preserve">     IBAN: HR</w:t>
      </w:r>
      <w:r w:rsidR="003B5896">
        <w:rPr>
          <w:rFonts w:cs="Arial" w:hAnsi="Cambria" w:ascii="Cambria"/>
          <w:lang w:val="pl-PL"/>
        </w:rPr>
        <w:t>45</w:t>
      </w:r>
      <w:r w:rsidRPr="004D3300">
        <w:rPr>
          <w:rFonts w:cs="Arial" w:hAnsi="Cambria" w:ascii="Cambria"/>
          <w:lang w:val="pl-PL"/>
        </w:rPr>
        <w:t xml:space="preserve"> </w:t>
      </w:r>
      <w:r w:rsidR="003B5896">
        <w:rPr>
          <w:rFonts w:cs="Arial" w:hAnsi="Cambria" w:ascii="Cambria"/>
          <w:lang w:val="pl-PL"/>
        </w:rPr>
        <w:t>25</w:t>
      </w:r>
      <w:r w:rsidRPr="004D3300">
        <w:rPr>
          <w:rFonts w:cs="Arial" w:hAnsi="Cambria" w:ascii="Cambria"/>
          <w:lang w:val="pl-PL"/>
        </w:rPr>
        <w:t>000</w:t>
      </w:r>
      <w:r w:rsidR="003B5896">
        <w:rPr>
          <w:rFonts w:cs="Arial" w:hAnsi="Cambria" w:ascii="Cambria"/>
          <w:lang w:val="pl-PL"/>
        </w:rPr>
        <w:t>091101404374</w:t>
      </w:r>
    </w:p>
    <w:p w:rsidRDefault="0068760C" w:rsidP="00066B75" w:rsidR="003B5896">
      <w:pPr>
        <w:spacing w:after="0"/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ab/>
      </w:r>
      <w:r w:rsidR="003B5896">
        <w:rPr>
          <w:rFonts w:cs="Arial" w:hAnsi="Cambria" w:ascii="Cambria"/>
          <w:lang w:val="pl-PL"/>
        </w:rPr>
        <w:t xml:space="preserve">Zagrebačka </w:t>
      </w:r>
      <w:r w:rsidRPr="004D3300">
        <w:rPr>
          <w:rFonts w:cs="Arial" w:hAnsi="Cambria" w:ascii="Cambria"/>
          <w:lang w:val="pl-PL"/>
        </w:rPr>
        <w:t>banka d.d.</w:t>
      </w:r>
      <w:r w:rsidR="003B5896">
        <w:rPr>
          <w:rFonts w:cs="Arial" w:hAnsi="Cambria" w:ascii="Cambria"/>
          <w:lang w:val="pl-PL"/>
        </w:rPr>
        <w:t xml:space="preserve"> Zagreb</w:t>
      </w:r>
      <w:r w:rsidR="003B5896">
        <w:rPr>
          <w:rFonts w:cs="Arial" w:hAnsi="Cambria" w:ascii="Cambria"/>
          <w:lang w:val="pl-PL"/>
        </w:rPr>
        <w:tab/>
        <w:t xml:space="preserve">     IBAN: HR16</w:t>
      </w:r>
      <w:r w:rsidRPr="004D3300">
        <w:rPr>
          <w:rFonts w:cs="Arial" w:hAnsi="Cambria" w:ascii="Cambria"/>
          <w:lang w:val="pl-PL"/>
        </w:rPr>
        <w:t xml:space="preserve"> 2</w:t>
      </w:r>
      <w:r w:rsidR="003B5896">
        <w:rPr>
          <w:rFonts w:cs="Arial" w:hAnsi="Cambria" w:ascii="Cambria"/>
          <w:lang w:val="pl-PL"/>
        </w:rPr>
        <w:t>3600001102342614</w:t>
      </w:r>
    </w:p>
    <w:p w:rsidRDefault="003B5896" w:rsidP="00066B75" w:rsidR="003B5896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  <w:t>Privredna banka Zagreb</w:t>
      </w:r>
      <w:r>
        <w:rPr>
          <w:rFonts w:cs="Arial" w:hAnsi="Cambria" w:ascii="Cambria"/>
          <w:lang w:val="pl-PL"/>
        </w:rPr>
        <w:tab/>
        <w:t xml:space="preserve">     IBAN: HR97 23400091110515011</w:t>
      </w:r>
    </w:p>
    <w:p w:rsidRDefault="003B5896" w:rsidP="00066B75" w:rsidR="0068760C" w:rsidRPr="004D3300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  <w:t>Erste&amp;Steiermarkische Bank</w:t>
      </w:r>
      <w:r>
        <w:rPr>
          <w:rFonts w:cs="Arial" w:hAnsi="Cambria" w:ascii="Cambria"/>
          <w:lang w:val="pl-PL"/>
        </w:rPr>
        <w:tab/>
        <w:t xml:space="preserve">     IBAN:</w:t>
      </w:r>
      <w:r w:rsidR="0068760C" w:rsidRPr="004D3300">
        <w:rPr>
          <w:rFonts w:cs="Arial" w:hAnsi="Cambria" w:ascii="Cambria"/>
          <w:lang w:val="pl-PL"/>
        </w:rPr>
        <w:t xml:space="preserve"> </w:t>
      </w:r>
      <w:r>
        <w:rPr>
          <w:rFonts w:cs="Arial" w:hAnsi="Cambria" w:ascii="Cambria"/>
          <w:lang w:val="pl-PL"/>
        </w:rPr>
        <w:t>HR79 24020061100616866</w:t>
      </w:r>
    </w:p>
    <w:p w:rsidRDefault="004E0AEF" w:rsidP="00066B75" w:rsidR="004E0AEF" w:rsidRPr="004D3300">
      <w:pPr>
        <w:spacing w:after="0"/>
        <w:jc w:val="both"/>
        <w:rPr>
          <w:rFonts w:cs="Arial" w:hAnsi="Cambria" w:ascii="Cambria"/>
          <w:lang w:val="pl-PL"/>
        </w:rPr>
      </w:pPr>
    </w:p>
    <w:p w:rsidRDefault="00EB72E3" w:rsidP="00066B75" w:rsidR="00EA3637" w:rsidRPr="004D3300">
      <w:pPr>
        <w:spacing w:after="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- otvori</w:t>
      </w:r>
      <w:r w:rsidR="00F94BAA" w:rsidRPr="004D3300">
        <w:rPr>
          <w:rFonts w:cs="Arial" w:hAnsi="Cambria" w:ascii="Cambria"/>
          <w:lang w:val="pl-PL"/>
        </w:rPr>
        <w:t>la</w:t>
      </w:r>
      <w:r w:rsidRPr="004D3300">
        <w:rPr>
          <w:rFonts w:cs="Arial" w:hAnsi="Cambria" w:ascii="Cambria"/>
          <w:lang w:val="pl-PL"/>
        </w:rPr>
        <w:t xml:space="preserve"> poslovni račun društva u st</w:t>
      </w:r>
      <w:r w:rsidR="0036581C" w:rsidRPr="004D3300">
        <w:rPr>
          <w:rFonts w:cs="Arial" w:hAnsi="Cambria" w:ascii="Cambria"/>
          <w:lang w:val="pl-PL"/>
        </w:rPr>
        <w:t xml:space="preserve">ečaju </w:t>
      </w:r>
      <w:r w:rsidRPr="004D3300">
        <w:rPr>
          <w:rFonts w:cs="Arial" w:hAnsi="Cambria" w:ascii="Cambria"/>
          <w:lang w:val="pl-PL"/>
        </w:rPr>
        <w:t xml:space="preserve">u Erste </w:t>
      </w:r>
      <w:r w:rsidR="005F093D" w:rsidRPr="004D3300">
        <w:rPr>
          <w:rFonts w:cs="Arial" w:hAnsi="Cambria" w:ascii="Cambria"/>
          <w:lang w:val="pl-PL"/>
        </w:rPr>
        <w:t xml:space="preserve">&amp; Steiermarkische </w:t>
      </w:r>
      <w:r w:rsidRPr="004D3300">
        <w:rPr>
          <w:rFonts w:cs="Arial" w:hAnsi="Cambria" w:ascii="Cambria"/>
          <w:lang w:val="pl-PL"/>
        </w:rPr>
        <w:t xml:space="preserve">bank </w:t>
      </w:r>
      <w:r w:rsidR="005F093D" w:rsidRPr="004D3300">
        <w:rPr>
          <w:rFonts w:cs="Arial" w:hAnsi="Cambria" w:ascii="Cambria"/>
          <w:lang w:val="pl-PL"/>
        </w:rPr>
        <w:t xml:space="preserve">d.d. </w:t>
      </w:r>
    </w:p>
    <w:p w:rsidRDefault="005F093D" w:rsidP="00066B75" w:rsidR="00D565CE" w:rsidRPr="004D3300">
      <w:pPr>
        <w:spacing w:after="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IBAN</w:t>
      </w:r>
      <w:r w:rsidR="00EB72E3" w:rsidRPr="004D3300">
        <w:rPr>
          <w:rFonts w:cs="Arial" w:hAnsi="Cambria" w:ascii="Cambria"/>
          <w:lang w:val="pl-PL"/>
        </w:rPr>
        <w:t>: HR</w:t>
      </w:r>
      <w:r w:rsidR="003B5896">
        <w:rPr>
          <w:rFonts w:cs="Arial" w:hAnsi="Cambria" w:ascii="Cambria"/>
          <w:lang w:val="pl-PL"/>
        </w:rPr>
        <w:t>17</w:t>
      </w:r>
      <w:r w:rsidR="0068760C" w:rsidRPr="004D3300">
        <w:rPr>
          <w:rFonts w:cs="Arial" w:hAnsi="Cambria" w:ascii="Cambria"/>
          <w:lang w:val="pl-PL"/>
        </w:rPr>
        <w:t>24020061100</w:t>
      </w:r>
      <w:r w:rsidR="003B5896">
        <w:rPr>
          <w:rFonts w:cs="Arial" w:hAnsi="Cambria" w:ascii="Cambria"/>
          <w:lang w:val="pl-PL"/>
        </w:rPr>
        <w:t>915966</w:t>
      </w:r>
      <w:r w:rsidR="00103A71">
        <w:rPr>
          <w:rFonts w:cs="Arial" w:hAnsi="Cambria" w:ascii="Cambria"/>
          <w:lang w:val="pl-PL"/>
        </w:rPr>
        <w:t>,</w:t>
      </w:r>
    </w:p>
    <w:p w:rsidRDefault="00FF7340" w:rsidP="00FF7340" w:rsidR="00FF7340" w:rsidRPr="004D3300">
      <w:pPr>
        <w:spacing w:after="0"/>
        <w:jc w:val="both"/>
        <w:rPr>
          <w:rFonts w:cs="Arial" w:hAnsi="Cambria" w:ascii="Cambria"/>
        </w:rPr>
      </w:pPr>
      <w:r w:rsidRPr="004D3300">
        <w:rPr>
          <w:rStyle w:val="tabletextfield"/>
          <w:rFonts w:cs="Arial" w:hAnsi="Cambria" w:ascii="Cambria"/>
        </w:rPr>
        <w:t xml:space="preserve">- </w:t>
      </w:r>
      <w:r w:rsidRPr="004D3300">
        <w:rPr>
          <w:rFonts w:cs="Arial" w:hAnsi="Cambria" w:ascii="Cambria"/>
        </w:rPr>
        <w:t>obradi</w:t>
      </w:r>
      <w:r w:rsidR="005252CF" w:rsidRPr="004D3300">
        <w:rPr>
          <w:rFonts w:cs="Arial" w:hAnsi="Cambria" w:ascii="Cambria"/>
        </w:rPr>
        <w:t>la</w:t>
      </w:r>
      <w:r w:rsidRPr="004D3300">
        <w:rPr>
          <w:rFonts w:cs="Arial" w:hAnsi="Cambria" w:ascii="Cambria"/>
        </w:rPr>
        <w:t xml:space="preserve"> prispjele tražbine vjerovnika viših isplatnih redova</w:t>
      </w:r>
      <w:r w:rsidR="00103A71">
        <w:rPr>
          <w:rFonts w:cs="Arial" w:hAnsi="Cambria" w:ascii="Cambria"/>
        </w:rPr>
        <w:t>.</w:t>
      </w:r>
      <w:r w:rsidRPr="004D3300">
        <w:rPr>
          <w:rFonts w:cs="Arial" w:hAnsi="Cambria" w:ascii="Cambria"/>
        </w:rPr>
        <w:t xml:space="preserve"> </w:t>
      </w:r>
    </w:p>
    <w:p w:rsidRDefault="00C540D2" w:rsidP="00B5712A" w:rsidR="00C540D2" w:rsidRPr="004D3300">
      <w:pPr>
        <w:jc w:val="both"/>
        <w:rPr>
          <w:rFonts w:cs="Arial" w:hAnsi="Cambria" w:ascii="Cambria"/>
          <w:lang w:val="pl-PL"/>
        </w:rPr>
      </w:pPr>
    </w:p>
    <w:p w:rsidRDefault="00D565CE" w:rsidP="00B5712A" w:rsidR="00D565CE" w:rsidRPr="004D3300">
      <w:pPr>
        <w:jc w:val="both"/>
        <w:rPr>
          <w:rFonts w:cs="Arial" w:hAnsi="Cambria" w:ascii="Cambria"/>
          <w:lang w:val="pl-PL"/>
        </w:rPr>
      </w:pPr>
    </w:p>
    <w:p w:rsidRDefault="00D565CE" w:rsidP="00B5712A" w:rsidR="00D565CE" w:rsidRPr="004D3300">
      <w:pPr>
        <w:jc w:val="both"/>
        <w:rPr>
          <w:rFonts w:cs="Arial" w:hAnsi="Cambria" w:ascii="Cambria"/>
          <w:lang w:val="pl-PL"/>
        </w:rPr>
      </w:pPr>
    </w:p>
    <w:p w:rsidRDefault="00D565CE" w:rsidP="00B5712A" w:rsidR="00D565CE" w:rsidRPr="004D3300">
      <w:pPr>
        <w:jc w:val="both"/>
        <w:rPr>
          <w:rFonts w:cs="Arial" w:hAnsi="Cambria" w:ascii="Cambria"/>
          <w:lang w:val="pl-PL"/>
        </w:rPr>
      </w:pPr>
    </w:p>
    <w:p w:rsidRDefault="00D565CE" w:rsidP="00B5712A" w:rsidR="00D565CE" w:rsidRPr="004D3300">
      <w:pPr>
        <w:jc w:val="both"/>
        <w:rPr>
          <w:rFonts w:cs="Arial" w:hAnsi="Cambria" w:ascii="Cambria"/>
          <w:lang w:val="pl-PL"/>
        </w:rPr>
      </w:pPr>
    </w:p>
    <w:p w:rsidRDefault="009A67D4" w:rsidP="009A67D4" w:rsidR="009A67D4" w:rsidRPr="004D3300">
      <w:pPr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>II. STANJE STEČAJNE MASE</w:t>
      </w:r>
    </w:p>
    <w:p w:rsidRDefault="00D565CE" w:rsidP="00DC67FC" w:rsidR="003C75B8" w:rsidRPr="004D3300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ab/>
      </w:r>
    </w:p>
    <w:p w:rsidRDefault="00D565CE" w:rsidP="00DC67FC" w:rsidR="00D565CE" w:rsidRPr="004D3300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ab/>
      </w:r>
    </w:p>
    <w:p w:rsidRDefault="007C4C80" w:rsidP="00AA4A89" w:rsidR="007C4C80" w:rsidRPr="004D3300">
      <w:pPr>
        <w:pStyle w:val="Odlomakpopisa"/>
        <w:numPr>
          <w:ilvl w:val="0"/>
          <w:numId w:val="14"/>
        </w:numPr>
        <w:jc w:val="both"/>
        <w:rPr>
          <w:rFonts w:cs="Arial" w:hAnsi="Cambria" w:ascii="Cambria"/>
          <w:b/>
          <w:sz w:val="22"/>
          <w:szCs w:val="22"/>
        </w:rPr>
      </w:pPr>
      <w:r w:rsidRPr="004D3300">
        <w:rPr>
          <w:rFonts w:cs="Arial" w:hAnsi="Cambria" w:ascii="Cambria"/>
          <w:b/>
          <w:sz w:val="22"/>
          <w:szCs w:val="22"/>
        </w:rPr>
        <w:t>IMOVINA</w:t>
      </w:r>
    </w:p>
    <w:p w:rsidRDefault="00AA4A89" w:rsidP="00AA4A89" w:rsidR="00AA4A89">
      <w:pPr>
        <w:pStyle w:val="Odlomakpopisa"/>
        <w:ind w:left="720"/>
        <w:jc w:val="both"/>
        <w:rPr>
          <w:rFonts w:cs="Arial" w:hAnsi="Cambria" w:ascii="Cambria"/>
          <w:sz w:val="22"/>
          <w:szCs w:val="22"/>
        </w:rPr>
      </w:pPr>
    </w:p>
    <w:p w:rsidRDefault="0000107A" w:rsidP="00AA4A89" w:rsidR="0000107A" w:rsidRPr="004D3300">
      <w:pPr>
        <w:pStyle w:val="Odlomakpopisa"/>
        <w:ind w:left="720"/>
        <w:jc w:val="both"/>
        <w:rPr>
          <w:rFonts w:cs="Arial" w:hAnsi="Cambria" w:ascii="Cambria"/>
          <w:sz w:val="22"/>
          <w:szCs w:val="22"/>
        </w:rPr>
      </w:pPr>
    </w:p>
    <w:p w:rsidRDefault="000F3D58" w:rsidP="00103A71" w:rsidR="000F3D58">
      <w:pPr>
        <w:pStyle w:val="Odlomakpopisa"/>
        <w:numPr>
          <w:ilvl w:val="1"/>
          <w:numId w:val="14"/>
        </w:numPr>
        <w:jc w:val="both"/>
        <w:rPr>
          <w:rFonts w:cs="Arial" w:hAnsi="Cambria" w:ascii="Cambria"/>
          <w:sz w:val="22"/>
          <w:szCs w:val="22"/>
        </w:rPr>
      </w:pPr>
      <w:r w:rsidRPr="004D3300">
        <w:rPr>
          <w:rFonts w:cs="Arial" w:hAnsi="Cambria" w:ascii="Cambria"/>
          <w:sz w:val="22"/>
          <w:szCs w:val="22"/>
        </w:rPr>
        <w:t>POKRETNINE</w:t>
      </w:r>
    </w:p>
    <w:p w:rsidRDefault="0000107A" w:rsidP="00103A71" w:rsidR="0000107A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F77C7E" w:rsidP="00103A71" w:rsidR="00F77C7E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 xml:space="preserve">Prema  uvjerenju iz službene evidencije Ministarstva unutarnjih poslova, stečajni dužnik je evidentiran kao vlasnik vozila marke PIAGGIO GTS 300, godina proizvodnje  2017., broj šasije ZAPMA330000016020. </w:t>
      </w:r>
    </w:p>
    <w:p w:rsidRDefault="00F77C7E" w:rsidP="00103A71" w:rsidR="00103A71" w:rsidRPr="004D3300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 xml:space="preserve">Stečajna upraviteljica nije u posjedu predmetnog vozila niti ima saznanja gdje se isto nalazi. </w:t>
      </w:r>
    </w:p>
    <w:p w:rsidRDefault="00AA4A89" w:rsidP="00AA4A89" w:rsidR="00AA4A89">
      <w:pPr>
        <w:pStyle w:val="Odlomakpopisa"/>
        <w:ind w:left="1080"/>
        <w:jc w:val="both"/>
        <w:rPr>
          <w:rFonts w:cs="Arial" w:hAnsi="Cambria" w:ascii="Cambria"/>
          <w:sz w:val="22"/>
          <w:szCs w:val="22"/>
        </w:rPr>
      </w:pPr>
    </w:p>
    <w:p w:rsidRDefault="0000107A" w:rsidP="00AA4A89" w:rsidR="0000107A" w:rsidRPr="004D3300">
      <w:pPr>
        <w:pStyle w:val="Odlomakpopisa"/>
        <w:ind w:left="1080"/>
        <w:jc w:val="both"/>
        <w:rPr>
          <w:rFonts w:cs="Arial" w:hAnsi="Cambria" w:ascii="Cambria"/>
          <w:sz w:val="22"/>
          <w:szCs w:val="22"/>
        </w:rPr>
      </w:pPr>
    </w:p>
    <w:p w:rsidRDefault="006956ED" w:rsidP="006956ED" w:rsidR="006956ED" w:rsidRPr="004D330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  <w:r w:rsidRPr="004D3300">
        <w:rPr>
          <w:rFonts w:cs="Arial" w:hAnsi="Cambria" w:ascii="Cambria"/>
          <w:sz w:val="22"/>
          <w:szCs w:val="22"/>
        </w:rPr>
        <w:t>1.2. NEKRETNINE</w:t>
      </w:r>
    </w:p>
    <w:p w:rsidRDefault="00425D3E" w:rsidP="00AA4A89" w:rsidR="00425D3E" w:rsidRPr="004D3300">
      <w:pPr>
        <w:jc w:val="both"/>
        <w:rPr>
          <w:rFonts w:cs="Arial" w:hAnsi="Cambria" w:ascii="Cambria"/>
        </w:rPr>
      </w:pPr>
    </w:p>
    <w:p w:rsidRDefault="00103A71" w:rsidP="00103A71" w:rsidR="00103A71" w:rsidRPr="004D3300">
      <w:pPr>
        <w:jc w:val="both"/>
        <w:rPr>
          <w:rFonts w:hAnsi="Cambria" w:ascii="Cambria"/>
          <w:b/>
          <w:lang w:val="pl-PL"/>
        </w:rPr>
      </w:pPr>
      <w:r>
        <w:rPr>
          <w:rFonts w:cs="Arial" w:hAnsi="Cambria" w:ascii="Cambria"/>
        </w:rPr>
        <w:t>Stečajni dužnik nema nekretnina u svom vlasništvu.</w:t>
      </w:r>
    </w:p>
    <w:p w:rsidRDefault="00436015" w:rsidP="00AA4A89" w:rsidR="00436015">
      <w:pPr>
        <w:jc w:val="both"/>
        <w:rPr>
          <w:rFonts w:cs="Arial" w:hAnsi="Cambria" w:ascii="Cambria"/>
        </w:rPr>
      </w:pPr>
    </w:p>
    <w:p w:rsidRDefault="0000107A" w:rsidP="00AA4A89" w:rsidR="0000107A" w:rsidRPr="004D3300">
      <w:pPr>
        <w:jc w:val="both"/>
        <w:rPr>
          <w:rFonts w:cs="Arial" w:hAnsi="Cambria" w:ascii="Cambria"/>
        </w:rPr>
      </w:pPr>
    </w:p>
    <w:p w:rsidRDefault="006956ED" w:rsidP="006956ED" w:rsidR="006956ED" w:rsidRPr="004D3300">
      <w:pPr>
        <w:pStyle w:val="Odlomakpopisa"/>
        <w:ind w:left="360"/>
        <w:jc w:val="both"/>
        <w:rPr>
          <w:rFonts w:cs="Arial" w:hAnsi="Cambria" w:ascii="Cambria"/>
          <w:sz w:val="22"/>
          <w:szCs w:val="22"/>
        </w:rPr>
      </w:pPr>
      <w:r w:rsidRPr="004D3300">
        <w:rPr>
          <w:rFonts w:cs="Arial" w:hAnsi="Cambria" w:ascii="Cambria"/>
          <w:sz w:val="22"/>
          <w:szCs w:val="22"/>
        </w:rPr>
        <w:t>1.</w:t>
      </w:r>
      <w:r w:rsidR="00882476" w:rsidRPr="004D3300">
        <w:rPr>
          <w:rFonts w:cs="Arial" w:hAnsi="Cambria" w:ascii="Cambria"/>
          <w:sz w:val="22"/>
          <w:szCs w:val="22"/>
        </w:rPr>
        <w:t>3</w:t>
      </w:r>
      <w:r w:rsidRPr="004D3300">
        <w:rPr>
          <w:rFonts w:cs="Arial" w:hAnsi="Cambria" w:ascii="Cambria"/>
          <w:sz w:val="22"/>
          <w:szCs w:val="22"/>
        </w:rPr>
        <w:t>. POTRAŽIVANJA OD DUŽNIKOVIH DUŽNIKA</w:t>
      </w:r>
    </w:p>
    <w:p w:rsidRDefault="00D361CF" w:rsidP="00AA4A89" w:rsidR="00D361CF" w:rsidRPr="004D3300">
      <w:pPr>
        <w:jc w:val="both"/>
        <w:rPr>
          <w:rFonts w:cs="Arial" w:hAnsi="Cambria" w:ascii="Cambria"/>
        </w:rPr>
      </w:pPr>
    </w:p>
    <w:p w:rsidRDefault="00567799" w:rsidP="00752A7C" w:rsidR="00750AD0" w:rsidRPr="004D3300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 xml:space="preserve">Prema </w:t>
      </w:r>
      <w:r w:rsidR="00103A71">
        <w:rPr>
          <w:rFonts w:cs="Arial" w:hAnsi="Cambria" w:ascii="Cambria"/>
          <w:sz w:val="22"/>
          <w:szCs w:val="22"/>
        </w:rPr>
        <w:t>knjigovodstvenoj dokumentaciji, naplativa potraživanja iznose 732.944,36 kn te je u tijeku slanje opomena dužnicima.</w:t>
      </w:r>
    </w:p>
    <w:p w:rsidRDefault="00427C84" w:rsidP="00427C84" w:rsidR="00427C84" w:rsidRPr="004D3300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CD65BF" w:rsidP="00AA4A89" w:rsidR="00CD65BF" w:rsidRPr="004D3300">
      <w:pPr>
        <w:jc w:val="both"/>
        <w:rPr>
          <w:rFonts w:cs="Arial" w:hAnsi="Cambria" w:ascii="Cambria"/>
        </w:rPr>
      </w:pPr>
    </w:p>
    <w:p w:rsidRDefault="007E085E" w:rsidP="007E085E" w:rsidR="007E085E" w:rsidRPr="004D3300">
      <w:pPr>
        <w:ind w:left="360"/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2. OBVEZE </w:t>
      </w:r>
    </w:p>
    <w:p w:rsidRDefault="007E085E" w:rsidP="007E085E" w:rsidR="007E085E" w:rsidRPr="004D3300">
      <w:pPr>
        <w:ind w:left="360"/>
        <w:rPr>
          <w:rFonts w:cs="Arial" w:hAnsi="Cambria" w:ascii="Cambria"/>
          <w:b/>
          <w:lang w:val="pl-PL"/>
        </w:rPr>
      </w:pPr>
    </w:p>
    <w:p w:rsidRDefault="007E085E" w:rsidP="007E085E" w:rsidR="007E085E" w:rsidRPr="004D3300">
      <w:pPr>
        <w:jc w:val="both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2.1. PRIJAVLJENE TRAŽBINE</w:t>
      </w:r>
    </w:p>
    <w:p w:rsidRDefault="00686EBC" w:rsidP="007E085E" w:rsidR="00686EBC" w:rsidRPr="004D3300">
      <w:pPr>
        <w:jc w:val="both"/>
        <w:rPr>
          <w:rFonts w:cs="Arial" w:hAnsi="Cambria" w:ascii="Cambria"/>
        </w:rPr>
      </w:pPr>
    </w:p>
    <w:p w:rsidRDefault="005252CF" w:rsidP="007E085E" w:rsidR="007E085E" w:rsidRPr="00526E3D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>Z</w:t>
      </w:r>
      <w:r w:rsidR="007E085E" w:rsidRPr="004D3300">
        <w:rPr>
          <w:rFonts w:cs="Arial" w:hAnsi="Cambria" w:ascii="Cambria"/>
        </w:rPr>
        <w:t>aprim</w:t>
      </w:r>
      <w:r w:rsidR="00EA3637" w:rsidRPr="004D3300">
        <w:rPr>
          <w:rFonts w:cs="Arial" w:hAnsi="Cambria" w:ascii="Cambria"/>
        </w:rPr>
        <w:t xml:space="preserve">ljeno </w:t>
      </w:r>
      <w:r w:rsidR="00882476" w:rsidRPr="004D3300">
        <w:rPr>
          <w:rFonts w:cs="Arial" w:hAnsi="Cambria" w:ascii="Cambria"/>
        </w:rPr>
        <w:t xml:space="preserve">je </w:t>
      </w:r>
      <w:r w:rsidR="00F77C7E">
        <w:rPr>
          <w:rFonts w:cs="Arial" w:hAnsi="Cambria" w:ascii="Cambria"/>
        </w:rPr>
        <w:t>80</w:t>
      </w:r>
      <w:r w:rsidR="00526E3D">
        <w:rPr>
          <w:rFonts w:cs="Arial" w:hAnsi="Cambria" w:ascii="Cambria"/>
        </w:rPr>
        <w:t xml:space="preserve"> </w:t>
      </w:r>
      <w:r w:rsidRPr="004D3300">
        <w:rPr>
          <w:rFonts w:cs="Arial" w:hAnsi="Cambria" w:ascii="Cambria"/>
        </w:rPr>
        <w:t xml:space="preserve">prijava </w:t>
      </w:r>
      <w:r w:rsidR="007E085E" w:rsidRPr="004D3300">
        <w:rPr>
          <w:rFonts w:cs="Arial" w:hAnsi="Cambria" w:ascii="Cambria"/>
        </w:rPr>
        <w:t>tražbina vjerovnika stečajnog dužnika</w:t>
      </w:r>
      <w:r w:rsidR="00F77C7E">
        <w:rPr>
          <w:rFonts w:cs="Arial" w:hAnsi="Cambria" w:ascii="Cambria"/>
        </w:rPr>
        <w:t xml:space="preserve"> te je napravljena tablica potraživanja radnika.</w:t>
      </w:r>
    </w:p>
    <w:p w:rsidRDefault="003C0FC1" w:rsidP="007E085E" w:rsidR="003C0FC1">
      <w:pPr>
        <w:jc w:val="both"/>
        <w:rPr>
          <w:rFonts w:cs="Arial" w:hAnsi="Cambria" w:ascii="Cambria"/>
          <w:color w:val="C00000"/>
        </w:rPr>
      </w:pPr>
    </w:p>
    <w:p w:rsidRDefault="007E085E" w:rsidP="007E085E" w:rsidR="007E085E" w:rsidRPr="004D3300">
      <w:pPr>
        <w:spacing w:after="0"/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 xml:space="preserve">Ukupan iznos prijavljenih tražbina: </w:t>
      </w:r>
    </w:p>
    <w:p w:rsidRDefault="007E085E" w:rsidP="007E085E" w:rsidR="007E085E" w:rsidRPr="004D3300">
      <w:pPr>
        <w:jc w:val="both"/>
        <w:rPr>
          <w:rFonts w:cs="Arial" w:hAnsi="Cambria" w:ascii="Cambria"/>
          <w:i/>
        </w:rPr>
      </w:pP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</w:r>
      <w:r w:rsidRPr="004D3300">
        <w:rPr>
          <w:rFonts w:cs="Arial" w:hAnsi="Cambria" w:ascii="Cambria"/>
          <w:b/>
        </w:rPr>
        <w:tab/>
        <w:t xml:space="preserve">   </w:t>
      </w:r>
      <w:r w:rsidRPr="004D3300">
        <w:rPr>
          <w:rFonts w:cs="Arial" w:hAnsi="Cambria" w:ascii="Cambria"/>
          <w:i/>
        </w:rPr>
        <w:t xml:space="preserve">u kunama </w:t>
      </w:r>
    </w:p>
    <w:tbl>
      <w:tblPr>
        <w:tblW w:type="auto" w:w="0"/>
        <w:tblInd w:type="dxa" w:w="45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344"/>
        <w:gridCol w:w="1842"/>
        <w:gridCol w:w="1701"/>
        <w:gridCol w:w="1843"/>
      </w:tblGrid>
      <w:tr w:rsidTr="00F94BAA" w:rsidR="007E085E" w:rsidRPr="004D3300">
        <w:trPr>
          <w:trHeight w:val="329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085E" w:rsidP="00686EBC" w:rsidR="007E085E" w:rsidRPr="004D3300">
            <w:pPr>
              <w:spacing w:after="0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 xml:space="preserve"> 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686EBC" w:rsidR="007E085E" w:rsidRPr="004D3300">
            <w:pPr>
              <w:spacing w:after="0"/>
              <w:ind w:right="382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 xml:space="preserve">Prijavljeno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686EBC" w:rsidR="007E085E" w:rsidRPr="004D3300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 xml:space="preserve">Priznato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686EBC" w:rsidR="007E085E" w:rsidRPr="004D3300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 xml:space="preserve">Osporeno </w:t>
            </w:r>
          </w:p>
        </w:tc>
      </w:tr>
      <w:tr w:rsidTr="00F94BAA" w:rsidR="00A773B8" w:rsidRPr="004D3300">
        <w:trPr>
          <w:trHeight w:val="39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73B8" w:rsidP="00686EBC" w:rsidR="00A773B8" w:rsidRPr="004D3300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>I. viši isplatni red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7C7E" w:rsidP="00F77C7E" w:rsidR="00A773B8" w:rsidRPr="006E33E3">
            <w:pPr>
              <w:pStyle w:val="Bezproreda"/>
              <w:jc w:val="center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807</w:t>
            </w:r>
            <w:r w:rsidR="00A773B8" w:rsidRPr="006E33E3">
              <w:rPr>
                <w:rFonts w:cs="Arial" w:hAnsi="Cambria" w:ascii="Cambria"/>
              </w:rPr>
              <w:t>.</w:t>
            </w:r>
            <w:r>
              <w:rPr>
                <w:rFonts w:cs="Arial" w:hAnsi="Cambria" w:ascii="Cambria"/>
              </w:rPr>
              <w:t>924</w:t>
            </w:r>
            <w:r w:rsidR="00A773B8" w:rsidRPr="006E33E3">
              <w:rPr>
                <w:rFonts w:cs="Arial" w:hAnsi="Cambria" w:ascii="Cambria"/>
              </w:rPr>
              <w:t>,</w:t>
            </w:r>
            <w:r>
              <w:rPr>
                <w:rFonts w:cs="Arial" w:hAnsi="Cambria" w:ascii="Cambria"/>
              </w:rPr>
              <w:t>58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7C7E" w:rsidP="00F77C7E" w:rsidR="00A773B8" w:rsidRPr="006E33E3">
            <w:pPr>
              <w:pStyle w:val="Bezproreda"/>
              <w:jc w:val="center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746</w:t>
            </w:r>
            <w:r w:rsidR="00A773B8" w:rsidRPr="006E33E3">
              <w:rPr>
                <w:rFonts w:cs="Arial" w:hAnsi="Cambria" w:ascii="Cambria"/>
              </w:rPr>
              <w:t>.8</w:t>
            </w:r>
            <w:r>
              <w:rPr>
                <w:rFonts w:cs="Arial" w:hAnsi="Cambria" w:ascii="Cambria"/>
              </w:rPr>
              <w:t>51</w:t>
            </w:r>
            <w:r w:rsidR="00A773B8" w:rsidRPr="006E33E3">
              <w:rPr>
                <w:rFonts w:cs="Arial" w:hAnsi="Cambria" w:ascii="Cambria"/>
              </w:rPr>
              <w:t>,94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77C7E" w:rsidP="00F77C7E" w:rsidR="00A773B8" w:rsidRPr="006E33E3">
            <w:pPr>
              <w:spacing w:after="0"/>
              <w:jc w:val="center"/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61.072</w:t>
            </w:r>
            <w:r w:rsidR="00A773B8" w:rsidRPr="006E33E3">
              <w:rPr>
                <w:rFonts w:cs="Arial" w:hAnsi="Cambria" w:ascii="Cambria"/>
              </w:rPr>
              <w:t>,</w:t>
            </w:r>
            <w:r>
              <w:rPr>
                <w:rFonts w:cs="Arial" w:hAnsi="Cambria" w:ascii="Cambria"/>
              </w:rPr>
              <w:t>64</w:t>
            </w:r>
          </w:p>
        </w:tc>
      </w:tr>
      <w:tr w:rsidTr="006E33E3" w:rsidR="00A773B8" w:rsidRPr="004D3300">
        <w:trPr>
          <w:trHeight w:val="41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73B8" w:rsidP="00686EBC" w:rsidR="00A773B8" w:rsidRPr="004D3300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4D3300">
              <w:rPr>
                <w:rFonts w:cs="Arial" w:hAnsi="Cambria" w:ascii="Cambria"/>
              </w:rPr>
              <w:t>II. viši isplatni red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773B8" w:rsidP="00F77C7E" w:rsidR="00A773B8" w:rsidRPr="006E33E3">
            <w:pPr>
              <w:jc w:val="center"/>
              <w:rPr>
                <w:rFonts w:hAnsi="Cambria" w:ascii="Cambria"/>
                <w:color w:val="000000"/>
              </w:rPr>
            </w:pPr>
            <w:r w:rsidRPr="006E33E3">
              <w:rPr>
                <w:rFonts w:hAnsi="Cambria" w:ascii="Cambria"/>
                <w:color w:val="000000"/>
              </w:rPr>
              <w:t>2</w:t>
            </w:r>
            <w:r w:rsidR="00F77C7E">
              <w:rPr>
                <w:rFonts w:hAnsi="Cambria" w:ascii="Cambria"/>
                <w:color w:val="000000"/>
              </w:rPr>
              <w:t>1</w:t>
            </w:r>
            <w:r w:rsidRPr="006E33E3">
              <w:rPr>
                <w:rFonts w:hAnsi="Cambria" w:ascii="Cambria"/>
                <w:color w:val="000000"/>
              </w:rPr>
              <w:t>.</w:t>
            </w:r>
            <w:r w:rsidR="00F77C7E">
              <w:rPr>
                <w:rFonts w:hAnsi="Cambria" w:ascii="Cambria"/>
                <w:color w:val="000000"/>
              </w:rPr>
              <w:t>088.352</w:t>
            </w:r>
            <w:r w:rsidRPr="006E33E3">
              <w:rPr>
                <w:rFonts w:hAnsi="Cambria" w:ascii="Cambria"/>
                <w:color w:val="000000"/>
              </w:rPr>
              <w:t>,</w:t>
            </w:r>
            <w:r w:rsidR="00F77C7E">
              <w:rPr>
                <w:rFonts w:hAnsi="Cambria" w:ascii="Cambria"/>
                <w:color w:val="000000"/>
              </w:rPr>
              <w:t>3</w:t>
            </w:r>
            <w:r w:rsidRPr="006E33E3">
              <w:rPr>
                <w:rFonts w:hAnsi="Cambria" w:ascii="Cambria"/>
                <w:color w:val="000000"/>
              </w:rPr>
              <w:t>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F77C7E" w:rsidP="00F77C7E" w:rsidR="00A773B8" w:rsidRPr="006E33E3">
            <w:pPr>
              <w:jc w:val="center"/>
              <w:rPr>
                <w:rFonts w:hAnsi="Cambria" w:ascii="Cambria"/>
                <w:color w:val="000000"/>
              </w:rPr>
            </w:pPr>
            <w:r>
              <w:rPr>
                <w:rFonts w:hAnsi="Cambria" w:ascii="Cambria"/>
                <w:color w:val="000000"/>
              </w:rPr>
              <w:t>19</w:t>
            </w:r>
            <w:r w:rsidR="00A773B8" w:rsidRPr="006E33E3">
              <w:rPr>
                <w:rFonts w:hAnsi="Cambria" w:ascii="Cambria"/>
                <w:color w:val="000000"/>
              </w:rPr>
              <w:t>.</w:t>
            </w:r>
            <w:r>
              <w:rPr>
                <w:rFonts w:hAnsi="Cambria" w:ascii="Cambria"/>
                <w:color w:val="000000"/>
              </w:rPr>
              <w:t>929</w:t>
            </w:r>
            <w:r w:rsidR="00A773B8" w:rsidRPr="006E33E3">
              <w:rPr>
                <w:rFonts w:hAnsi="Cambria" w:ascii="Cambria"/>
                <w:color w:val="000000"/>
              </w:rPr>
              <w:t>.</w:t>
            </w:r>
            <w:r>
              <w:rPr>
                <w:rFonts w:hAnsi="Cambria" w:ascii="Cambria"/>
                <w:color w:val="000000"/>
              </w:rPr>
              <w:t>928</w:t>
            </w:r>
            <w:r w:rsidR="00A773B8" w:rsidRPr="006E33E3">
              <w:rPr>
                <w:rFonts w:hAnsi="Cambria" w:ascii="Cambria"/>
                <w:color w:val="000000"/>
              </w:rPr>
              <w:t>,</w:t>
            </w:r>
            <w:r>
              <w:rPr>
                <w:rFonts w:hAnsi="Cambria" w:ascii="Cambria"/>
                <w:color w:val="000000"/>
              </w:rPr>
              <w:t>21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773B8" w:rsidP="00F77C7E" w:rsidR="00A773B8" w:rsidRPr="006E33E3">
            <w:pPr>
              <w:jc w:val="center"/>
              <w:rPr>
                <w:rFonts w:hAnsi="Cambria" w:ascii="Cambria"/>
                <w:color w:val="000000"/>
              </w:rPr>
            </w:pPr>
            <w:r w:rsidRPr="006E33E3">
              <w:rPr>
                <w:rFonts w:hAnsi="Cambria" w:ascii="Cambria"/>
                <w:color w:val="000000"/>
              </w:rPr>
              <w:t>1.1</w:t>
            </w:r>
            <w:r w:rsidR="00F77C7E">
              <w:rPr>
                <w:rFonts w:hAnsi="Cambria" w:ascii="Cambria"/>
                <w:color w:val="000000"/>
              </w:rPr>
              <w:t>58</w:t>
            </w:r>
            <w:r w:rsidRPr="006E33E3">
              <w:rPr>
                <w:rFonts w:hAnsi="Cambria" w:ascii="Cambria"/>
                <w:color w:val="000000"/>
              </w:rPr>
              <w:t>.4</w:t>
            </w:r>
            <w:r w:rsidR="00F77C7E">
              <w:rPr>
                <w:rFonts w:hAnsi="Cambria" w:ascii="Cambria"/>
                <w:color w:val="000000"/>
              </w:rPr>
              <w:t>2</w:t>
            </w:r>
            <w:r w:rsidRPr="006E33E3">
              <w:rPr>
                <w:rFonts w:hAnsi="Cambria" w:ascii="Cambria"/>
                <w:color w:val="000000"/>
              </w:rPr>
              <w:t>4,</w:t>
            </w:r>
            <w:r w:rsidR="00F77C7E">
              <w:rPr>
                <w:rFonts w:hAnsi="Cambria" w:ascii="Cambria"/>
                <w:color w:val="000000"/>
              </w:rPr>
              <w:t>11</w:t>
            </w:r>
          </w:p>
        </w:tc>
      </w:tr>
      <w:tr w:rsidTr="006E33E3" w:rsidR="00A773B8" w:rsidRPr="004D3300">
        <w:trPr>
          <w:trHeight w:val="420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73B8" w:rsidP="00686EBC" w:rsidR="00A773B8" w:rsidRPr="004D3300">
            <w:pPr>
              <w:spacing w:after="0"/>
              <w:jc w:val="center"/>
              <w:rPr>
                <w:rFonts w:cs="Arial" w:eastAsia="Times New Roman" w:hAnsi="Cambria" w:ascii="Cambria"/>
                <w:b/>
              </w:rPr>
            </w:pPr>
            <w:r w:rsidRPr="004D3300">
              <w:rPr>
                <w:rFonts w:cs="Arial" w:hAnsi="Cambria" w:ascii="Cambria"/>
                <w:b/>
              </w:rPr>
              <w:t>Ukupno: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773B8" w:rsidP="00F77C7E" w:rsidR="00A773B8" w:rsidRPr="006E33E3">
            <w:pPr>
              <w:jc w:val="center"/>
              <w:rPr>
                <w:rFonts w:hAnsi="Cambria" w:ascii="Cambria"/>
                <w:color w:val="000000"/>
              </w:rPr>
            </w:pPr>
            <w:r w:rsidRPr="006E33E3">
              <w:rPr>
                <w:rFonts w:hAnsi="Cambria" w:ascii="Cambria"/>
                <w:color w:val="000000"/>
              </w:rPr>
              <w:t>2</w:t>
            </w:r>
            <w:r w:rsidR="00F77C7E">
              <w:rPr>
                <w:rFonts w:hAnsi="Cambria" w:ascii="Cambria"/>
                <w:color w:val="000000"/>
              </w:rPr>
              <w:t>1</w:t>
            </w:r>
            <w:r w:rsidRPr="006E33E3">
              <w:rPr>
                <w:rFonts w:hAnsi="Cambria" w:ascii="Cambria"/>
                <w:color w:val="000000"/>
              </w:rPr>
              <w:t>.</w:t>
            </w:r>
            <w:r w:rsidR="00F77C7E">
              <w:rPr>
                <w:rFonts w:hAnsi="Cambria" w:ascii="Cambria"/>
                <w:color w:val="000000"/>
              </w:rPr>
              <w:t>896</w:t>
            </w:r>
            <w:r w:rsidRPr="006E33E3">
              <w:rPr>
                <w:rFonts w:hAnsi="Cambria" w:ascii="Cambria"/>
                <w:color w:val="000000"/>
              </w:rPr>
              <w:t>.</w:t>
            </w:r>
            <w:r w:rsidR="00F77C7E">
              <w:rPr>
                <w:rFonts w:hAnsi="Cambria" w:ascii="Cambria"/>
                <w:color w:val="000000"/>
              </w:rPr>
              <w:t>276</w:t>
            </w:r>
            <w:r w:rsidRPr="006E33E3">
              <w:rPr>
                <w:rFonts w:hAnsi="Cambria" w:ascii="Cambria"/>
                <w:color w:val="000000"/>
              </w:rPr>
              <w:t>,</w:t>
            </w:r>
            <w:r w:rsidR="00F77C7E">
              <w:rPr>
                <w:rFonts w:hAnsi="Cambria" w:ascii="Cambria"/>
                <w:color w:val="000000"/>
              </w:rPr>
              <w:t>90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773B8" w:rsidP="00F77C7E" w:rsidR="00A773B8" w:rsidRPr="006E33E3">
            <w:pPr>
              <w:jc w:val="center"/>
              <w:rPr>
                <w:rFonts w:hAnsi="Cambria" w:ascii="Cambria"/>
                <w:color w:val="000000"/>
              </w:rPr>
            </w:pPr>
            <w:r w:rsidRPr="006E33E3">
              <w:rPr>
                <w:rFonts w:hAnsi="Cambria" w:ascii="Cambria"/>
                <w:color w:val="000000"/>
              </w:rPr>
              <w:t>2</w:t>
            </w:r>
            <w:r w:rsidR="00F77C7E">
              <w:rPr>
                <w:rFonts w:hAnsi="Cambria" w:ascii="Cambria"/>
                <w:color w:val="000000"/>
              </w:rPr>
              <w:t>0</w:t>
            </w:r>
            <w:r w:rsidRPr="006E33E3">
              <w:rPr>
                <w:rFonts w:hAnsi="Cambria" w:ascii="Cambria"/>
                <w:color w:val="000000"/>
              </w:rPr>
              <w:t>.</w:t>
            </w:r>
            <w:r w:rsidR="00F77C7E">
              <w:rPr>
                <w:rFonts w:hAnsi="Cambria" w:ascii="Cambria"/>
                <w:color w:val="000000"/>
              </w:rPr>
              <w:t>676</w:t>
            </w:r>
            <w:r w:rsidRPr="006E33E3">
              <w:rPr>
                <w:rFonts w:hAnsi="Cambria" w:ascii="Cambria"/>
                <w:color w:val="000000"/>
              </w:rPr>
              <w:t>.</w:t>
            </w:r>
            <w:r w:rsidR="00F77C7E">
              <w:rPr>
                <w:rFonts w:hAnsi="Cambria" w:ascii="Cambria"/>
                <w:color w:val="000000"/>
              </w:rPr>
              <w:t>780</w:t>
            </w:r>
            <w:r w:rsidRPr="006E33E3">
              <w:rPr>
                <w:rFonts w:hAnsi="Cambria" w:ascii="Cambria"/>
                <w:color w:val="000000"/>
              </w:rPr>
              <w:t>,</w:t>
            </w:r>
            <w:r w:rsidR="00F77C7E">
              <w:rPr>
                <w:rFonts w:hAnsi="Cambria" w:ascii="Cambria"/>
                <w:color w:val="000000"/>
              </w:rPr>
              <w:t>15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773B8" w:rsidP="00F77C7E" w:rsidR="00A773B8" w:rsidRPr="006E33E3">
            <w:pPr>
              <w:jc w:val="center"/>
              <w:rPr>
                <w:rFonts w:hAnsi="Cambria" w:ascii="Cambria"/>
                <w:color w:val="000000"/>
              </w:rPr>
            </w:pPr>
            <w:r w:rsidRPr="006E33E3">
              <w:rPr>
                <w:rFonts w:hAnsi="Cambria" w:ascii="Cambria"/>
                <w:color w:val="000000"/>
              </w:rPr>
              <w:t>1.</w:t>
            </w:r>
            <w:r w:rsidR="00F77C7E">
              <w:rPr>
                <w:rFonts w:hAnsi="Cambria" w:ascii="Cambria"/>
                <w:color w:val="000000"/>
              </w:rPr>
              <w:t>219</w:t>
            </w:r>
            <w:r w:rsidRPr="006E33E3">
              <w:rPr>
                <w:rFonts w:hAnsi="Cambria" w:ascii="Cambria"/>
                <w:color w:val="000000"/>
              </w:rPr>
              <w:t>.4</w:t>
            </w:r>
            <w:r w:rsidR="00F77C7E">
              <w:rPr>
                <w:rFonts w:hAnsi="Cambria" w:ascii="Cambria"/>
                <w:color w:val="000000"/>
              </w:rPr>
              <w:t>96</w:t>
            </w:r>
            <w:r w:rsidRPr="006E33E3">
              <w:rPr>
                <w:rFonts w:hAnsi="Cambria" w:ascii="Cambria"/>
                <w:color w:val="000000"/>
              </w:rPr>
              <w:t>,</w:t>
            </w:r>
            <w:r w:rsidR="00F77C7E">
              <w:rPr>
                <w:rFonts w:hAnsi="Cambria" w:ascii="Cambria"/>
                <w:color w:val="000000"/>
              </w:rPr>
              <w:t>75</w:t>
            </w:r>
          </w:p>
        </w:tc>
      </w:tr>
    </w:tbl>
    <w:p w:rsidRDefault="007E085E" w:rsidP="00EF64AC" w:rsidR="007E085E" w:rsidRPr="004D3300">
      <w:pPr>
        <w:jc w:val="both"/>
        <w:rPr>
          <w:rFonts w:cs="Arial" w:eastAsia="Times New Roman" w:hAnsi="Cambria" w:ascii="Cambria"/>
        </w:rPr>
      </w:pPr>
    </w:p>
    <w:p w:rsidRDefault="005252CF" w:rsidP="00EF64AC" w:rsidR="005252CF" w:rsidRPr="006E33E3">
      <w:pPr>
        <w:jc w:val="both"/>
        <w:rPr>
          <w:rFonts w:hAnsi="Cambria" w:ascii="Cambria"/>
          <w:color w:val="000000"/>
        </w:rPr>
      </w:pPr>
      <w:r w:rsidRPr="00A773B8">
        <w:rPr>
          <w:rFonts w:cs="Arial" w:eastAsia="Times New Roman" w:hAnsi="Cambria" w:ascii="Cambria"/>
        </w:rPr>
        <w:t>Osporene tražbine</w:t>
      </w:r>
      <w:r w:rsidR="00A773B8" w:rsidRPr="00A773B8">
        <w:rPr>
          <w:rFonts w:cs="Arial" w:eastAsia="Times New Roman" w:hAnsi="Cambria" w:ascii="Cambria"/>
        </w:rPr>
        <w:t xml:space="preserve"> </w:t>
      </w:r>
      <w:r w:rsidR="00A773B8">
        <w:rPr>
          <w:rFonts w:cs="Arial" w:eastAsia="Times New Roman" w:hAnsi="Cambria" w:ascii="Cambria"/>
        </w:rPr>
        <w:t>su:</w:t>
      </w:r>
      <w:r w:rsidR="00A773B8" w:rsidRPr="006E33E3">
        <w:rPr>
          <w:rFonts w:hAnsi="Cambria" w:ascii="Cambria"/>
          <w:color w:val="000000"/>
        </w:rPr>
        <w:t xml:space="preserve"> </w:t>
      </w:r>
    </w:p>
    <w:p w:rsidRDefault="00A773B8" w:rsidP="00526E3D" w:rsidR="00A773B8" w:rsidRPr="00526E3D">
      <w:pPr>
        <w:spacing w:after="0"/>
        <w:jc w:val="both"/>
        <w:rPr>
          <w:rFonts w:hAnsi="Cambria" w:ascii="Cambria"/>
        </w:rPr>
      </w:pPr>
      <w:r w:rsidRPr="00526E3D">
        <w:rPr>
          <w:rFonts w:cs="Arial" w:hAnsi="Cambria" w:ascii="Cambria"/>
          <w:b/>
        </w:rPr>
        <w:t xml:space="preserve">Tražbina broj </w:t>
      </w:r>
      <w:r w:rsidR="00F77C7E">
        <w:rPr>
          <w:rFonts w:cs="Arial" w:hAnsi="Cambria" w:ascii="Cambria"/>
          <w:b/>
        </w:rPr>
        <w:t>32</w:t>
      </w:r>
      <w:r w:rsidR="0000107A">
        <w:rPr>
          <w:rFonts w:cs="Arial" w:hAnsi="Cambria" w:ascii="Cambria"/>
          <w:b/>
        </w:rPr>
        <w:t xml:space="preserve">, vjerovnik Claudio Antonio Prekalj </w:t>
      </w:r>
      <w:r w:rsidRPr="00526E3D">
        <w:rPr>
          <w:rFonts w:cs="Arial" w:hAnsi="Cambria" w:ascii="Cambria"/>
        </w:rPr>
        <w:t xml:space="preserve">osporeni iznos tražbine </w:t>
      </w:r>
      <w:r w:rsidR="0000107A">
        <w:rPr>
          <w:rFonts w:cs="Arial" w:hAnsi="Cambria" w:ascii="Cambria"/>
        </w:rPr>
        <w:t>6</w:t>
      </w:r>
      <w:r w:rsidRPr="00526E3D">
        <w:rPr>
          <w:rFonts w:cs="Arial" w:hAnsi="Cambria" w:ascii="Cambria"/>
        </w:rPr>
        <w:t>1.</w:t>
      </w:r>
      <w:r w:rsidR="0000107A">
        <w:rPr>
          <w:rFonts w:cs="Arial" w:hAnsi="Cambria" w:ascii="Cambria"/>
        </w:rPr>
        <w:t>072</w:t>
      </w:r>
      <w:r w:rsidRPr="00526E3D">
        <w:rPr>
          <w:rFonts w:cs="Arial" w:hAnsi="Cambria" w:ascii="Cambria"/>
        </w:rPr>
        <w:t>,</w:t>
      </w:r>
      <w:r w:rsidR="0000107A">
        <w:rPr>
          <w:rFonts w:cs="Arial" w:hAnsi="Cambria" w:ascii="Cambria"/>
        </w:rPr>
        <w:t>64</w:t>
      </w:r>
      <w:r w:rsidRPr="00526E3D">
        <w:rPr>
          <w:rFonts w:cs="Arial" w:hAnsi="Cambria" w:ascii="Cambria"/>
        </w:rPr>
        <w:t xml:space="preserve"> kn </w:t>
      </w:r>
      <w:r w:rsidR="0000107A">
        <w:rPr>
          <w:rFonts w:cs="Arial" w:hAnsi="Cambria" w:ascii="Cambria"/>
        </w:rPr>
        <w:t>jer je u tijeku rdni spor pred Općinskim sudom u Puli, posl br. Pr-58/18</w:t>
      </w:r>
      <w:r w:rsidRPr="00526E3D">
        <w:rPr>
          <w:rFonts w:cs="Arial" w:hAnsi="Cambria" w:ascii="Cambria"/>
        </w:rPr>
        <w:t xml:space="preserve">. </w:t>
      </w:r>
    </w:p>
    <w:p w:rsidRDefault="00A773B8" w:rsidP="0000107A" w:rsidR="0000107A" w:rsidRPr="00526E3D">
      <w:pPr>
        <w:spacing w:after="0"/>
        <w:jc w:val="both"/>
        <w:rPr>
          <w:rFonts w:cs="Arial" w:hAnsi="Cambria" w:ascii="Cambria"/>
        </w:rPr>
      </w:pPr>
      <w:r w:rsidRPr="00526E3D">
        <w:rPr>
          <w:rFonts w:cs="Arial" w:hAnsi="Cambria" w:ascii="Cambria"/>
          <w:b/>
        </w:rPr>
        <w:t xml:space="preserve">Tražbina broj </w:t>
      </w:r>
      <w:r w:rsidR="0000107A">
        <w:rPr>
          <w:rFonts w:cs="Arial" w:hAnsi="Cambria" w:ascii="Cambria"/>
          <w:b/>
        </w:rPr>
        <w:t>55</w:t>
      </w:r>
      <w:r w:rsidRPr="00526E3D">
        <w:rPr>
          <w:rFonts w:cs="Arial" w:hAnsi="Cambria" w:ascii="Cambria"/>
          <w:b/>
        </w:rPr>
        <w:t xml:space="preserve">, vjerovnik </w:t>
      </w:r>
      <w:r w:rsidR="0000107A">
        <w:rPr>
          <w:rFonts w:cs="Arial" w:hAnsi="Cambria" w:ascii="Cambria"/>
          <w:b/>
        </w:rPr>
        <w:t xml:space="preserve">PORSCHE INTER AUTO d.o.o. </w:t>
      </w:r>
      <w:r w:rsidR="0000107A" w:rsidRPr="0000107A">
        <w:rPr>
          <w:rFonts w:cs="Arial" w:hAnsi="Cambria" w:ascii="Cambria"/>
        </w:rPr>
        <w:t>o</w:t>
      </w:r>
      <w:r w:rsidRPr="0000107A">
        <w:rPr>
          <w:rFonts w:cs="Arial" w:hAnsi="Cambria" w:ascii="Cambria"/>
        </w:rPr>
        <w:t>sp</w:t>
      </w:r>
      <w:r w:rsidR="0000107A">
        <w:rPr>
          <w:rFonts w:cs="Arial" w:hAnsi="Cambria" w:ascii="Cambria"/>
        </w:rPr>
        <w:t xml:space="preserve">oreni iznos tražbine 1.158.424,11 kn jer je u tijeku spor pred Trgovačkim sudom u Zagrebu, broj Povrv-518/19. </w:t>
      </w:r>
    </w:p>
    <w:p w:rsidRDefault="00A773B8" w:rsidP="00EF64AC" w:rsidR="00A773B8" w:rsidRPr="006E33E3">
      <w:pPr>
        <w:jc w:val="both"/>
        <w:rPr>
          <w:rFonts w:cs="Arial" w:eastAsia="Times New Roman" w:hAnsi="Cambria" w:ascii="Cambria"/>
        </w:rPr>
      </w:pPr>
    </w:p>
    <w:p w:rsidRDefault="003C0FC1" w:rsidP="00EF64AC" w:rsidR="003C0FC1">
      <w:pPr>
        <w:jc w:val="both"/>
        <w:rPr>
          <w:rFonts w:cs="Arial" w:eastAsia="Times New Roman" w:hAnsi="Cambria" w:ascii="Cambria"/>
        </w:rPr>
      </w:pPr>
    </w:p>
    <w:p w:rsidRDefault="0000107A" w:rsidP="00EF64AC" w:rsidR="0000107A">
      <w:pPr>
        <w:jc w:val="both"/>
        <w:rPr>
          <w:rFonts w:cs="Arial" w:eastAsia="Times New Roman" w:hAnsi="Cambria" w:ascii="Cambria"/>
        </w:rPr>
      </w:pPr>
    </w:p>
    <w:p w:rsidRDefault="00845A52" w:rsidP="00845A52" w:rsidR="00845A52" w:rsidRPr="004D3300">
      <w:pPr>
        <w:jc w:val="both"/>
        <w:rPr>
          <w:rFonts w:hAnsi="Cambria" w:ascii="Cambria"/>
          <w:b/>
        </w:rPr>
      </w:pPr>
      <w:r w:rsidRPr="004D3300">
        <w:rPr>
          <w:rFonts w:hAnsi="Cambria" w:ascii="Cambria"/>
          <w:b/>
        </w:rPr>
        <w:lastRenderedPageBreak/>
        <w:t>2.2. FINANCIJSKO IZVJEŠĆE</w:t>
      </w:r>
    </w:p>
    <w:p w:rsidRDefault="00845A52" w:rsidP="00845A52" w:rsidR="00845A52" w:rsidRPr="004D3300">
      <w:pPr>
        <w:jc w:val="both"/>
        <w:rPr>
          <w:rFonts w:hAnsi="Cambria" w:ascii="Cambria"/>
          <w:b/>
        </w:rPr>
      </w:pPr>
    </w:p>
    <w:p w:rsidRDefault="005B5305" w:rsidP="005B5305" w:rsidR="005B5305" w:rsidRPr="004D3300">
      <w:pPr>
        <w:ind w:left="426"/>
        <w:jc w:val="both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 xml:space="preserve">1. Priliv od </w:t>
      </w:r>
      <w:r w:rsidR="00B6658C" w:rsidRPr="004D3300">
        <w:rPr>
          <w:rFonts w:cs="Arial" w:hAnsi="Cambria" w:ascii="Cambria"/>
          <w:b/>
        </w:rPr>
        <w:t>1</w:t>
      </w:r>
      <w:r w:rsidR="002A268E">
        <w:rPr>
          <w:rFonts w:cs="Arial" w:hAnsi="Cambria" w:ascii="Cambria"/>
          <w:b/>
        </w:rPr>
        <w:t>4</w:t>
      </w:r>
      <w:r w:rsidRPr="004D3300">
        <w:rPr>
          <w:rFonts w:cs="Arial" w:hAnsi="Cambria" w:ascii="Cambria"/>
          <w:b/>
        </w:rPr>
        <w:t>.</w:t>
      </w:r>
      <w:r w:rsidR="00B6658C" w:rsidRPr="004D3300">
        <w:rPr>
          <w:rFonts w:cs="Arial" w:hAnsi="Cambria" w:ascii="Cambria"/>
          <w:b/>
        </w:rPr>
        <w:t>1</w:t>
      </w:r>
      <w:r w:rsidR="002A268E">
        <w:rPr>
          <w:rFonts w:cs="Arial" w:hAnsi="Cambria" w:ascii="Cambria"/>
          <w:b/>
        </w:rPr>
        <w:t>1</w:t>
      </w:r>
      <w:r w:rsidRPr="004D3300">
        <w:rPr>
          <w:rFonts w:cs="Arial" w:hAnsi="Cambria" w:ascii="Cambria"/>
          <w:b/>
        </w:rPr>
        <w:t xml:space="preserve">.2016.g. do </w:t>
      </w:r>
      <w:r w:rsidR="00AC44EC">
        <w:rPr>
          <w:rFonts w:cs="Arial" w:hAnsi="Cambria" w:ascii="Cambria"/>
          <w:b/>
        </w:rPr>
        <w:t>20</w:t>
      </w:r>
      <w:r w:rsidR="0007459B" w:rsidRPr="004D3300">
        <w:rPr>
          <w:rFonts w:cs="Arial" w:hAnsi="Cambria" w:ascii="Cambria"/>
          <w:b/>
        </w:rPr>
        <w:t>.</w:t>
      </w:r>
      <w:r w:rsidR="00B6658C" w:rsidRPr="004D3300">
        <w:rPr>
          <w:rFonts w:cs="Arial" w:hAnsi="Cambria" w:ascii="Cambria"/>
          <w:b/>
        </w:rPr>
        <w:t>01</w:t>
      </w:r>
      <w:r w:rsidR="0007459B" w:rsidRPr="004D3300">
        <w:rPr>
          <w:rFonts w:cs="Arial" w:hAnsi="Cambria" w:ascii="Cambria"/>
          <w:b/>
        </w:rPr>
        <w:t>.201</w:t>
      </w:r>
      <w:r w:rsidR="00B6658C" w:rsidRPr="004D3300">
        <w:rPr>
          <w:rFonts w:cs="Arial" w:hAnsi="Cambria" w:ascii="Cambria"/>
          <w:b/>
        </w:rPr>
        <w:t>7</w:t>
      </w:r>
      <w:r w:rsidRPr="004D3300">
        <w:rPr>
          <w:rFonts w:cs="Arial" w:hAnsi="Cambria" w:ascii="Cambria"/>
          <w:b/>
        </w:rPr>
        <w:t>.g.</w:t>
      </w:r>
    </w:p>
    <w:p w:rsidRDefault="00AC44EC" w:rsidP="005B5305" w:rsidR="00AC44EC" w:rsidRPr="00AC44EC">
      <w:pPr>
        <w:jc w:val="both"/>
        <w:rPr>
          <w:rFonts w:cs="Arial" w:hAnsi="Cambria" w:ascii="Cambria"/>
        </w:rPr>
      </w:pPr>
      <w:r w:rsidRPr="00AC44EC">
        <w:rPr>
          <w:rFonts w:cs="Arial" w:hAnsi="Cambria" w:ascii="Cambria"/>
        </w:rPr>
        <w:t>U ovom izvještajnom razdoblju nije bilo priliva sredstava na račun.</w:t>
      </w:r>
    </w:p>
    <w:p w:rsidRDefault="00AC44EC" w:rsidP="005B5305" w:rsidR="00AC44EC">
      <w:pPr>
        <w:ind w:left="426"/>
        <w:jc w:val="both"/>
        <w:rPr>
          <w:rFonts w:cs="Arial" w:hAnsi="Cambria" w:ascii="Cambria"/>
          <w:b/>
        </w:rPr>
      </w:pPr>
    </w:p>
    <w:p w:rsidRDefault="005B5305" w:rsidP="00B93ABD" w:rsidR="00AC44EC" w:rsidRPr="004D3300">
      <w:pPr>
        <w:ind w:left="426"/>
        <w:jc w:val="both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 xml:space="preserve">2. Odliv od </w:t>
      </w:r>
      <w:r w:rsidR="00B6658C" w:rsidRPr="004D3300">
        <w:rPr>
          <w:rFonts w:cs="Arial" w:hAnsi="Cambria" w:ascii="Cambria"/>
          <w:b/>
        </w:rPr>
        <w:t>1</w:t>
      </w:r>
      <w:r w:rsidR="002A268E">
        <w:rPr>
          <w:rFonts w:cs="Arial" w:hAnsi="Cambria" w:ascii="Cambria"/>
          <w:b/>
        </w:rPr>
        <w:t>4</w:t>
      </w:r>
      <w:r w:rsidR="0042108F" w:rsidRPr="004D3300">
        <w:rPr>
          <w:rFonts w:cs="Arial" w:hAnsi="Cambria" w:ascii="Cambria"/>
          <w:b/>
        </w:rPr>
        <w:t>.</w:t>
      </w:r>
      <w:r w:rsidR="00B6658C" w:rsidRPr="004D3300">
        <w:rPr>
          <w:rFonts w:cs="Arial" w:hAnsi="Cambria" w:ascii="Cambria"/>
          <w:b/>
        </w:rPr>
        <w:t>1</w:t>
      </w:r>
      <w:r w:rsidR="002A268E">
        <w:rPr>
          <w:rFonts w:cs="Arial" w:hAnsi="Cambria" w:ascii="Cambria"/>
          <w:b/>
        </w:rPr>
        <w:t>1</w:t>
      </w:r>
      <w:r w:rsidR="0042108F" w:rsidRPr="004D3300">
        <w:rPr>
          <w:rFonts w:cs="Arial" w:hAnsi="Cambria" w:ascii="Cambria"/>
          <w:b/>
        </w:rPr>
        <w:t>.201</w:t>
      </w:r>
      <w:r w:rsidR="003515AD" w:rsidRPr="004D3300">
        <w:rPr>
          <w:rFonts w:cs="Arial" w:hAnsi="Cambria" w:ascii="Cambria"/>
          <w:b/>
        </w:rPr>
        <w:t>6</w:t>
      </w:r>
      <w:r w:rsidRPr="004D3300">
        <w:rPr>
          <w:rFonts w:cs="Arial" w:hAnsi="Cambria" w:ascii="Cambria"/>
          <w:b/>
        </w:rPr>
        <w:t xml:space="preserve">.g. do </w:t>
      </w:r>
      <w:r w:rsidR="00AC44EC">
        <w:rPr>
          <w:rFonts w:cs="Arial" w:hAnsi="Cambria" w:ascii="Cambria"/>
          <w:b/>
        </w:rPr>
        <w:t>20</w:t>
      </w:r>
      <w:r w:rsidR="00706AB0" w:rsidRPr="004D3300">
        <w:rPr>
          <w:rFonts w:cs="Arial" w:hAnsi="Cambria" w:ascii="Cambria"/>
          <w:b/>
        </w:rPr>
        <w:t>.</w:t>
      </w:r>
      <w:r w:rsidR="00B6658C" w:rsidRPr="004D3300">
        <w:rPr>
          <w:rFonts w:cs="Arial" w:hAnsi="Cambria" w:ascii="Cambria"/>
          <w:b/>
        </w:rPr>
        <w:t>01</w:t>
      </w:r>
      <w:r w:rsidR="00706AB0" w:rsidRPr="004D3300">
        <w:rPr>
          <w:rFonts w:cs="Arial" w:hAnsi="Cambria" w:ascii="Cambria"/>
          <w:b/>
        </w:rPr>
        <w:t>.201</w:t>
      </w:r>
      <w:r w:rsidR="00B6658C" w:rsidRPr="004D3300">
        <w:rPr>
          <w:rFonts w:cs="Arial" w:hAnsi="Cambria" w:ascii="Cambria"/>
          <w:b/>
        </w:rPr>
        <w:t>7</w:t>
      </w:r>
      <w:r w:rsidRPr="004D3300">
        <w:rPr>
          <w:rFonts w:cs="Arial" w:hAnsi="Cambria" w:ascii="Cambria"/>
          <w:b/>
        </w:rPr>
        <w:t>.g.</w:t>
      </w:r>
    </w:p>
    <w:p w:rsidRDefault="00AC44EC" w:rsidP="00B93ABD" w:rsidR="00AC44EC" w:rsidRPr="00AC44EC">
      <w:pPr>
        <w:spacing w:lineRule="auto" w:line="360"/>
        <w:jc w:val="both"/>
        <w:rPr>
          <w:rFonts w:cs="Arial" w:hAnsi="Cambria" w:ascii="Cambria"/>
        </w:rPr>
      </w:pPr>
      <w:r w:rsidRPr="00AC44EC">
        <w:rPr>
          <w:rFonts w:cs="Arial" w:hAnsi="Cambria" w:ascii="Cambria"/>
        </w:rPr>
        <w:t xml:space="preserve">U ovom izvještajnom razdoblju nije bilo </w:t>
      </w:r>
      <w:r>
        <w:rPr>
          <w:rFonts w:cs="Arial" w:hAnsi="Cambria" w:ascii="Cambria"/>
        </w:rPr>
        <w:t>odliva</w:t>
      </w:r>
      <w:r w:rsidRPr="00AC44EC">
        <w:rPr>
          <w:rFonts w:cs="Arial" w:hAnsi="Cambria" w:ascii="Cambria"/>
        </w:rPr>
        <w:t xml:space="preserve"> sredstava </w:t>
      </w:r>
      <w:r>
        <w:rPr>
          <w:rFonts w:cs="Arial" w:hAnsi="Cambria" w:ascii="Cambria"/>
        </w:rPr>
        <w:t>s</w:t>
      </w:r>
      <w:r w:rsidRPr="00AC44EC">
        <w:rPr>
          <w:rFonts w:cs="Arial" w:hAnsi="Cambria" w:ascii="Cambria"/>
        </w:rPr>
        <w:t>a račun</w:t>
      </w:r>
      <w:r>
        <w:rPr>
          <w:rFonts w:cs="Arial" w:hAnsi="Cambria" w:ascii="Cambria"/>
        </w:rPr>
        <w:t>a</w:t>
      </w:r>
      <w:r w:rsidRPr="00AC44EC">
        <w:rPr>
          <w:rFonts w:cs="Arial" w:hAnsi="Cambria" w:ascii="Cambria"/>
        </w:rPr>
        <w:t>.</w:t>
      </w:r>
    </w:p>
    <w:p w:rsidRDefault="00AC44EC" w:rsidP="00AC44EC" w:rsidR="00AC44EC" w:rsidRPr="00AC44EC">
      <w:pPr>
        <w:pStyle w:val="Odlomakpopisa"/>
        <w:ind w:left="0"/>
        <w:rPr>
          <w:rFonts w:cs="Arial" w:hAnsi="Cambria" w:ascii="Cambria"/>
          <w:sz w:val="22"/>
          <w:szCs w:val="22"/>
        </w:rPr>
      </w:pPr>
      <w:r w:rsidRPr="00AC44EC">
        <w:rPr>
          <w:rFonts w:cs="Arial" w:hAnsi="Cambria" w:ascii="Cambria"/>
          <w:sz w:val="22"/>
          <w:szCs w:val="22"/>
        </w:rPr>
        <w:t xml:space="preserve">Saldo na dan </w:t>
      </w:r>
      <w:r>
        <w:rPr>
          <w:rFonts w:cs="Arial" w:hAnsi="Cambria" w:ascii="Cambria"/>
          <w:sz w:val="22"/>
          <w:szCs w:val="22"/>
        </w:rPr>
        <w:t>20</w:t>
      </w:r>
      <w:r w:rsidRPr="00AC44EC">
        <w:rPr>
          <w:rFonts w:cs="Arial" w:hAnsi="Cambria" w:ascii="Cambria"/>
          <w:sz w:val="22"/>
          <w:szCs w:val="22"/>
        </w:rPr>
        <w:t xml:space="preserve">.01.2017.g.              </w:t>
      </w:r>
      <w:r>
        <w:rPr>
          <w:rFonts w:cs="Arial" w:hAnsi="Cambria" w:ascii="Cambria"/>
          <w:sz w:val="22"/>
          <w:szCs w:val="22"/>
        </w:rPr>
        <w:t>0,00</w:t>
      </w:r>
      <w:r w:rsidRPr="00AC44EC">
        <w:rPr>
          <w:rFonts w:cs="Arial" w:hAnsi="Cambria" w:ascii="Cambria"/>
          <w:sz w:val="22"/>
          <w:szCs w:val="22"/>
        </w:rPr>
        <w:t xml:space="preserve"> kn</w:t>
      </w:r>
    </w:p>
    <w:p w:rsidRDefault="00AC44EC" w:rsidP="005B5305" w:rsidR="00AC44EC">
      <w:pPr>
        <w:ind w:left="1440"/>
        <w:jc w:val="both"/>
        <w:rPr>
          <w:rFonts w:cs="Arial" w:hAnsi="Cambria" w:ascii="Cambria"/>
          <w:b/>
        </w:rPr>
      </w:pPr>
    </w:p>
    <w:p w:rsidRDefault="00AC44EC" w:rsidP="00AC44EC" w:rsidR="00AC44EC" w:rsidRPr="004D3300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  <w:r w:rsidRPr="004D3300">
        <w:rPr>
          <w:rFonts w:hAnsi="Cambria" w:ascii="Cambria"/>
          <w:b/>
          <w:sz w:val="22"/>
          <w:szCs w:val="22"/>
        </w:rPr>
        <w:t>3.  Dospjeli nepodmireni troškovi od ot</w:t>
      </w:r>
      <w:r w:rsidR="002A268E">
        <w:rPr>
          <w:rFonts w:hAnsi="Cambria" w:ascii="Cambria"/>
          <w:b/>
          <w:sz w:val="22"/>
          <w:szCs w:val="22"/>
        </w:rPr>
        <w:t>varanja stečajnog postupka</w:t>
      </w:r>
      <w:r w:rsidR="00D05EC6">
        <w:rPr>
          <w:rFonts w:hAnsi="Cambria" w:ascii="Cambria"/>
          <w:b/>
          <w:sz w:val="22"/>
          <w:szCs w:val="22"/>
        </w:rPr>
        <w:t xml:space="preserve"> do 30.04.2019.</w:t>
      </w:r>
    </w:p>
    <w:p w:rsidRDefault="00AC44EC" w:rsidP="00AC44EC" w:rsidR="00AC44EC" w:rsidRPr="004D3300">
      <w:pPr>
        <w:pStyle w:val="Odlomakpopisa"/>
        <w:ind w:left="0"/>
        <w:contextualSpacing/>
        <w:rPr>
          <w:rFonts w:hAnsi="Cambria" w:ascii="Cambria"/>
          <w:sz w:val="22"/>
          <w:szCs w:val="22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418"/>
      </w:tblGrid>
      <w:tr w:rsidTr="0072125E" w:rsidR="00AC44EC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AC44EC" w:rsidP="0072125E" w:rsidR="00AC44EC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161"/>
            <w:tcBorders>
              <w:bottom w:space="0" w:sz="4" w:color="auto" w:val="single"/>
            </w:tcBorders>
          </w:tcPr>
          <w:p w:rsidRDefault="00AC44EC" w:rsidP="0072125E" w:rsidR="00AC44EC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AC44EC" w:rsidP="0072125E" w:rsidR="00AC44EC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422970" w:rsidR="00422970" w:rsidRPr="004D3300">
        <w:trPr>
          <w:trHeight w:val="215"/>
        </w:trPr>
        <w:tc>
          <w:tcPr>
            <w:tcW w:type="dxa" w:w="460"/>
          </w:tcPr>
          <w:p w:rsidRDefault="00422970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</w:p>
        </w:tc>
        <w:tc>
          <w:tcPr>
            <w:tcW w:type="dxa" w:w="7161"/>
            <w:vAlign w:val="bottom"/>
          </w:tcPr>
          <w:p w:rsidRDefault="00422970" w:rsidP="00B93ABD" w:rsidR="00422970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- bankarska naknada</w:t>
            </w:r>
            <w:r>
              <w:rPr>
                <w:rFonts w:hAnsi="Cambria" w:ascii="Cambria"/>
              </w:rPr>
              <w:t xml:space="preserve">                                                                                       cca</w:t>
            </w:r>
          </w:p>
        </w:tc>
        <w:tc>
          <w:tcPr>
            <w:tcW w:type="dxa" w:w="1418"/>
          </w:tcPr>
          <w:p w:rsidRDefault="00D05EC6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</w:t>
            </w:r>
            <w:r w:rsidR="00422970">
              <w:rPr>
                <w:rFonts w:cs="Calibri" w:hAnsi="Cambria" w:ascii="Cambria"/>
              </w:rPr>
              <w:t>0,00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422970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</w:p>
        </w:tc>
        <w:tc>
          <w:tcPr>
            <w:tcW w:type="dxa" w:w="7161"/>
          </w:tcPr>
          <w:p w:rsidRDefault="00422970" w:rsidP="0072125E" w:rsidR="00422970" w:rsidRPr="004D3300">
            <w:pPr>
              <w:spacing w:after="0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- </w:t>
            </w:r>
            <w:r w:rsidRPr="004D3300">
              <w:rPr>
                <w:rFonts w:cs="Calibri" w:hAnsi="Cambria" w:ascii="Cambria"/>
              </w:rPr>
              <w:t>izrada pečata – posudba st. upraviteljice</w:t>
            </w:r>
          </w:p>
        </w:tc>
        <w:tc>
          <w:tcPr>
            <w:tcW w:type="dxa" w:w="1418"/>
          </w:tcPr>
          <w:p w:rsidRDefault="00422970" w:rsidP="00D05EC6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  <w:r w:rsidR="00D05EC6">
              <w:rPr>
                <w:rFonts w:cs="Calibri" w:hAnsi="Cambria" w:ascii="Cambria"/>
              </w:rPr>
              <w:t>4</w:t>
            </w:r>
            <w:r>
              <w:rPr>
                <w:rFonts w:cs="Calibri" w:hAnsi="Cambria" w:ascii="Cambria"/>
              </w:rPr>
              <w:t>9,00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422970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161"/>
          </w:tcPr>
          <w:p w:rsidRDefault="00D05EC6" w:rsidP="00422970" w:rsidR="00422970" w:rsidRPr="004D3300">
            <w:pPr>
              <w:spacing w:after="0"/>
              <w:rPr>
                <w:rFonts w:hAnsi="Cambria" w:ascii="Cambria"/>
              </w:rPr>
            </w:pPr>
            <w:r w:rsidRPr="00D05EC6">
              <w:rPr>
                <w:rFonts w:hAnsi="Cambria" w:ascii="Cambria"/>
              </w:rPr>
              <w:t>- poštarina - posudba st. upraviteljice</w:t>
            </w:r>
          </w:p>
        </w:tc>
        <w:tc>
          <w:tcPr>
            <w:tcW w:type="dxa" w:w="1418"/>
          </w:tcPr>
          <w:p w:rsidRDefault="00D05EC6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57,50</w:t>
            </w:r>
          </w:p>
        </w:tc>
      </w:tr>
      <w:tr w:rsidTr="0072125E" w:rsidR="00D05EC6" w:rsidRPr="004D3300">
        <w:tc>
          <w:tcPr>
            <w:tcW w:type="dxa" w:w="460"/>
          </w:tcPr>
          <w:p w:rsidRDefault="00D05EC6" w:rsidP="0072125E" w:rsidR="00D05EC6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161"/>
          </w:tcPr>
          <w:p w:rsidRDefault="00D05EC6" w:rsidP="00D05EC6" w:rsidR="00D05EC6" w:rsidRPr="00E7495C">
            <w:r w:rsidRPr="00E7495C">
              <w:t xml:space="preserve">- knjigovodstvene usluge bruto 1.000,00 kn/mj. </w:t>
            </w:r>
          </w:p>
        </w:tc>
        <w:tc>
          <w:tcPr>
            <w:tcW w:type="dxa" w:w="1418"/>
          </w:tcPr>
          <w:p w:rsidRDefault="00D05EC6" w:rsidP="00D05EC6" w:rsidR="00D05EC6" w:rsidRPr="002F191B">
            <w:pPr>
              <w:jc w:val="right"/>
              <w:rPr>
                <w:rFonts w:hAnsi="Cambria" w:ascii="Cambria"/>
              </w:rPr>
            </w:pPr>
            <w:r w:rsidRPr="002F191B">
              <w:rPr>
                <w:rFonts w:hAnsi="Cambria" w:ascii="Cambria"/>
              </w:rPr>
              <w:t xml:space="preserve">       2.500,00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422970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161"/>
          </w:tcPr>
          <w:p w:rsidRDefault="00D05EC6" w:rsidP="00D05EC6" w:rsidR="00422970" w:rsidRPr="004D3300">
            <w:pPr>
              <w:spacing w:after="0"/>
              <w:rPr>
                <w:rFonts w:hAnsi="Cambria" w:ascii="Cambria"/>
              </w:rPr>
            </w:pPr>
            <w:r w:rsidRPr="00D05EC6">
              <w:rPr>
                <w:rFonts w:hAnsi="Cambria" w:ascii="Cambria"/>
              </w:rPr>
              <w:t xml:space="preserve">- uredski materijal </w:t>
            </w:r>
            <w:r>
              <w:rPr>
                <w:rFonts w:hAnsi="Cambria" w:ascii="Cambria"/>
              </w:rPr>
              <w:t>1</w:t>
            </w:r>
            <w:r w:rsidRPr="00D05EC6">
              <w:rPr>
                <w:rFonts w:hAnsi="Cambria" w:ascii="Cambria"/>
              </w:rPr>
              <w:t>00,00 kn mjesečno</w:t>
            </w:r>
          </w:p>
        </w:tc>
        <w:tc>
          <w:tcPr>
            <w:tcW w:type="dxa" w:w="1418"/>
          </w:tcPr>
          <w:p w:rsidRDefault="00D05EC6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250,00</w:t>
            </w:r>
          </w:p>
        </w:tc>
      </w:tr>
      <w:tr w:rsidTr="0072125E" w:rsidR="00422970" w:rsidRPr="004D3300">
        <w:tc>
          <w:tcPr>
            <w:tcW w:type="dxa" w:w="460"/>
          </w:tcPr>
          <w:p w:rsidRDefault="00422970" w:rsidP="0072125E" w:rsidR="00422970" w:rsidRPr="004D330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</w:t>
            </w:r>
          </w:p>
        </w:tc>
        <w:tc>
          <w:tcPr>
            <w:tcW w:type="dxa" w:w="7161"/>
          </w:tcPr>
          <w:p w:rsidRDefault="00D05EC6" w:rsidP="00D05EC6" w:rsidR="00422970" w:rsidRPr="004D3300">
            <w:pPr>
              <w:spacing w:after="0"/>
              <w:rPr>
                <w:rFonts w:cs="Calibri" w:hAnsi="Cambria" w:ascii="Cambria"/>
              </w:rPr>
            </w:pPr>
            <w:r w:rsidRPr="00D05EC6">
              <w:rPr>
                <w:rFonts w:cs="Calibri" w:hAnsi="Cambria" w:ascii="Cambria"/>
              </w:rPr>
              <w:t>- plaća za otkazni rok  (</w:t>
            </w:r>
            <w:r>
              <w:rPr>
                <w:rFonts w:cs="Calibri" w:hAnsi="Cambria" w:ascii="Cambria"/>
              </w:rPr>
              <w:t>sedam</w:t>
            </w:r>
            <w:r w:rsidRPr="00D05EC6">
              <w:rPr>
                <w:rFonts w:cs="Calibri" w:hAnsi="Cambria" w:ascii="Cambria"/>
              </w:rPr>
              <w:t xml:space="preserve"> zaposlenika)</w:t>
            </w:r>
          </w:p>
        </w:tc>
        <w:tc>
          <w:tcPr>
            <w:tcW w:type="dxa" w:w="1418"/>
          </w:tcPr>
          <w:p w:rsidRDefault="00D05EC6" w:rsidP="0072125E" w:rsidR="00422970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15.191,76</w:t>
            </w:r>
          </w:p>
        </w:tc>
      </w:tr>
      <w:tr w:rsidTr="0072125E" w:rsidR="00D05EC6" w:rsidRPr="004D3300">
        <w:tc>
          <w:tcPr>
            <w:tcW w:type="dxa" w:w="460"/>
          </w:tcPr>
          <w:p w:rsidRDefault="00D05EC6" w:rsidP="0072125E" w:rsidR="00D05EC6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7</w:t>
            </w:r>
          </w:p>
        </w:tc>
        <w:tc>
          <w:tcPr>
            <w:tcW w:type="dxa" w:w="7161"/>
          </w:tcPr>
          <w:p w:rsidRDefault="00D05EC6" w:rsidP="00D05EC6" w:rsidR="00D05EC6" w:rsidRPr="00D05EC6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 xml:space="preserve">-nagrada privremenom stečajnom upravitelju </w:t>
            </w:r>
          </w:p>
        </w:tc>
        <w:tc>
          <w:tcPr>
            <w:tcW w:type="dxa" w:w="1418"/>
          </w:tcPr>
          <w:p w:rsidRDefault="00D05EC6" w:rsidP="0072125E" w:rsidR="00D05EC6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7.000,00</w:t>
            </w:r>
          </w:p>
        </w:tc>
      </w:tr>
      <w:tr w:rsidTr="0072125E" w:rsidR="00422970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422970" w:rsidP="0072125E" w:rsidR="00422970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61"/>
            <w:tcBorders>
              <w:top w:space="0" w:sz="4" w:color="auto" w:val="single"/>
            </w:tcBorders>
          </w:tcPr>
          <w:p w:rsidRDefault="00422970" w:rsidP="0072125E" w:rsidR="00422970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D05EC6" w:rsidP="00D05EC6" w:rsidR="00422970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25</w:t>
            </w:r>
            <w:r w:rsidR="00526E3D">
              <w:rPr>
                <w:rFonts w:cs="Calibri" w:hAnsi="Cambria" w:ascii="Cambria"/>
                <w:b/>
                <w:color w:val="000000"/>
              </w:rPr>
              <w:t>.</w:t>
            </w:r>
            <w:r>
              <w:rPr>
                <w:rFonts w:cs="Calibri" w:hAnsi="Cambria" w:ascii="Cambria"/>
                <w:b/>
                <w:color w:val="000000"/>
              </w:rPr>
              <w:t>208</w:t>
            </w:r>
            <w:r w:rsidR="00526E3D">
              <w:rPr>
                <w:rFonts w:cs="Calibri" w:hAnsi="Cambria" w:ascii="Cambria"/>
                <w:b/>
                <w:color w:val="000000"/>
              </w:rPr>
              <w:t>,</w:t>
            </w:r>
            <w:r>
              <w:rPr>
                <w:rFonts w:cs="Calibri" w:hAnsi="Cambria" w:ascii="Cambria"/>
                <w:b/>
                <w:color w:val="000000"/>
              </w:rPr>
              <w:t>26</w:t>
            </w:r>
          </w:p>
        </w:tc>
      </w:tr>
    </w:tbl>
    <w:p w:rsidRDefault="00AC44EC" w:rsidP="00B93ABD" w:rsidR="00AC44EC" w:rsidRPr="004D3300">
      <w:pPr>
        <w:jc w:val="both"/>
        <w:rPr>
          <w:rFonts w:cs="Arial" w:hAnsi="Cambria" w:ascii="Cambria"/>
          <w:b/>
        </w:rPr>
      </w:pPr>
    </w:p>
    <w:p w:rsidRDefault="00253A4A" w:rsidP="00253A4A" w:rsidR="005B5305" w:rsidRPr="004D3300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  <w:r w:rsidRPr="004D3300">
        <w:rPr>
          <w:rFonts w:hAnsi="Cambria" w:ascii="Cambria"/>
          <w:b/>
          <w:sz w:val="22"/>
          <w:szCs w:val="22"/>
        </w:rPr>
        <w:t>4</w:t>
      </w:r>
      <w:r w:rsidR="005B5305" w:rsidRPr="004D3300">
        <w:rPr>
          <w:rFonts w:hAnsi="Cambria" w:ascii="Cambria"/>
          <w:b/>
          <w:sz w:val="22"/>
          <w:szCs w:val="22"/>
        </w:rPr>
        <w:t xml:space="preserve">.  Predračun troškova za naredno šestmjesečno razdoblje </w:t>
      </w:r>
    </w:p>
    <w:p w:rsidRDefault="005B5305" w:rsidP="005B5305" w:rsidR="005B5305" w:rsidRPr="004D3300">
      <w:pPr>
        <w:pStyle w:val="Odlomakpopisa"/>
        <w:rPr>
          <w:rFonts w:cs="Arial" w:hAnsi="Cambria" w:ascii="Cambria"/>
          <w:sz w:val="22"/>
          <w:szCs w:val="22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418"/>
      </w:tblGrid>
      <w:tr w:rsidTr="009F0670" w:rsidR="00253A4A" w:rsidRPr="004D3300">
        <w:tc>
          <w:tcPr>
            <w:tcW w:type="dxa" w:w="460"/>
            <w:tcBorders>
              <w:bottom w:space="0" w:sz="4" w:color="auto" w:val="single"/>
            </w:tcBorders>
          </w:tcPr>
          <w:p w:rsidRDefault="00253A4A" w:rsidP="009F0670" w:rsidR="00253A4A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rb</w:t>
            </w:r>
          </w:p>
        </w:tc>
        <w:tc>
          <w:tcPr>
            <w:tcW w:type="dxa" w:w="7161"/>
            <w:tcBorders>
              <w:bottom w:space="0" w:sz="4" w:color="auto" w:val="single"/>
            </w:tcBorders>
          </w:tcPr>
          <w:p w:rsidRDefault="00253A4A" w:rsidP="009F0670" w:rsidR="00253A4A" w:rsidRPr="004D3300">
            <w:pPr>
              <w:spacing w:after="0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253A4A" w:rsidP="009F0670" w:rsidR="00253A4A" w:rsidRPr="004D330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Iznos u kn</w:t>
            </w:r>
          </w:p>
        </w:tc>
      </w:tr>
      <w:tr w:rsidTr="005A6199" w:rsidR="00253A4A" w:rsidRPr="004D3300">
        <w:trPr>
          <w:trHeight w:val="217"/>
        </w:trPr>
        <w:tc>
          <w:tcPr>
            <w:tcW w:type="dxa" w:w="460"/>
          </w:tcPr>
          <w:p w:rsidRDefault="00253A4A" w:rsidP="005A6199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1</w:t>
            </w:r>
          </w:p>
        </w:tc>
        <w:tc>
          <w:tcPr>
            <w:tcW w:type="dxa" w:w="7161"/>
          </w:tcPr>
          <w:p w:rsidRDefault="00253A4A" w:rsidP="00B6658C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 xml:space="preserve">Materijalni troškovi, uredski materijal </w:t>
            </w:r>
            <w:r w:rsidR="00B6658C" w:rsidRPr="004D3300">
              <w:rPr>
                <w:rFonts w:hAnsi="Cambria" w:ascii="Cambria"/>
              </w:rPr>
              <w:t>1</w:t>
            </w:r>
            <w:r w:rsidRPr="004D3300">
              <w:rPr>
                <w:rFonts w:hAnsi="Cambria" w:ascii="Cambria"/>
              </w:rPr>
              <w:t>00,00 kn/mj x 6 mj.</w:t>
            </w:r>
          </w:p>
        </w:tc>
        <w:tc>
          <w:tcPr>
            <w:tcW w:type="dxa" w:w="1418"/>
          </w:tcPr>
          <w:p w:rsidRDefault="00B6658C" w:rsidP="005A6199" w:rsidR="00253A4A" w:rsidRPr="004D3300">
            <w:pPr>
              <w:jc w:val="right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600</w:t>
            </w:r>
            <w:r w:rsidR="00253A4A" w:rsidRPr="004D3300">
              <w:rPr>
                <w:rFonts w:hAnsi="Cambria" w:ascii="Cambria"/>
              </w:rPr>
              <w:t>,00</w:t>
            </w:r>
          </w:p>
        </w:tc>
      </w:tr>
      <w:tr w:rsidTr="005A6199" w:rsidR="00253A4A" w:rsidRPr="004D3300">
        <w:trPr>
          <w:trHeight w:val="298"/>
        </w:trPr>
        <w:tc>
          <w:tcPr>
            <w:tcW w:type="dxa" w:w="460"/>
          </w:tcPr>
          <w:p w:rsidRDefault="00253A4A" w:rsidP="005A6199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2</w:t>
            </w:r>
          </w:p>
        </w:tc>
        <w:tc>
          <w:tcPr>
            <w:tcW w:type="dxa" w:w="7161"/>
          </w:tcPr>
          <w:p w:rsidRDefault="00253A4A" w:rsidP="005A6199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Bankarska naknada 20,00 x 6 mj.</w:t>
            </w:r>
          </w:p>
        </w:tc>
        <w:tc>
          <w:tcPr>
            <w:tcW w:type="dxa" w:w="1418"/>
          </w:tcPr>
          <w:p w:rsidRDefault="00253A4A" w:rsidP="005A6199" w:rsidR="00253A4A" w:rsidRPr="004D3300">
            <w:pPr>
              <w:jc w:val="right"/>
              <w:rPr>
                <w:rFonts w:hAnsi="Cambria" w:ascii="Cambria"/>
              </w:rPr>
            </w:pPr>
            <w:r w:rsidRPr="004D3300">
              <w:rPr>
                <w:rFonts w:hAnsi="Cambria" w:ascii="Cambria"/>
              </w:rPr>
              <w:t>120,00</w:t>
            </w:r>
          </w:p>
        </w:tc>
      </w:tr>
      <w:tr w:rsidTr="005A6199" w:rsidR="00253A4A" w:rsidRPr="004D3300">
        <w:trPr>
          <w:trHeight w:val="246"/>
        </w:trPr>
        <w:tc>
          <w:tcPr>
            <w:tcW w:type="dxa" w:w="460"/>
          </w:tcPr>
          <w:p w:rsidRDefault="005A6199" w:rsidP="005A6199" w:rsidR="00253A4A" w:rsidRPr="004D3300">
            <w:pPr>
              <w:spacing w:after="0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3</w:t>
            </w:r>
          </w:p>
        </w:tc>
        <w:tc>
          <w:tcPr>
            <w:tcW w:type="dxa" w:w="7161"/>
          </w:tcPr>
          <w:p w:rsidRDefault="005A6199" w:rsidP="005A6199" w:rsidR="00253A4A" w:rsidRPr="004D3300">
            <w:pPr>
              <w:rPr>
                <w:rFonts w:hAnsi="Cambria" w:ascii="Cambria"/>
              </w:rPr>
            </w:pPr>
            <w:r w:rsidRPr="004D3300">
              <w:rPr>
                <w:rFonts w:cs="Calibri" w:hAnsi="Cambria" w:ascii="Cambria"/>
              </w:rPr>
              <w:t xml:space="preserve">Knjigovodstvene usluge bruto 1.000,00 kn/mj. </w:t>
            </w:r>
            <w:r w:rsidRPr="004D3300">
              <w:rPr>
                <w:rFonts w:hAnsi="Cambria" w:ascii="Cambria"/>
              </w:rPr>
              <w:t>x 6 mj.</w:t>
            </w:r>
          </w:p>
        </w:tc>
        <w:tc>
          <w:tcPr>
            <w:tcW w:type="dxa" w:w="1418"/>
          </w:tcPr>
          <w:p w:rsidRDefault="005A6199" w:rsidP="005A6199" w:rsidR="00253A4A" w:rsidRPr="004D3300">
            <w:pPr>
              <w:spacing w:after="0"/>
              <w:jc w:val="right"/>
              <w:rPr>
                <w:rFonts w:cs="Calibri" w:hAnsi="Cambria" w:ascii="Cambria"/>
              </w:rPr>
            </w:pPr>
            <w:r w:rsidRPr="004D3300">
              <w:rPr>
                <w:rFonts w:cs="Calibri" w:hAnsi="Cambria" w:ascii="Cambria"/>
              </w:rPr>
              <w:t>6.000,00</w:t>
            </w:r>
          </w:p>
        </w:tc>
      </w:tr>
      <w:tr w:rsidTr="009F0670" w:rsidR="00253A4A" w:rsidRPr="004D3300">
        <w:tc>
          <w:tcPr>
            <w:tcW w:type="dxa" w:w="460"/>
            <w:tcBorders>
              <w:top w:space="0" w:sz="4" w:color="auto" w:val="single"/>
            </w:tcBorders>
          </w:tcPr>
          <w:p w:rsidRDefault="00253A4A" w:rsidP="009F0670" w:rsidR="00253A4A" w:rsidRPr="004D330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61"/>
            <w:tcBorders>
              <w:top w:space="0" w:sz="4" w:color="auto" w:val="single"/>
            </w:tcBorders>
          </w:tcPr>
          <w:p w:rsidRDefault="00253A4A" w:rsidP="009F0670" w:rsidR="00253A4A" w:rsidRPr="004D3300">
            <w:pPr>
              <w:jc w:val="center"/>
              <w:rPr>
                <w:rFonts w:cs="Calibri" w:hAnsi="Cambria" w:ascii="Cambria"/>
                <w:b/>
              </w:rPr>
            </w:pPr>
            <w:r w:rsidRPr="004D3300">
              <w:rPr>
                <w:rFonts w:cs="Calibri" w:hAnsi="Cambria" w:ascii="Cambria"/>
                <w:b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E9254E" w:rsidP="009F0670" w:rsidR="00253A4A" w:rsidRPr="004D330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6.720</w:t>
            </w:r>
            <w:r w:rsidR="00422970">
              <w:rPr>
                <w:rFonts w:cs="Calibri" w:hAnsi="Cambria" w:ascii="Cambria"/>
                <w:b/>
                <w:color w:val="000000"/>
              </w:rPr>
              <w:t>,00</w:t>
            </w:r>
          </w:p>
        </w:tc>
      </w:tr>
    </w:tbl>
    <w:p w:rsidRDefault="005A6199" w:rsidP="00B75496" w:rsidR="005A6199" w:rsidRPr="004D3300">
      <w:pPr>
        <w:jc w:val="both"/>
        <w:rPr>
          <w:rFonts w:cs="Arial" w:hAnsi="Cambria" w:ascii="Cambria"/>
          <w:b/>
          <w:lang w:val="pl-PL"/>
        </w:rPr>
      </w:pPr>
    </w:p>
    <w:p w:rsidRDefault="00B93ABD" w:rsidP="00B75496" w:rsidR="00B75496" w:rsidRPr="004D3300">
      <w:pPr>
        <w:jc w:val="both"/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 xml:space="preserve">2.3. </w:t>
      </w:r>
      <w:r w:rsidR="00B75496" w:rsidRPr="004D3300">
        <w:rPr>
          <w:rFonts w:cs="Arial" w:hAnsi="Cambria" w:ascii="Cambria"/>
          <w:b/>
          <w:lang w:val="pl-PL"/>
        </w:rPr>
        <w:t>SVEUKUPNO OBVEZE STEČAJNE MASE</w:t>
      </w:r>
    </w:p>
    <w:p w:rsidRDefault="00253A4A" w:rsidP="00B75496" w:rsidR="00B75496" w:rsidRPr="004D3300">
      <w:pPr>
        <w:jc w:val="both"/>
        <w:rPr>
          <w:rFonts w:cs="Arial" w:eastAsia="Times New Roman" w:hAnsi="Cambria" w:ascii="Cambria"/>
        </w:rPr>
      </w:pPr>
      <w:r w:rsidRPr="004D3300">
        <w:rPr>
          <w:rFonts w:cs="Arial" w:hAnsi="Cambria" w:ascii="Cambria"/>
          <w:lang w:val="pl-PL"/>
        </w:rPr>
        <w:t xml:space="preserve">priznate </w:t>
      </w:r>
      <w:r w:rsidR="00B75496" w:rsidRPr="004D3300">
        <w:rPr>
          <w:rFonts w:cs="Arial" w:hAnsi="Cambria" w:ascii="Cambria"/>
          <w:lang w:val="pl-PL"/>
        </w:rPr>
        <w:t>tražbine vjerovnika I. i I</w:t>
      </w:r>
      <w:r w:rsidR="00383D32" w:rsidRPr="004D3300">
        <w:rPr>
          <w:rFonts w:cs="Arial" w:hAnsi="Cambria" w:ascii="Cambria"/>
          <w:lang w:val="pl-PL"/>
        </w:rPr>
        <w:t>I. višeg isplatnog  reda....</w:t>
      </w:r>
      <w:r w:rsidRPr="004D3300">
        <w:rPr>
          <w:rFonts w:cs="Arial" w:hAnsi="Cambria" w:ascii="Cambria"/>
          <w:lang w:val="pl-PL"/>
        </w:rPr>
        <w:t>.....................</w:t>
      </w:r>
      <w:r w:rsidR="00383D32" w:rsidRPr="004D3300">
        <w:rPr>
          <w:rFonts w:cs="Arial" w:hAnsi="Cambria" w:ascii="Cambria"/>
          <w:lang w:val="pl-PL"/>
        </w:rPr>
        <w:t xml:space="preserve"> =</w:t>
      </w:r>
      <w:r w:rsidR="00017496" w:rsidRPr="004D3300">
        <w:rPr>
          <w:rFonts w:cs="Arial" w:hAnsi="Cambria" w:ascii="Cambria"/>
          <w:lang w:val="pl-PL"/>
        </w:rPr>
        <w:t xml:space="preserve">   </w:t>
      </w:r>
      <w:r w:rsidR="00E9254E">
        <w:rPr>
          <w:rFonts w:cs="Arial" w:hAnsi="Cambria" w:ascii="Cambria"/>
          <w:lang w:val="pl-PL"/>
        </w:rPr>
        <w:t xml:space="preserve">   </w:t>
      </w:r>
      <w:r w:rsidR="00017496" w:rsidRPr="004D3300">
        <w:rPr>
          <w:rFonts w:cs="Arial" w:hAnsi="Cambria" w:ascii="Cambria"/>
          <w:lang w:val="pl-PL"/>
        </w:rPr>
        <w:t xml:space="preserve"> </w:t>
      </w:r>
      <w:r w:rsidR="00B93ABD" w:rsidRPr="006E33E3">
        <w:rPr>
          <w:rFonts w:hAnsi="Cambria" w:ascii="Cambria"/>
          <w:color w:val="000000"/>
        </w:rPr>
        <w:t>2</w:t>
      </w:r>
      <w:r w:rsidR="00D05EC6">
        <w:rPr>
          <w:rFonts w:hAnsi="Cambria" w:ascii="Cambria"/>
          <w:color w:val="000000"/>
        </w:rPr>
        <w:t>0</w:t>
      </w:r>
      <w:r w:rsidR="00B93ABD" w:rsidRPr="006E33E3">
        <w:rPr>
          <w:rFonts w:hAnsi="Cambria" w:ascii="Cambria"/>
          <w:color w:val="000000"/>
        </w:rPr>
        <w:t>.</w:t>
      </w:r>
      <w:r w:rsidR="00D05EC6">
        <w:rPr>
          <w:rFonts w:hAnsi="Cambria" w:ascii="Cambria"/>
          <w:color w:val="000000"/>
        </w:rPr>
        <w:t>676</w:t>
      </w:r>
      <w:r w:rsidR="00B93ABD" w:rsidRPr="006E33E3">
        <w:rPr>
          <w:rFonts w:hAnsi="Cambria" w:ascii="Cambria"/>
          <w:color w:val="000000"/>
        </w:rPr>
        <w:t>.</w:t>
      </w:r>
      <w:r w:rsidR="00D05EC6">
        <w:rPr>
          <w:rFonts w:hAnsi="Cambria" w:ascii="Cambria"/>
          <w:color w:val="000000"/>
        </w:rPr>
        <w:t>780</w:t>
      </w:r>
      <w:r w:rsidR="00B93ABD" w:rsidRPr="006E33E3">
        <w:rPr>
          <w:rFonts w:hAnsi="Cambria" w:ascii="Cambria"/>
          <w:color w:val="000000"/>
        </w:rPr>
        <w:t>,</w:t>
      </w:r>
      <w:r w:rsidR="00D05EC6">
        <w:rPr>
          <w:rFonts w:hAnsi="Cambria" w:ascii="Cambria"/>
          <w:color w:val="000000"/>
        </w:rPr>
        <w:t>15</w:t>
      </w:r>
      <w:r w:rsidR="00FE20F7" w:rsidRPr="004D3300">
        <w:rPr>
          <w:rFonts w:cs="Arial" w:eastAsia="Times New Roman" w:hAnsi="Cambria" w:ascii="Cambria"/>
        </w:rPr>
        <w:t xml:space="preserve"> </w:t>
      </w:r>
      <w:r w:rsidR="00B75496" w:rsidRPr="004D3300">
        <w:rPr>
          <w:rFonts w:cs="Arial" w:eastAsia="Times New Roman" w:hAnsi="Cambria" w:ascii="Cambria"/>
        </w:rPr>
        <w:t>kn</w:t>
      </w:r>
    </w:p>
    <w:p w:rsidRDefault="00253A4A" w:rsidP="00B75496" w:rsidR="00253A4A" w:rsidRPr="004D3300">
      <w:pPr>
        <w:jc w:val="both"/>
        <w:rPr>
          <w:rFonts w:cs="Arial" w:eastAsia="Times New Roman" w:hAnsi="Cambria" w:ascii="Cambria"/>
        </w:rPr>
      </w:pPr>
      <w:r w:rsidRPr="004D3300">
        <w:rPr>
          <w:rFonts w:cs="Arial" w:eastAsia="Times New Roman" w:hAnsi="Cambria" w:ascii="Cambria"/>
        </w:rPr>
        <w:t xml:space="preserve">osporene tražbine...................................................................................................... = </w:t>
      </w:r>
      <w:r w:rsidR="00FE20F7" w:rsidRPr="004D3300">
        <w:rPr>
          <w:rFonts w:cs="Arial" w:eastAsia="Times New Roman" w:hAnsi="Cambria" w:ascii="Cambria"/>
        </w:rPr>
        <w:t xml:space="preserve">   </w:t>
      </w:r>
      <w:r w:rsidR="00B93ABD">
        <w:rPr>
          <w:rFonts w:cs="Arial" w:eastAsia="Times New Roman" w:hAnsi="Cambria" w:ascii="Cambria"/>
        </w:rPr>
        <w:t xml:space="preserve"> </w:t>
      </w:r>
      <w:r w:rsidR="00E9254E">
        <w:rPr>
          <w:rFonts w:cs="Arial" w:eastAsia="Times New Roman" w:hAnsi="Cambria" w:ascii="Cambria"/>
        </w:rPr>
        <w:t xml:space="preserve">   </w:t>
      </w:r>
      <w:r w:rsidR="003C0FC1">
        <w:rPr>
          <w:rFonts w:cs="Arial" w:eastAsia="Times New Roman" w:hAnsi="Cambria" w:ascii="Cambria"/>
        </w:rPr>
        <w:t xml:space="preserve"> </w:t>
      </w:r>
      <w:r w:rsidR="00B93ABD" w:rsidRPr="006E33E3">
        <w:rPr>
          <w:rFonts w:hAnsi="Cambria" w:ascii="Cambria"/>
          <w:color w:val="000000"/>
        </w:rPr>
        <w:t>1.</w:t>
      </w:r>
      <w:r w:rsidR="00D05EC6">
        <w:rPr>
          <w:rFonts w:hAnsi="Cambria" w:ascii="Cambria"/>
          <w:color w:val="000000"/>
        </w:rPr>
        <w:t>219</w:t>
      </w:r>
      <w:r w:rsidR="00B93ABD" w:rsidRPr="006E33E3">
        <w:rPr>
          <w:rFonts w:hAnsi="Cambria" w:ascii="Cambria"/>
          <w:color w:val="000000"/>
        </w:rPr>
        <w:t>.4</w:t>
      </w:r>
      <w:r w:rsidR="00D05EC6">
        <w:rPr>
          <w:rFonts w:hAnsi="Cambria" w:ascii="Cambria"/>
          <w:color w:val="000000"/>
        </w:rPr>
        <w:t>96</w:t>
      </w:r>
      <w:r w:rsidR="00B93ABD" w:rsidRPr="006E33E3">
        <w:rPr>
          <w:rFonts w:hAnsi="Cambria" w:ascii="Cambria"/>
          <w:color w:val="000000"/>
        </w:rPr>
        <w:t>,</w:t>
      </w:r>
      <w:r w:rsidR="00D05EC6">
        <w:rPr>
          <w:rFonts w:hAnsi="Cambria" w:ascii="Cambria"/>
          <w:color w:val="000000"/>
        </w:rPr>
        <w:t>75</w:t>
      </w:r>
      <w:r w:rsidR="00B93ABD">
        <w:rPr>
          <w:rFonts w:hAnsi="Cambria" w:ascii="Cambria"/>
          <w:color w:val="000000"/>
        </w:rPr>
        <w:t xml:space="preserve"> </w:t>
      </w:r>
      <w:r w:rsidR="00FE20F7" w:rsidRPr="004D3300">
        <w:rPr>
          <w:rFonts w:cs="Arial" w:eastAsia="Times New Roman" w:hAnsi="Cambria" w:ascii="Cambria"/>
        </w:rPr>
        <w:t>kn</w:t>
      </w:r>
    </w:p>
    <w:p w:rsidRDefault="00B75496" w:rsidP="00B75496" w:rsidR="00B75496" w:rsidRPr="004D3300">
      <w:pPr>
        <w:jc w:val="both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dospjeli troškovi stečaj</w:t>
      </w:r>
      <w:r w:rsidR="007F32DE" w:rsidRPr="004D3300">
        <w:rPr>
          <w:rFonts w:cs="Arial" w:hAnsi="Cambria" w:ascii="Cambria"/>
          <w:lang w:val="pl-PL"/>
        </w:rPr>
        <w:t>nog postupka  ........................................</w:t>
      </w:r>
      <w:r w:rsidR="00383D32" w:rsidRPr="004D3300">
        <w:rPr>
          <w:rFonts w:cs="Arial" w:hAnsi="Cambria" w:ascii="Cambria"/>
          <w:lang w:val="pl-PL"/>
        </w:rPr>
        <w:t>............</w:t>
      </w:r>
      <w:r w:rsidR="005A6199" w:rsidRPr="004D3300">
        <w:rPr>
          <w:rFonts w:cs="Arial" w:hAnsi="Cambria" w:ascii="Cambria"/>
          <w:lang w:val="pl-PL"/>
        </w:rPr>
        <w:t>..........</w:t>
      </w:r>
      <w:r w:rsidR="00383D32" w:rsidRPr="004D3300">
        <w:rPr>
          <w:rFonts w:hAnsi="Cambria" w:ascii="Cambria"/>
        </w:rPr>
        <w:t xml:space="preserve"> =</w:t>
      </w:r>
      <w:r w:rsidR="005A6199" w:rsidRPr="004D3300">
        <w:rPr>
          <w:rFonts w:hAnsi="Cambria" w:ascii="Cambria"/>
        </w:rPr>
        <w:t xml:space="preserve"> </w:t>
      </w:r>
      <w:r w:rsidR="00422970">
        <w:rPr>
          <w:rFonts w:hAnsi="Cambria" w:ascii="Cambria"/>
        </w:rPr>
        <w:t xml:space="preserve">  </w:t>
      </w:r>
      <w:r w:rsidR="00B93ABD">
        <w:rPr>
          <w:rFonts w:hAnsi="Cambria" w:ascii="Cambria"/>
        </w:rPr>
        <w:t xml:space="preserve">        </w:t>
      </w:r>
      <w:r w:rsidR="003C0FC1">
        <w:rPr>
          <w:rFonts w:hAnsi="Cambria" w:ascii="Cambria"/>
        </w:rPr>
        <w:t xml:space="preserve"> </w:t>
      </w:r>
      <w:r w:rsidR="00E9254E">
        <w:rPr>
          <w:rFonts w:hAnsi="Cambria" w:ascii="Cambria"/>
        </w:rPr>
        <w:t xml:space="preserve">   25</w:t>
      </w:r>
      <w:r w:rsidR="00B93ABD">
        <w:rPr>
          <w:rFonts w:hAnsi="Cambria" w:ascii="Cambria"/>
        </w:rPr>
        <w:t>.</w:t>
      </w:r>
      <w:r w:rsidR="00E9254E">
        <w:rPr>
          <w:rFonts w:hAnsi="Cambria" w:ascii="Cambria"/>
        </w:rPr>
        <w:t>208</w:t>
      </w:r>
      <w:r w:rsidR="00B93ABD">
        <w:rPr>
          <w:rFonts w:hAnsi="Cambria" w:ascii="Cambria"/>
        </w:rPr>
        <w:t>,</w:t>
      </w:r>
      <w:r w:rsidR="00E9254E">
        <w:rPr>
          <w:rFonts w:hAnsi="Cambria" w:ascii="Cambria"/>
        </w:rPr>
        <w:t>26</w:t>
      </w:r>
      <w:r w:rsidR="00B93ABD">
        <w:rPr>
          <w:rFonts w:hAnsi="Cambria" w:ascii="Cambria"/>
        </w:rPr>
        <w:t xml:space="preserve"> </w:t>
      </w:r>
      <w:r w:rsidR="00852EDF" w:rsidRPr="004D3300">
        <w:rPr>
          <w:rFonts w:cs="Arial" w:hAnsi="Cambria" w:ascii="Cambria"/>
          <w:lang w:val="pl-PL"/>
        </w:rPr>
        <w:t>kn</w:t>
      </w:r>
    </w:p>
    <w:p w:rsidRDefault="00B75496" w:rsidP="00383D32" w:rsidR="00383D32" w:rsidRPr="004D3300">
      <w:pPr>
        <w:rPr>
          <w:rFonts w:cs="Arial" w:hAnsi="Cambria" w:ascii="Cambria"/>
        </w:rPr>
      </w:pPr>
      <w:r w:rsidRPr="004D3300">
        <w:rPr>
          <w:rFonts w:cs="Arial" w:hAnsi="Cambria" w:ascii="Cambria"/>
          <w:u w:val="single"/>
          <w:lang w:val="pl-PL"/>
        </w:rPr>
        <w:t>plan troškova za naredn</w:t>
      </w:r>
      <w:r w:rsidR="007F32DE" w:rsidRPr="004D3300">
        <w:rPr>
          <w:rFonts w:cs="Arial" w:hAnsi="Cambria" w:ascii="Cambria"/>
          <w:u w:val="single"/>
          <w:lang w:val="pl-PL"/>
        </w:rPr>
        <w:t>ih 6 mjeseci  ..........................................</w:t>
      </w:r>
      <w:r w:rsidR="00383D32" w:rsidRPr="004D3300">
        <w:rPr>
          <w:rFonts w:cs="Arial" w:hAnsi="Cambria" w:ascii="Cambria"/>
          <w:u w:val="single"/>
          <w:lang w:val="pl-PL"/>
        </w:rPr>
        <w:t>.........</w:t>
      </w:r>
      <w:r w:rsidR="00253A4A" w:rsidRPr="004D3300">
        <w:rPr>
          <w:rFonts w:cs="Arial" w:hAnsi="Cambria" w:ascii="Cambria"/>
          <w:u w:val="single"/>
          <w:lang w:val="pl-PL"/>
        </w:rPr>
        <w:t>..</w:t>
      </w:r>
      <w:r w:rsidR="00017496" w:rsidRPr="004D3300">
        <w:rPr>
          <w:rFonts w:cs="Arial" w:hAnsi="Cambria" w:ascii="Cambria"/>
          <w:u w:val="single"/>
          <w:lang w:val="pl-PL"/>
        </w:rPr>
        <w:t>..........</w:t>
      </w:r>
      <w:r w:rsidR="00383D32" w:rsidRPr="004D3300">
        <w:rPr>
          <w:rFonts w:hAnsi="Cambria" w:ascii="Cambria"/>
          <w:u w:val="single"/>
        </w:rPr>
        <w:t xml:space="preserve"> =</w:t>
      </w:r>
      <w:r w:rsidR="003C0FC1">
        <w:rPr>
          <w:rFonts w:hAnsi="Cambria" w:ascii="Cambria"/>
          <w:u w:val="single"/>
        </w:rPr>
        <w:t xml:space="preserve"> </w:t>
      </w:r>
      <w:r w:rsidR="00B93ABD">
        <w:rPr>
          <w:rFonts w:hAnsi="Cambria" w:ascii="Cambria"/>
          <w:u w:val="single"/>
        </w:rPr>
        <w:t xml:space="preserve">           </w:t>
      </w:r>
      <w:r w:rsidR="00E9254E">
        <w:rPr>
          <w:rFonts w:hAnsi="Cambria" w:ascii="Cambria"/>
          <w:u w:val="single"/>
        </w:rPr>
        <w:t xml:space="preserve">    </w:t>
      </w:r>
      <w:r w:rsidR="00B93ABD">
        <w:rPr>
          <w:rFonts w:hAnsi="Cambria" w:ascii="Cambria"/>
          <w:u w:val="single"/>
        </w:rPr>
        <w:t xml:space="preserve"> </w:t>
      </w:r>
      <w:r w:rsidR="00E9254E">
        <w:rPr>
          <w:rFonts w:hAnsi="Cambria" w:ascii="Cambria"/>
          <w:u w:val="single"/>
        </w:rPr>
        <w:t xml:space="preserve"> 6</w:t>
      </w:r>
      <w:r w:rsidR="00422970">
        <w:rPr>
          <w:rFonts w:cs="Arial" w:hAnsi="Cambria" w:ascii="Cambria"/>
          <w:u w:val="single"/>
          <w:lang w:val="pl-PL"/>
        </w:rPr>
        <w:t>.</w:t>
      </w:r>
      <w:r w:rsidR="00E9254E">
        <w:rPr>
          <w:rFonts w:cs="Arial" w:hAnsi="Cambria" w:ascii="Cambria"/>
          <w:u w:val="single"/>
          <w:lang w:val="pl-PL"/>
        </w:rPr>
        <w:t>720</w:t>
      </w:r>
      <w:r w:rsidR="00422970">
        <w:rPr>
          <w:rFonts w:cs="Arial" w:hAnsi="Cambria" w:ascii="Cambria"/>
          <w:u w:val="single"/>
          <w:lang w:val="pl-PL"/>
        </w:rPr>
        <w:t>,00</w:t>
      </w:r>
      <w:r w:rsidR="00017496" w:rsidRPr="004D3300">
        <w:rPr>
          <w:rFonts w:cs="Arial" w:hAnsi="Cambria" w:ascii="Cambria"/>
          <w:u w:val="single"/>
          <w:lang w:val="pl-PL"/>
        </w:rPr>
        <w:t xml:space="preserve"> </w:t>
      </w:r>
      <w:r w:rsidR="00642351" w:rsidRPr="004D3300">
        <w:rPr>
          <w:rFonts w:cs="Arial" w:hAnsi="Cambria" w:ascii="Cambria"/>
          <w:u w:val="single"/>
          <w:lang w:val="pl-PL"/>
        </w:rPr>
        <w:t>kn</w:t>
      </w:r>
      <w:r w:rsidRPr="004D3300">
        <w:rPr>
          <w:rFonts w:cs="Arial" w:hAnsi="Cambria" w:ascii="Cambria"/>
          <w:lang w:val="pl-PL"/>
        </w:rPr>
        <w:t xml:space="preserve">  </w:t>
      </w:r>
    </w:p>
    <w:p w:rsidRDefault="00B75496" w:rsidP="00B75496" w:rsidR="00B75496" w:rsidRPr="004D3300">
      <w:pPr>
        <w:jc w:val="both"/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 xml:space="preserve">sveukupno:       </w:t>
      </w:r>
      <w:r w:rsidR="00642351" w:rsidRPr="004D3300">
        <w:rPr>
          <w:rFonts w:cs="Arial" w:hAnsi="Cambria" w:ascii="Cambria"/>
          <w:b/>
          <w:lang w:val="pl-PL"/>
        </w:rPr>
        <w:tab/>
      </w:r>
      <w:r w:rsidR="00642351" w:rsidRPr="004D3300">
        <w:rPr>
          <w:rFonts w:cs="Arial" w:hAnsi="Cambria" w:ascii="Cambria"/>
          <w:b/>
          <w:lang w:val="pl-PL"/>
        </w:rPr>
        <w:tab/>
      </w:r>
      <w:r w:rsidR="00642351" w:rsidRPr="004D3300">
        <w:rPr>
          <w:rFonts w:cs="Arial" w:hAnsi="Cambria" w:ascii="Cambria"/>
          <w:b/>
          <w:lang w:val="pl-PL"/>
        </w:rPr>
        <w:tab/>
      </w:r>
      <w:r w:rsidR="00642351" w:rsidRPr="004D3300">
        <w:rPr>
          <w:rFonts w:cs="Arial" w:hAnsi="Cambria" w:ascii="Cambria"/>
          <w:b/>
          <w:lang w:val="pl-PL"/>
        </w:rPr>
        <w:tab/>
      </w:r>
      <w:r w:rsidR="00642351" w:rsidRPr="004D3300">
        <w:rPr>
          <w:rFonts w:cs="Arial" w:hAnsi="Cambria" w:ascii="Cambria"/>
          <w:b/>
          <w:lang w:val="pl-PL"/>
        </w:rPr>
        <w:tab/>
      </w:r>
      <w:r w:rsidR="00FE29A6" w:rsidRPr="004D3300">
        <w:rPr>
          <w:rFonts w:cs="Arial" w:hAnsi="Cambria" w:ascii="Cambria"/>
          <w:b/>
          <w:lang w:val="pl-PL"/>
        </w:rPr>
        <w:t xml:space="preserve">  </w:t>
      </w:r>
      <w:r w:rsidR="00642351" w:rsidRPr="004D3300">
        <w:rPr>
          <w:rFonts w:cs="Arial" w:hAnsi="Cambria" w:ascii="Cambria"/>
          <w:b/>
          <w:lang w:val="pl-PL"/>
        </w:rPr>
        <w:tab/>
      </w:r>
      <w:r w:rsidR="00383D32" w:rsidRPr="004D3300">
        <w:rPr>
          <w:rFonts w:cs="Arial" w:hAnsi="Cambria" w:ascii="Cambria"/>
          <w:b/>
          <w:lang w:val="pl-PL"/>
        </w:rPr>
        <w:t xml:space="preserve">       </w:t>
      </w:r>
      <w:r w:rsidR="00017496" w:rsidRPr="004D3300">
        <w:rPr>
          <w:rFonts w:cs="Arial" w:hAnsi="Cambria" w:ascii="Cambria"/>
          <w:b/>
          <w:lang w:val="pl-PL"/>
        </w:rPr>
        <w:t xml:space="preserve">       </w:t>
      </w:r>
      <w:r w:rsidR="00383D32" w:rsidRPr="004D3300">
        <w:rPr>
          <w:rFonts w:cs="Arial" w:hAnsi="Cambria" w:ascii="Cambria"/>
          <w:b/>
          <w:lang w:val="pl-PL"/>
        </w:rPr>
        <w:t>=</w:t>
      </w:r>
      <w:r w:rsidR="00017496" w:rsidRPr="004D3300">
        <w:rPr>
          <w:rFonts w:cs="Arial" w:hAnsi="Cambria" w:ascii="Cambria"/>
          <w:b/>
          <w:lang w:val="pl-PL"/>
        </w:rPr>
        <w:t xml:space="preserve"> </w:t>
      </w:r>
      <w:r w:rsidR="00412200">
        <w:rPr>
          <w:rFonts w:cs="Arial" w:hAnsi="Cambria" w:ascii="Cambria"/>
          <w:b/>
          <w:lang w:val="pl-PL"/>
        </w:rPr>
        <w:t xml:space="preserve">  </w:t>
      </w:r>
      <w:r w:rsidR="00B93ABD">
        <w:rPr>
          <w:rFonts w:cs="Arial" w:hAnsi="Cambria" w:ascii="Cambria"/>
          <w:b/>
          <w:lang w:val="pl-PL"/>
        </w:rPr>
        <w:t xml:space="preserve"> </w:t>
      </w:r>
      <w:r w:rsidR="00412200">
        <w:rPr>
          <w:rFonts w:cs="Arial" w:hAnsi="Cambria" w:ascii="Cambria"/>
          <w:b/>
          <w:lang w:val="pl-PL"/>
        </w:rPr>
        <w:t>2</w:t>
      </w:r>
      <w:r w:rsidR="00E9254E">
        <w:rPr>
          <w:rFonts w:cs="Arial" w:hAnsi="Cambria" w:ascii="Cambria"/>
          <w:b/>
          <w:lang w:val="pl-PL"/>
        </w:rPr>
        <w:t>1</w:t>
      </w:r>
      <w:r w:rsidR="00412200">
        <w:rPr>
          <w:rFonts w:cs="Arial" w:hAnsi="Cambria" w:ascii="Cambria"/>
          <w:b/>
          <w:lang w:val="pl-PL"/>
        </w:rPr>
        <w:t>.</w:t>
      </w:r>
      <w:r w:rsidR="00E9254E">
        <w:rPr>
          <w:rFonts w:cs="Arial" w:hAnsi="Cambria" w:ascii="Cambria"/>
          <w:b/>
          <w:lang w:val="pl-PL"/>
        </w:rPr>
        <w:t>928</w:t>
      </w:r>
      <w:r w:rsidR="00412200">
        <w:rPr>
          <w:rFonts w:cs="Arial" w:hAnsi="Cambria" w:ascii="Cambria"/>
          <w:b/>
          <w:lang w:val="pl-PL"/>
        </w:rPr>
        <w:t>.</w:t>
      </w:r>
      <w:r w:rsidR="00E9254E">
        <w:rPr>
          <w:rFonts w:cs="Arial" w:hAnsi="Cambria" w:ascii="Cambria"/>
          <w:b/>
          <w:lang w:val="pl-PL"/>
        </w:rPr>
        <w:t>205</w:t>
      </w:r>
      <w:r w:rsidR="00412200">
        <w:rPr>
          <w:rFonts w:cs="Arial" w:hAnsi="Cambria" w:ascii="Cambria"/>
          <w:b/>
          <w:lang w:val="pl-PL"/>
        </w:rPr>
        <w:t>,</w:t>
      </w:r>
      <w:r w:rsidR="00E9254E">
        <w:rPr>
          <w:rFonts w:cs="Arial" w:hAnsi="Cambria" w:ascii="Cambria"/>
          <w:b/>
          <w:lang w:val="pl-PL"/>
        </w:rPr>
        <w:t>16</w:t>
      </w:r>
      <w:r w:rsidR="00412200">
        <w:rPr>
          <w:rFonts w:cs="Arial" w:hAnsi="Cambria" w:ascii="Cambria"/>
          <w:b/>
          <w:lang w:val="pl-PL"/>
        </w:rPr>
        <w:t xml:space="preserve"> </w:t>
      </w:r>
      <w:r w:rsidR="00383D32" w:rsidRPr="004D3300">
        <w:rPr>
          <w:rFonts w:cs="Arial" w:hAnsi="Cambria" w:ascii="Cambria"/>
          <w:b/>
          <w:lang w:val="pl-PL"/>
        </w:rPr>
        <w:t xml:space="preserve"> </w:t>
      </w:r>
      <w:r w:rsidRPr="004D3300">
        <w:rPr>
          <w:rFonts w:cs="Arial" w:hAnsi="Cambria" w:ascii="Cambria"/>
          <w:b/>
          <w:lang w:val="pl-PL"/>
        </w:rPr>
        <w:t>kn</w:t>
      </w:r>
    </w:p>
    <w:p w:rsidRDefault="00FE29A6" w:rsidP="000E1F39" w:rsidR="002F2B32">
      <w:pPr>
        <w:ind w:left="360"/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 </w:t>
      </w:r>
    </w:p>
    <w:p w:rsidRDefault="009548D2" w:rsidP="000E1F39" w:rsidR="009548D2">
      <w:pPr>
        <w:ind w:left="360"/>
        <w:rPr>
          <w:rFonts w:cs="Arial" w:hAnsi="Cambria" w:ascii="Cambria"/>
          <w:lang w:val="pl-PL"/>
        </w:rPr>
      </w:pPr>
    </w:p>
    <w:p w:rsidRDefault="003C0FC1" w:rsidP="000E1F39" w:rsidR="003C0FC1" w:rsidRPr="004D3300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4D3300">
      <w:pPr>
        <w:rPr>
          <w:rFonts w:cs="Arial" w:hAnsi="Cambria" w:ascii="Cambria"/>
          <w:b/>
          <w:lang w:val="pl-PL"/>
        </w:rPr>
      </w:pPr>
      <w:r w:rsidRPr="004D3300">
        <w:rPr>
          <w:rFonts w:cs="Arial" w:hAnsi="Cambria" w:ascii="Cambria"/>
          <w:b/>
          <w:lang w:val="pl-PL"/>
        </w:rPr>
        <w:t>III. RADNJE KOJE ĆE SE PODUZETI U NAREDNOM RAZDOBLJU</w:t>
      </w:r>
    </w:p>
    <w:p w:rsidRDefault="007E020B" w:rsidP="007E020B" w:rsidR="007E020B" w:rsidRPr="004D3300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330B2E" w:rsidP="00330B2E" w:rsidR="00330B2E">
      <w:pPr>
        <w:tabs>
          <w:tab w:pos="0" w:val="left"/>
        </w:tabs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>U odnosu na potraživanja od dužnikovih dužnika</w:t>
      </w:r>
      <w:r w:rsidR="0041352B">
        <w:rPr>
          <w:rFonts w:cs="Arial" w:hAnsi="Cambria" w:ascii="Cambria"/>
        </w:rPr>
        <w:t xml:space="preserve"> </w:t>
      </w:r>
      <w:r w:rsidR="003C0FC1">
        <w:rPr>
          <w:rFonts w:cs="Arial" w:hAnsi="Cambria" w:ascii="Cambria"/>
        </w:rPr>
        <w:t>stečajna upraviteljica će dužnicima poslati opomene za plaćanje i izvidjeti mogućnost naplate.</w:t>
      </w:r>
    </w:p>
    <w:p w:rsidRDefault="0041352B" w:rsidP="00330B2E" w:rsidR="0041352B">
      <w:pPr>
        <w:tabs>
          <w:tab w:pos="0" w:val="left"/>
        </w:tabs>
        <w:jc w:val="both"/>
        <w:rPr>
          <w:rFonts w:cs="Arial" w:hAnsi="Cambria" w:ascii="Cambria"/>
        </w:rPr>
      </w:pPr>
    </w:p>
    <w:p w:rsidRDefault="006E6D9D" w:rsidP="006E6D9D" w:rsidR="006E6D9D">
      <w:pPr>
        <w:tabs>
          <w:tab w:pos="426" w:val="left"/>
        </w:tabs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>Stečajni dužnik nema započetih a nedovršenih poslova, nema uvjeta za nastavak poslovanja</w:t>
      </w:r>
      <w:r w:rsidR="00E4648A" w:rsidRPr="004D3300">
        <w:rPr>
          <w:rFonts w:cs="Arial" w:hAnsi="Cambria" w:ascii="Cambria"/>
        </w:rPr>
        <w:t>, a niti za izradu stečajnog plana</w:t>
      </w:r>
      <w:r w:rsidRPr="004D3300">
        <w:rPr>
          <w:rFonts w:cs="Arial" w:hAnsi="Cambria" w:ascii="Cambria"/>
        </w:rPr>
        <w:t xml:space="preserve">. </w:t>
      </w:r>
    </w:p>
    <w:p w:rsidRDefault="0000107A" w:rsidP="006E6D9D" w:rsidR="0000107A" w:rsidRPr="004D3300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7E020B" w:rsidP="00412200" w:rsidR="0041352B" w:rsidRPr="00412200">
      <w:pPr>
        <w:jc w:val="both"/>
        <w:rPr>
          <w:rFonts w:cs="Arial" w:hAnsi="Cambria" w:ascii="Cambria"/>
        </w:rPr>
      </w:pPr>
      <w:r w:rsidRPr="004D3300">
        <w:rPr>
          <w:rFonts w:cs="Arial" w:hAnsi="Cambria" w:ascii="Cambria"/>
          <w:iCs/>
        </w:rPr>
        <w:lastRenderedPageBreak/>
        <w:t>Slijedom  iznesenog u ovom izvješću s</w:t>
      </w:r>
      <w:r w:rsidRPr="004D3300">
        <w:rPr>
          <w:rFonts w:cs="Arial" w:hAnsi="Cambria" w:ascii="Cambria"/>
        </w:rPr>
        <w:t>tečajni upravitelj predlaže da skupština vjerovnika donese  slijedeće</w:t>
      </w:r>
      <w:r w:rsidR="00412200">
        <w:rPr>
          <w:rFonts w:cs="Arial" w:hAnsi="Cambria" w:ascii="Cambria"/>
        </w:rPr>
        <w:t xml:space="preserve"> </w:t>
      </w:r>
    </w:p>
    <w:p w:rsidRDefault="003F00C9" w:rsidP="00412200" w:rsidR="00041014">
      <w:pPr>
        <w:tabs>
          <w:tab w:pos="4716" w:val="center"/>
          <w:tab w:pos="9072" w:val="right"/>
        </w:tabs>
        <w:jc w:val="center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O D L U K E:</w:t>
      </w:r>
    </w:p>
    <w:p w:rsidRDefault="00412200" w:rsidP="00412200" w:rsidR="00412200" w:rsidRPr="004D3300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</w:p>
    <w:p w:rsidRDefault="007E020B" w:rsidP="00E4648A" w:rsidR="003F00C9" w:rsidRPr="004D3300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  <w:r w:rsidRPr="004D3300">
        <w:rPr>
          <w:rFonts w:cs="Arial" w:hAnsi="Cambria" w:ascii="Cambria"/>
          <w:b/>
          <w:sz w:val="22"/>
          <w:szCs w:val="22"/>
        </w:rPr>
        <w:t>1</w:t>
      </w:r>
      <w:r w:rsidR="003F00C9" w:rsidRPr="004D3300">
        <w:rPr>
          <w:rFonts w:cs="Arial" w:hAnsi="Cambria" w:ascii="Cambria"/>
          <w:b/>
          <w:sz w:val="22"/>
          <w:szCs w:val="22"/>
        </w:rPr>
        <w:t>. Prihvaća se izvješće stečajn</w:t>
      </w:r>
      <w:r w:rsidR="00E4648A" w:rsidRPr="004D3300">
        <w:rPr>
          <w:rFonts w:cs="Arial" w:hAnsi="Cambria" w:ascii="Cambria"/>
          <w:b/>
          <w:sz w:val="22"/>
          <w:szCs w:val="22"/>
        </w:rPr>
        <w:t>e</w:t>
      </w:r>
      <w:r w:rsidR="003F00C9" w:rsidRPr="004D3300">
        <w:rPr>
          <w:rFonts w:cs="Arial" w:hAnsi="Cambria" w:ascii="Cambria"/>
          <w:b/>
          <w:sz w:val="22"/>
          <w:szCs w:val="22"/>
        </w:rPr>
        <w:t xml:space="preserve"> upravitelj</w:t>
      </w:r>
      <w:r w:rsidR="00E4648A" w:rsidRPr="004D3300">
        <w:rPr>
          <w:rFonts w:cs="Arial" w:hAnsi="Cambria" w:ascii="Cambria"/>
          <w:b/>
          <w:sz w:val="22"/>
          <w:szCs w:val="22"/>
        </w:rPr>
        <w:t>ice</w:t>
      </w:r>
      <w:r w:rsidR="003F00C9" w:rsidRPr="004D3300">
        <w:rPr>
          <w:rFonts w:cs="Arial" w:hAnsi="Cambria" w:ascii="Cambria"/>
          <w:b/>
          <w:sz w:val="22"/>
          <w:szCs w:val="22"/>
        </w:rPr>
        <w:t xml:space="preserve"> o svim do</w:t>
      </w:r>
      <w:r w:rsidR="00793046" w:rsidRPr="004D3300">
        <w:rPr>
          <w:rFonts w:cs="Arial" w:hAnsi="Cambria" w:ascii="Cambria"/>
          <w:b/>
          <w:sz w:val="22"/>
          <w:szCs w:val="22"/>
        </w:rPr>
        <w:t xml:space="preserve"> </w:t>
      </w:r>
      <w:r w:rsidR="003F00C9" w:rsidRPr="004D3300">
        <w:rPr>
          <w:rFonts w:cs="Arial" w:hAnsi="Cambria" w:ascii="Cambria"/>
          <w:b/>
          <w:sz w:val="22"/>
          <w:szCs w:val="22"/>
        </w:rPr>
        <w:t>sad učinjenim radnjama u stečajnom postupku, u odnosu na imovinu i obveze dužnika</w:t>
      </w:r>
      <w:r w:rsidR="00642351" w:rsidRPr="004D3300">
        <w:rPr>
          <w:rFonts w:cs="Arial" w:hAnsi="Cambria" w:ascii="Cambria"/>
          <w:b/>
          <w:sz w:val="22"/>
          <w:szCs w:val="22"/>
        </w:rPr>
        <w:t>, te dospjele nepodmirene troškove i planirane troškove u narednom šestmjesečnom razdoblju,</w:t>
      </w:r>
    </w:p>
    <w:p w:rsidRDefault="000F788A" w:rsidP="00E4648A" w:rsidR="000F788A" w:rsidRPr="004D3300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</w:p>
    <w:p w:rsidRDefault="00E4648A" w:rsidP="00E4648A" w:rsidR="0000107A">
      <w:pPr>
        <w:spacing w:lineRule="auto" w:line="276"/>
        <w:jc w:val="both"/>
        <w:rPr>
          <w:rFonts w:cs="Arial" w:hAnsi="Cambria" w:ascii="Cambria"/>
          <w:b/>
        </w:rPr>
      </w:pPr>
      <w:r w:rsidRPr="004D3300">
        <w:rPr>
          <w:rFonts w:cs="Arial" w:hAnsi="Cambria" w:ascii="Cambria"/>
          <w:b/>
        </w:rPr>
        <w:t>2</w:t>
      </w:r>
      <w:r w:rsidR="003F00C9" w:rsidRPr="004D3300">
        <w:rPr>
          <w:rFonts w:cs="Arial" w:hAnsi="Cambria" w:ascii="Cambria"/>
          <w:b/>
        </w:rPr>
        <w:t xml:space="preserve">. </w:t>
      </w:r>
      <w:r w:rsidR="0041352B">
        <w:rPr>
          <w:rFonts w:cs="Arial" w:hAnsi="Cambria" w:ascii="Cambria"/>
          <w:b/>
        </w:rPr>
        <w:t>Daje se suglasnost</w:t>
      </w:r>
      <w:r w:rsidR="003F00C9" w:rsidRPr="004D3300">
        <w:rPr>
          <w:rFonts w:cs="Arial" w:hAnsi="Cambria" w:ascii="Cambria"/>
          <w:b/>
        </w:rPr>
        <w:t xml:space="preserve"> stečajno</w:t>
      </w:r>
      <w:r w:rsidRPr="004D3300">
        <w:rPr>
          <w:rFonts w:cs="Arial" w:hAnsi="Cambria" w:ascii="Cambria"/>
          <w:b/>
        </w:rPr>
        <w:t>j</w:t>
      </w:r>
      <w:r w:rsidR="003F00C9" w:rsidRPr="004D3300">
        <w:rPr>
          <w:rFonts w:cs="Arial" w:hAnsi="Cambria" w:ascii="Cambria"/>
          <w:b/>
        </w:rPr>
        <w:t xml:space="preserve"> upravitelj</w:t>
      </w:r>
      <w:r w:rsidRPr="004D3300">
        <w:rPr>
          <w:rFonts w:cs="Arial" w:hAnsi="Cambria" w:ascii="Cambria"/>
          <w:b/>
        </w:rPr>
        <w:t>ic</w:t>
      </w:r>
      <w:r w:rsidR="0041352B">
        <w:rPr>
          <w:rFonts w:cs="Arial" w:hAnsi="Cambria" w:ascii="Cambria"/>
          <w:b/>
        </w:rPr>
        <w:t>i</w:t>
      </w:r>
      <w:r w:rsidRPr="004D3300">
        <w:rPr>
          <w:rFonts w:cs="Arial" w:hAnsi="Cambria" w:ascii="Cambria"/>
          <w:b/>
        </w:rPr>
        <w:t xml:space="preserve"> da vrši naplatu potraživanja od dužnikovih dužnika</w:t>
      </w:r>
      <w:r w:rsidR="0041352B">
        <w:rPr>
          <w:rFonts w:cs="Arial" w:hAnsi="Cambria" w:ascii="Cambria"/>
          <w:b/>
        </w:rPr>
        <w:t>, a ukoliko u tome ne uspije mirnim putem</w:t>
      </w:r>
      <w:r w:rsidR="0060751F">
        <w:rPr>
          <w:rFonts w:cs="Arial" w:hAnsi="Cambria" w:ascii="Cambria"/>
          <w:b/>
        </w:rPr>
        <w:t>,</w:t>
      </w:r>
      <w:r w:rsidR="0041352B">
        <w:rPr>
          <w:rFonts w:cs="Arial" w:hAnsi="Cambria" w:ascii="Cambria"/>
          <w:b/>
        </w:rPr>
        <w:t xml:space="preserve"> </w:t>
      </w:r>
      <w:r w:rsidR="0060751F">
        <w:rPr>
          <w:rFonts w:cs="Arial" w:hAnsi="Cambria" w:ascii="Cambria"/>
          <w:b/>
        </w:rPr>
        <w:t xml:space="preserve">da </w:t>
      </w:r>
      <w:r w:rsidR="0060751F" w:rsidRPr="004D3300">
        <w:rPr>
          <w:rFonts w:cs="Arial" w:hAnsi="Cambria" w:ascii="Cambria"/>
          <w:b/>
        </w:rPr>
        <w:t>ocjeni svrsishodnost pokretanja</w:t>
      </w:r>
      <w:r w:rsidR="0060751F">
        <w:rPr>
          <w:rFonts w:cs="Arial" w:hAnsi="Cambria" w:ascii="Cambria"/>
          <w:b/>
        </w:rPr>
        <w:t xml:space="preserve"> </w:t>
      </w:r>
      <w:r w:rsidR="00AC44EC">
        <w:rPr>
          <w:rFonts w:cs="Arial" w:hAnsi="Cambria" w:ascii="Cambria"/>
          <w:b/>
        </w:rPr>
        <w:t xml:space="preserve">ovršnih odnosno parničnih postupaka </w:t>
      </w:r>
      <w:r w:rsidR="0041352B">
        <w:rPr>
          <w:rFonts w:cs="Arial" w:hAnsi="Cambria" w:ascii="Cambria"/>
          <w:b/>
        </w:rPr>
        <w:t>i po potrebi angažira odvjetnika</w:t>
      </w:r>
    </w:p>
    <w:p w:rsidRDefault="00D05EC6" w:rsidP="00E4648A" w:rsidR="00D05EC6">
      <w:pPr>
        <w:spacing w:lineRule="auto" w:line="276"/>
        <w:jc w:val="both"/>
        <w:rPr>
          <w:rFonts w:cs="Arial" w:hAnsi="Cambria" w:ascii="Cambria"/>
          <w:b/>
        </w:rPr>
      </w:pPr>
    </w:p>
    <w:p w:rsidRDefault="0060751F" w:rsidP="00E4648A" w:rsidR="0060751F" w:rsidRPr="004D3300">
      <w:pPr>
        <w:spacing w:lineRule="auto" w:line="276"/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3. Daje se suglasnost stečajnoj upraviteljici da </w:t>
      </w:r>
      <w:r w:rsidR="0000107A">
        <w:rPr>
          <w:rFonts w:cs="Arial" w:hAnsi="Cambria" w:ascii="Cambria"/>
          <w:b/>
        </w:rPr>
        <w:t>ukoliko dođe u posjed motornog vozila isto procijeni i unovči oglašavanjem prodaje na sudačkoj mreži po početnoj procijenjenoj vrijednosti</w:t>
      </w:r>
      <w:r w:rsidR="00D05EC6">
        <w:rPr>
          <w:rFonts w:cs="Arial" w:hAnsi="Cambria" w:ascii="Cambria"/>
          <w:b/>
        </w:rPr>
        <w:t xml:space="preserve"> te nakon svake neuspješne prodaje cijenu umanji za 20%.</w:t>
      </w:r>
    </w:p>
    <w:p w:rsidRDefault="001F51B7" w:rsidP="000E1F39" w:rsidR="001F51B7" w:rsidRPr="004D3300">
      <w:pPr>
        <w:ind w:left="360"/>
        <w:rPr>
          <w:rFonts w:cs="Arial" w:hAnsi="Cambria" w:ascii="Cambria"/>
          <w:lang w:val="pl-PL"/>
        </w:rPr>
      </w:pPr>
    </w:p>
    <w:p w:rsidRDefault="00041014" w:rsidP="000E1F39" w:rsidR="00041014" w:rsidRPr="004D3300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Mjesto i datum </w:t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ab/>
      </w:r>
      <w:r w:rsidR="004F2E07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>Stečajn</w:t>
      </w:r>
      <w:r w:rsidR="00412200">
        <w:rPr>
          <w:rFonts w:cs="Arial" w:hAnsi="Cambria" w:ascii="Cambria"/>
          <w:lang w:val="pl-PL"/>
        </w:rPr>
        <w:t>a</w:t>
      </w:r>
      <w:r w:rsidRPr="004D3300">
        <w:rPr>
          <w:rFonts w:cs="Arial" w:hAnsi="Cambria" w:ascii="Cambria"/>
          <w:lang w:val="pl-PL"/>
        </w:rPr>
        <w:t xml:space="preserve"> upravitelj</w:t>
      </w:r>
      <w:r w:rsidR="00412200">
        <w:rPr>
          <w:rFonts w:cs="Arial" w:hAnsi="Cambria" w:ascii="Cambria"/>
          <w:lang w:val="pl-PL"/>
        </w:rPr>
        <w:t>ica</w:t>
      </w:r>
      <w:r w:rsidR="005E6AD3">
        <w:rPr>
          <w:rFonts w:cs="Arial" w:hAnsi="Cambria" w:ascii="Cambria"/>
          <w:lang w:val="pl-PL"/>
        </w:rPr>
        <w:t>:</w:t>
      </w:r>
    </w:p>
    <w:p w:rsidRDefault="006E48CE" w:rsidP="000E1F39" w:rsidR="000E1F39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>Zagreb,</w:t>
      </w:r>
      <w:r w:rsidR="00412200">
        <w:rPr>
          <w:rFonts w:cs="Arial" w:hAnsi="Cambria" w:ascii="Cambria"/>
          <w:lang w:val="pl-PL"/>
        </w:rPr>
        <w:t xml:space="preserve"> </w:t>
      </w:r>
      <w:r w:rsidR="0000107A">
        <w:rPr>
          <w:rFonts w:cs="Arial" w:hAnsi="Cambria" w:ascii="Cambria"/>
          <w:lang w:val="pl-PL"/>
        </w:rPr>
        <w:t>02</w:t>
      </w:r>
      <w:r w:rsidR="00412200">
        <w:rPr>
          <w:rFonts w:cs="Arial" w:hAnsi="Cambria" w:ascii="Cambria"/>
          <w:lang w:val="pl-PL"/>
        </w:rPr>
        <w:t>.0</w:t>
      </w:r>
      <w:r w:rsidR="0000107A">
        <w:rPr>
          <w:rFonts w:cs="Arial" w:hAnsi="Cambria" w:ascii="Cambria"/>
          <w:lang w:val="pl-PL"/>
        </w:rPr>
        <w:t>5</w:t>
      </w:r>
      <w:r w:rsidR="00412200">
        <w:rPr>
          <w:rFonts w:cs="Arial" w:hAnsi="Cambria" w:ascii="Cambria"/>
          <w:lang w:val="pl-PL"/>
        </w:rPr>
        <w:t>.201</w:t>
      </w:r>
      <w:r w:rsidR="0000107A">
        <w:rPr>
          <w:rFonts w:cs="Arial" w:hAnsi="Cambria" w:ascii="Cambria"/>
          <w:lang w:val="pl-PL"/>
        </w:rPr>
        <w:t>9</w:t>
      </w:r>
      <w:r w:rsidR="00412200">
        <w:rPr>
          <w:rFonts w:cs="Arial" w:hAnsi="Cambria" w:ascii="Cambria"/>
          <w:lang w:val="pl-PL"/>
        </w:rPr>
        <w:t>.g.</w:t>
      </w:r>
      <w:r w:rsidR="0079568D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="000E1F39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</w:t>
      </w:r>
      <w:r w:rsidR="00E20912" w:rsidRPr="004D3300">
        <w:rPr>
          <w:rFonts w:cs="Arial" w:hAnsi="Cambria" w:ascii="Cambria"/>
          <w:lang w:val="pl-PL"/>
        </w:rPr>
        <w:tab/>
      </w:r>
      <w:r w:rsidRPr="004D3300">
        <w:rPr>
          <w:rFonts w:cs="Arial" w:hAnsi="Cambria" w:ascii="Cambria"/>
          <w:lang w:val="pl-PL"/>
        </w:rPr>
        <w:t xml:space="preserve">     </w:t>
      </w:r>
      <w:r w:rsidR="00686EBC" w:rsidRPr="004D3300">
        <w:rPr>
          <w:rFonts w:cs="Arial" w:hAnsi="Cambria" w:ascii="Cambria"/>
          <w:lang w:val="pl-PL"/>
        </w:rPr>
        <w:tab/>
      </w:r>
      <w:r w:rsidR="00AE72FB" w:rsidRPr="004D3300">
        <w:rPr>
          <w:rFonts w:cs="Arial" w:hAnsi="Cambria" w:ascii="Cambria"/>
          <w:lang w:val="pl-PL"/>
        </w:rPr>
        <w:t>Iva Petanjek</w:t>
      </w:r>
      <w:r w:rsidR="00E4648A" w:rsidRPr="004D3300">
        <w:rPr>
          <w:rFonts w:cs="Arial" w:hAnsi="Cambria" w:ascii="Cambria"/>
          <w:lang w:val="pl-PL"/>
        </w:rPr>
        <w:t>, dipl.</w:t>
      </w:r>
      <w:r w:rsidR="004F2E07" w:rsidRPr="004D3300">
        <w:rPr>
          <w:rFonts w:cs="Arial" w:hAnsi="Cambria" w:ascii="Cambria"/>
          <w:lang w:val="pl-PL"/>
        </w:rPr>
        <w:t>oec.</w:t>
      </w:r>
    </w:p>
    <w:sectPr w:rsidSect="006D68A1" w:rsidR="000E1F39" w:rsidRPr="004D3300">
      <w:footerReference w:type="default" r:id="rId10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91B" w:rsidP="00630104" w:rsidR="002F191B">
      <w:pPr>
        <w:spacing w:after="0"/>
      </w:pPr>
      <w:r>
        <w:separator/>
      </w:r>
    </w:p>
  </w:endnote>
  <w:endnote w:id="0" w:type="continuationSeparator">
    <w:p w:rsidRDefault="002F191B" w:rsidP="00630104" w:rsidR="002F19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665FB">
      <w:rPr>
        <w:noProof/>
      </w:rPr>
      <w:t>4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91B" w:rsidP="00630104" w:rsidR="002F191B">
      <w:pPr>
        <w:spacing w:after="0"/>
      </w:pPr>
      <w:r>
        <w:separator/>
      </w:r>
    </w:p>
  </w:footnote>
  <w:footnote w:id="0" w:type="continuationSeparator">
    <w:p w:rsidRDefault="002F191B" w:rsidP="00630104" w:rsidR="002F191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">
    <w:nsid w:val="259159BC"/>
    <w:multiLevelType w:val="hybridMultilevel"/>
    <w:tmpl w:val="7122C0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2B1BE5"/>
    <w:multiLevelType w:val="hybridMultilevel"/>
    <w:tmpl w:val="C3565C0E"/>
    <w:lvl w:tplc="DE76D4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5"/>
  </w:num>
  <w:num w:numId="6">
    <w:abstractNumId w:val="16"/>
  </w:num>
  <w:num w:numId="7">
    <w:abstractNumId w:val="14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5"/>
  </w:num>
  <w:num w:numId="12">
    <w:abstractNumId w:val="6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1"/>
  </w:num>
  <w:num w:numId="17">
    <w:abstractNumId w:val="0"/>
  </w:num>
  <w:num w:numId="18">
    <w:abstractNumId w:val="3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107A"/>
    <w:rsid w:val="000129B4"/>
    <w:rsid w:val="00017496"/>
    <w:rsid w:val="00021735"/>
    <w:rsid w:val="00024292"/>
    <w:rsid w:val="00026091"/>
    <w:rsid w:val="00041014"/>
    <w:rsid w:val="0005149B"/>
    <w:rsid w:val="00054A0F"/>
    <w:rsid w:val="0006122E"/>
    <w:rsid w:val="000661D2"/>
    <w:rsid w:val="00066B75"/>
    <w:rsid w:val="00071029"/>
    <w:rsid w:val="00071520"/>
    <w:rsid w:val="0007459B"/>
    <w:rsid w:val="00077074"/>
    <w:rsid w:val="0008625E"/>
    <w:rsid w:val="00097365"/>
    <w:rsid w:val="000E1F39"/>
    <w:rsid w:val="000E3985"/>
    <w:rsid w:val="000F3D58"/>
    <w:rsid w:val="000F6652"/>
    <w:rsid w:val="000F6A5C"/>
    <w:rsid w:val="000F6C18"/>
    <w:rsid w:val="000F788A"/>
    <w:rsid w:val="00103A71"/>
    <w:rsid w:val="0010578C"/>
    <w:rsid w:val="001117E0"/>
    <w:rsid w:val="00121F13"/>
    <w:rsid w:val="00136429"/>
    <w:rsid w:val="00144A01"/>
    <w:rsid w:val="00161FBA"/>
    <w:rsid w:val="00166D74"/>
    <w:rsid w:val="00167B5F"/>
    <w:rsid w:val="00183013"/>
    <w:rsid w:val="00187E70"/>
    <w:rsid w:val="0019177F"/>
    <w:rsid w:val="001A6FD8"/>
    <w:rsid w:val="001B4293"/>
    <w:rsid w:val="001C08E7"/>
    <w:rsid w:val="001C7393"/>
    <w:rsid w:val="001E23F0"/>
    <w:rsid w:val="001F51B7"/>
    <w:rsid w:val="001F5393"/>
    <w:rsid w:val="002010FF"/>
    <w:rsid w:val="00211DCD"/>
    <w:rsid w:val="002408C1"/>
    <w:rsid w:val="00253A4A"/>
    <w:rsid w:val="00264C9E"/>
    <w:rsid w:val="00265A4B"/>
    <w:rsid w:val="00274A65"/>
    <w:rsid w:val="00282C75"/>
    <w:rsid w:val="002A268E"/>
    <w:rsid w:val="002B0EA7"/>
    <w:rsid w:val="002C15D9"/>
    <w:rsid w:val="002E6706"/>
    <w:rsid w:val="002F191B"/>
    <w:rsid w:val="002F2B32"/>
    <w:rsid w:val="002F61F1"/>
    <w:rsid w:val="00302EC9"/>
    <w:rsid w:val="00316FF4"/>
    <w:rsid w:val="00321250"/>
    <w:rsid w:val="003248D7"/>
    <w:rsid w:val="0032746E"/>
    <w:rsid w:val="00327E7D"/>
    <w:rsid w:val="00330B2E"/>
    <w:rsid w:val="00342C1D"/>
    <w:rsid w:val="00344D61"/>
    <w:rsid w:val="003515AD"/>
    <w:rsid w:val="003520A1"/>
    <w:rsid w:val="00361096"/>
    <w:rsid w:val="003619E6"/>
    <w:rsid w:val="003633DF"/>
    <w:rsid w:val="0036581C"/>
    <w:rsid w:val="00370167"/>
    <w:rsid w:val="00383D32"/>
    <w:rsid w:val="00391009"/>
    <w:rsid w:val="003A7717"/>
    <w:rsid w:val="003B0B73"/>
    <w:rsid w:val="003B3CBC"/>
    <w:rsid w:val="003B5056"/>
    <w:rsid w:val="003B5896"/>
    <w:rsid w:val="003C0FC1"/>
    <w:rsid w:val="003C18A0"/>
    <w:rsid w:val="003C2BB7"/>
    <w:rsid w:val="003C75B8"/>
    <w:rsid w:val="003D3858"/>
    <w:rsid w:val="003D4023"/>
    <w:rsid w:val="003E2831"/>
    <w:rsid w:val="003E5863"/>
    <w:rsid w:val="003E6793"/>
    <w:rsid w:val="003F00C9"/>
    <w:rsid w:val="003F2B2E"/>
    <w:rsid w:val="003F355A"/>
    <w:rsid w:val="00400305"/>
    <w:rsid w:val="004071AC"/>
    <w:rsid w:val="00412200"/>
    <w:rsid w:val="0041252D"/>
    <w:rsid w:val="0041306D"/>
    <w:rsid w:val="0041352B"/>
    <w:rsid w:val="004206FC"/>
    <w:rsid w:val="0042108F"/>
    <w:rsid w:val="00422970"/>
    <w:rsid w:val="00422DF2"/>
    <w:rsid w:val="00425B77"/>
    <w:rsid w:val="00425D3E"/>
    <w:rsid w:val="00427C84"/>
    <w:rsid w:val="00431EAC"/>
    <w:rsid w:val="0043503D"/>
    <w:rsid w:val="00436015"/>
    <w:rsid w:val="0044378A"/>
    <w:rsid w:val="00445B54"/>
    <w:rsid w:val="004477AF"/>
    <w:rsid w:val="00452680"/>
    <w:rsid w:val="00457B27"/>
    <w:rsid w:val="00461784"/>
    <w:rsid w:val="004724ED"/>
    <w:rsid w:val="00473206"/>
    <w:rsid w:val="0047492A"/>
    <w:rsid w:val="00487E75"/>
    <w:rsid w:val="00492000"/>
    <w:rsid w:val="00495288"/>
    <w:rsid w:val="004A5815"/>
    <w:rsid w:val="004B0FA4"/>
    <w:rsid w:val="004B48AA"/>
    <w:rsid w:val="004B7B4B"/>
    <w:rsid w:val="004C0752"/>
    <w:rsid w:val="004C3C5C"/>
    <w:rsid w:val="004D1BE3"/>
    <w:rsid w:val="004D3300"/>
    <w:rsid w:val="004D3712"/>
    <w:rsid w:val="004D6605"/>
    <w:rsid w:val="004E0AEF"/>
    <w:rsid w:val="004E7552"/>
    <w:rsid w:val="004F2E07"/>
    <w:rsid w:val="005074E9"/>
    <w:rsid w:val="005116DA"/>
    <w:rsid w:val="00512809"/>
    <w:rsid w:val="00512E9E"/>
    <w:rsid w:val="005252CF"/>
    <w:rsid w:val="00526E3D"/>
    <w:rsid w:val="00530265"/>
    <w:rsid w:val="00530524"/>
    <w:rsid w:val="005310B1"/>
    <w:rsid w:val="00537372"/>
    <w:rsid w:val="0053787D"/>
    <w:rsid w:val="005448AB"/>
    <w:rsid w:val="00547B3B"/>
    <w:rsid w:val="00561746"/>
    <w:rsid w:val="00561A95"/>
    <w:rsid w:val="005642C4"/>
    <w:rsid w:val="00567799"/>
    <w:rsid w:val="005710A8"/>
    <w:rsid w:val="00575DB3"/>
    <w:rsid w:val="005840A1"/>
    <w:rsid w:val="00592FE3"/>
    <w:rsid w:val="00595797"/>
    <w:rsid w:val="005A1E80"/>
    <w:rsid w:val="005A6199"/>
    <w:rsid w:val="005B5305"/>
    <w:rsid w:val="005D7B8F"/>
    <w:rsid w:val="005E4B9D"/>
    <w:rsid w:val="005E6AD3"/>
    <w:rsid w:val="005F093D"/>
    <w:rsid w:val="005F2C19"/>
    <w:rsid w:val="005F3C23"/>
    <w:rsid w:val="005F5746"/>
    <w:rsid w:val="005F7C2F"/>
    <w:rsid w:val="005F7E72"/>
    <w:rsid w:val="00602A80"/>
    <w:rsid w:val="006042F2"/>
    <w:rsid w:val="00604AAB"/>
    <w:rsid w:val="006060B6"/>
    <w:rsid w:val="0060751F"/>
    <w:rsid w:val="006122C1"/>
    <w:rsid w:val="00615687"/>
    <w:rsid w:val="00630104"/>
    <w:rsid w:val="00630A85"/>
    <w:rsid w:val="00637A21"/>
    <w:rsid w:val="00642351"/>
    <w:rsid w:val="00670589"/>
    <w:rsid w:val="0067771F"/>
    <w:rsid w:val="00686EBC"/>
    <w:rsid w:val="0068760C"/>
    <w:rsid w:val="006956ED"/>
    <w:rsid w:val="006A23FA"/>
    <w:rsid w:val="006B3436"/>
    <w:rsid w:val="006B6D99"/>
    <w:rsid w:val="006C6CD6"/>
    <w:rsid w:val="006D68A1"/>
    <w:rsid w:val="006E29FB"/>
    <w:rsid w:val="006E33E3"/>
    <w:rsid w:val="006E3DCE"/>
    <w:rsid w:val="006E48CE"/>
    <w:rsid w:val="006E60AF"/>
    <w:rsid w:val="006E6D9D"/>
    <w:rsid w:val="006F00D4"/>
    <w:rsid w:val="00700A55"/>
    <w:rsid w:val="00706AB0"/>
    <w:rsid w:val="007204BF"/>
    <w:rsid w:val="0072125E"/>
    <w:rsid w:val="00750AD0"/>
    <w:rsid w:val="00752A7C"/>
    <w:rsid w:val="007534D5"/>
    <w:rsid w:val="0076554F"/>
    <w:rsid w:val="007665FB"/>
    <w:rsid w:val="00793046"/>
    <w:rsid w:val="0079568D"/>
    <w:rsid w:val="007A78EE"/>
    <w:rsid w:val="007B51C2"/>
    <w:rsid w:val="007B5519"/>
    <w:rsid w:val="007B6C4C"/>
    <w:rsid w:val="007C0576"/>
    <w:rsid w:val="007C4C80"/>
    <w:rsid w:val="007E0006"/>
    <w:rsid w:val="007E020B"/>
    <w:rsid w:val="007E085E"/>
    <w:rsid w:val="007F32DE"/>
    <w:rsid w:val="007F5434"/>
    <w:rsid w:val="00811034"/>
    <w:rsid w:val="00815FC5"/>
    <w:rsid w:val="00824BA5"/>
    <w:rsid w:val="00825A6F"/>
    <w:rsid w:val="00825EE9"/>
    <w:rsid w:val="00841751"/>
    <w:rsid w:val="00845A52"/>
    <w:rsid w:val="008512FB"/>
    <w:rsid w:val="00852EDF"/>
    <w:rsid w:val="00870812"/>
    <w:rsid w:val="00882476"/>
    <w:rsid w:val="00882670"/>
    <w:rsid w:val="008837B6"/>
    <w:rsid w:val="00887159"/>
    <w:rsid w:val="0089797D"/>
    <w:rsid w:val="008B217F"/>
    <w:rsid w:val="008B337E"/>
    <w:rsid w:val="008C0C63"/>
    <w:rsid w:val="008C3545"/>
    <w:rsid w:val="008C4F66"/>
    <w:rsid w:val="008D56EB"/>
    <w:rsid w:val="008F3AEA"/>
    <w:rsid w:val="00911507"/>
    <w:rsid w:val="00911CC0"/>
    <w:rsid w:val="009149CD"/>
    <w:rsid w:val="00946DDB"/>
    <w:rsid w:val="0095056C"/>
    <w:rsid w:val="009548D2"/>
    <w:rsid w:val="009947A5"/>
    <w:rsid w:val="009A67D4"/>
    <w:rsid w:val="009B6FF8"/>
    <w:rsid w:val="009D7FDF"/>
    <w:rsid w:val="009E7F44"/>
    <w:rsid w:val="009F0670"/>
    <w:rsid w:val="009F284F"/>
    <w:rsid w:val="009F2F4D"/>
    <w:rsid w:val="009F37F8"/>
    <w:rsid w:val="009F4B6C"/>
    <w:rsid w:val="009F6BE5"/>
    <w:rsid w:val="00A038BA"/>
    <w:rsid w:val="00A26329"/>
    <w:rsid w:val="00A31745"/>
    <w:rsid w:val="00A420F3"/>
    <w:rsid w:val="00A43E04"/>
    <w:rsid w:val="00A45252"/>
    <w:rsid w:val="00A47116"/>
    <w:rsid w:val="00A52D9E"/>
    <w:rsid w:val="00A71C12"/>
    <w:rsid w:val="00A773B8"/>
    <w:rsid w:val="00A81D32"/>
    <w:rsid w:val="00A90F17"/>
    <w:rsid w:val="00A956C9"/>
    <w:rsid w:val="00AA4A89"/>
    <w:rsid w:val="00AA6F1E"/>
    <w:rsid w:val="00AB191E"/>
    <w:rsid w:val="00AC44EC"/>
    <w:rsid w:val="00AD6424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2117"/>
    <w:rsid w:val="00B403DD"/>
    <w:rsid w:val="00B52797"/>
    <w:rsid w:val="00B56C21"/>
    <w:rsid w:val="00B5712A"/>
    <w:rsid w:val="00B6658C"/>
    <w:rsid w:val="00B67765"/>
    <w:rsid w:val="00B75496"/>
    <w:rsid w:val="00B77978"/>
    <w:rsid w:val="00B826A0"/>
    <w:rsid w:val="00B93ABD"/>
    <w:rsid w:val="00BA112E"/>
    <w:rsid w:val="00BA1BCC"/>
    <w:rsid w:val="00BA2B4C"/>
    <w:rsid w:val="00BA4F7F"/>
    <w:rsid w:val="00BB34A3"/>
    <w:rsid w:val="00BC143E"/>
    <w:rsid w:val="00BC34DA"/>
    <w:rsid w:val="00BC3F88"/>
    <w:rsid w:val="00BE3F1F"/>
    <w:rsid w:val="00C11CE5"/>
    <w:rsid w:val="00C138CF"/>
    <w:rsid w:val="00C31AF2"/>
    <w:rsid w:val="00C328AF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68CE"/>
    <w:rsid w:val="00C90701"/>
    <w:rsid w:val="00CA0444"/>
    <w:rsid w:val="00CB70EE"/>
    <w:rsid w:val="00CC7049"/>
    <w:rsid w:val="00CD2068"/>
    <w:rsid w:val="00CD657A"/>
    <w:rsid w:val="00CD65BF"/>
    <w:rsid w:val="00CE69EB"/>
    <w:rsid w:val="00CF3DBC"/>
    <w:rsid w:val="00D05EC6"/>
    <w:rsid w:val="00D165D6"/>
    <w:rsid w:val="00D2516B"/>
    <w:rsid w:val="00D361CF"/>
    <w:rsid w:val="00D43731"/>
    <w:rsid w:val="00D565CE"/>
    <w:rsid w:val="00D60CEF"/>
    <w:rsid w:val="00D6557D"/>
    <w:rsid w:val="00D67AC7"/>
    <w:rsid w:val="00D7785F"/>
    <w:rsid w:val="00D84EFF"/>
    <w:rsid w:val="00D928AD"/>
    <w:rsid w:val="00DB0481"/>
    <w:rsid w:val="00DB3DD9"/>
    <w:rsid w:val="00DB6742"/>
    <w:rsid w:val="00DC10D9"/>
    <w:rsid w:val="00DC2782"/>
    <w:rsid w:val="00DC67FC"/>
    <w:rsid w:val="00DD0081"/>
    <w:rsid w:val="00DD7597"/>
    <w:rsid w:val="00DE0902"/>
    <w:rsid w:val="00DE7F80"/>
    <w:rsid w:val="00DF09BB"/>
    <w:rsid w:val="00DF30D2"/>
    <w:rsid w:val="00E066F8"/>
    <w:rsid w:val="00E14A7E"/>
    <w:rsid w:val="00E20912"/>
    <w:rsid w:val="00E327E2"/>
    <w:rsid w:val="00E36AC0"/>
    <w:rsid w:val="00E36D02"/>
    <w:rsid w:val="00E4648A"/>
    <w:rsid w:val="00E51DD1"/>
    <w:rsid w:val="00E62D00"/>
    <w:rsid w:val="00E67B45"/>
    <w:rsid w:val="00E80122"/>
    <w:rsid w:val="00E9254E"/>
    <w:rsid w:val="00E973E6"/>
    <w:rsid w:val="00EA3637"/>
    <w:rsid w:val="00EA3E17"/>
    <w:rsid w:val="00EB72E3"/>
    <w:rsid w:val="00EC26A1"/>
    <w:rsid w:val="00ED45B9"/>
    <w:rsid w:val="00EE02C9"/>
    <w:rsid w:val="00EE0472"/>
    <w:rsid w:val="00EF64AC"/>
    <w:rsid w:val="00F03DC2"/>
    <w:rsid w:val="00F20CFD"/>
    <w:rsid w:val="00F2307F"/>
    <w:rsid w:val="00F32C05"/>
    <w:rsid w:val="00F764DA"/>
    <w:rsid w:val="00F77C7E"/>
    <w:rsid w:val="00F83BCD"/>
    <w:rsid w:val="00F94BAA"/>
    <w:rsid w:val="00F96F5F"/>
    <w:rsid w:val="00FA2F18"/>
    <w:rsid w:val="00FA74DB"/>
    <w:rsid w:val="00FD0E35"/>
    <w:rsid w:val="00FE20F7"/>
    <w:rsid w:val="00FE29A6"/>
    <w:rsid w:val="00FE3DD3"/>
    <w:rsid w:val="00FE775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5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5FB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5FB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5FB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5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5FB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5FB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5FB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BBC06-959F-40F0-AB9E-F2C4B5317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840</properties:Words>
  <properties:Characters>5376</properties:Characters>
  <properties:Lines>205</properties:Lines>
  <properties:Paragraphs>122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2019-05-13T06:04:00Z</dcterms:created>
  <dc:creator>ADMINIBM</dc:creator>
  <cp:lastModifiedBy>Kristina Švajger</cp:lastModifiedBy>
  <cp:lastPrinted>2017-01-22T20:47:00Z</cp:lastPrinted>
  <dcterms:modified xmlns:xsi="http://www.w3.org/2001/XMLSchema-instance" xsi:type="dcterms:W3CDTF">2019-05-13T06:06:00Z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stečajnoga upravitelja za ispitno ročište, 13. 5.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