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905a" w14:paraId="288905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00CFC">
        <w:t>4367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A00CFC">
        <w:rPr>
          <w:rFonts w:eastAsia="Calibri"/>
          <w:lang w:eastAsia="en-US"/>
        </w:rPr>
        <w:t>GRANAP ZAGREB d.o.o., Zagreb, Vrbik 22, OIB: 11514571923</w:t>
      </w:r>
      <w:r w:rsidR="00C95C6C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524168">
        <w:t>8</w:t>
      </w:r>
      <w:r w:rsidR="00B276A8">
        <w:t>. siječnja 2018.</w:t>
      </w:r>
    </w:p>
    <w:p w:rsidRDefault="00410421" w:rsidP="002C4416" w:rsidR="00410421">
      <w:pPr>
        <w:ind w:firstLine="720"/>
        <w:jc w:val="both"/>
      </w:pP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060133" w:rsidR="00060133" w:rsidRPr="00AF1EFD"/>
    <w:p w:rsidRDefault="00060133" w:rsidP="00A00CFC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00CFC" w:rsidRPr="00A00CFC">
        <w:rPr>
          <w:rFonts w:eastAsia="Calibri"/>
          <w:lang w:eastAsia="en-US"/>
        </w:rPr>
        <w:t>GRANAP ZAGREB d.o.o., Zag</w:t>
      </w:r>
      <w:r w:rsidR="00A00CFC">
        <w:rPr>
          <w:rFonts w:eastAsia="Calibri"/>
          <w:lang w:eastAsia="en-US"/>
        </w:rPr>
        <w:t>reb, Vrbik 22, OIB: 11514571923.</w:t>
      </w:r>
      <w:r w:rsidR="00410421">
        <w:t xml:space="preserve"> </w:t>
      </w:r>
      <w:r w:rsidRPr="00AF1EFD">
        <w:t xml:space="preserve">Stečajni postupak je otvoren dana </w:t>
      </w:r>
      <w:r w:rsidR="00524168">
        <w:t>8</w:t>
      </w:r>
      <w:r w:rsidR="00B276A8">
        <w:t>. siječnja 2018</w:t>
      </w:r>
      <w:r w:rsidR="00410421">
        <w:t>.</w:t>
      </w:r>
      <w:r w:rsidRPr="00AF1EFD">
        <w:t xml:space="preserve"> u </w:t>
      </w:r>
      <w:r w:rsidR="00C95C6C">
        <w:t>14,</w:t>
      </w:r>
      <w:r w:rsidR="00A00CFC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00CFC">
        <w:t>Jozo Pavičić, Osijek, Svetog Roka 44, OIB: 69969627936.</w:t>
      </w:r>
    </w:p>
    <w:p w:rsidRDefault="00060133" w:rsidP="00060133" w:rsidR="00060133" w:rsidRPr="00AF1EFD">
      <w:pPr>
        <w:ind w:left="708"/>
        <w:jc w:val="both"/>
      </w:pPr>
    </w:p>
    <w:p w:rsidRDefault="00060133" w:rsidP="00A00CFC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A00CFC" w:rsidRPr="00A00CFC">
        <w:rPr>
          <w:rFonts w:eastAsia="Calibri"/>
          <w:lang w:eastAsia="en-US"/>
        </w:rPr>
        <w:t>GRANAP ZAGREB d.o.o., Zagreb, Vrbik 22, OIB: 11514571923,</w:t>
      </w:r>
      <w:r w:rsidR="00C241E6">
        <w:rPr>
          <w:rFonts w:eastAsia="Calibri"/>
          <w:lang w:eastAsia="en-US"/>
        </w:rPr>
        <w:t xml:space="preserve"> sa danom </w:t>
      </w:r>
      <w:r w:rsidR="00BE2140">
        <w:rPr>
          <w:rFonts w:eastAsia="Calibri"/>
          <w:lang w:eastAsia="en-US"/>
        </w:rPr>
        <w:t>8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00CFC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00CFC" w:rsidRPr="00A00CFC">
        <w:rPr>
          <w:rFonts w:eastAsia="Calibri"/>
          <w:lang w:eastAsia="en-US"/>
        </w:rPr>
        <w:t>GRANAP ZAGREB d.o.o., Zagreb, Vrbik 22, OIB: 11514571923,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A00CFC" w:rsidRPr="00A00CFC">
        <w:rPr>
          <w:rFonts w:eastAsia="Calibri"/>
          <w:lang w:eastAsia="en-US"/>
        </w:rPr>
        <w:t>GRANAP ZAGREB d.o.o., Zagreb, Vrbik 22, OIB: 11514571923,</w:t>
      </w:r>
      <w:r w:rsidR="00631A90">
        <w:t xml:space="preserve"> dana </w:t>
      </w:r>
      <w:r w:rsidR="00A00CFC">
        <w:t>9. veljače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A00CFC">
        <w:t>4367</w:t>
      </w:r>
      <w:r w:rsidR="00B0604A">
        <w:t>/16</w:t>
      </w:r>
      <w:r>
        <w:t xml:space="preserve"> od </w:t>
      </w:r>
      <w:r w:rsidR="00A00CFC">
        <w:t>3</w:t>
      </w:r>
      <w:r w:rsidR="00BE2140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A00CFC">
        <w:t>4</w:t>
      </w:r>
      <w:r w:rsidR="00BE2140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A00CFC">
        <w:t>5. veljače 2016</w:t>
      </w:r>
      <w:r w:rsidR="00B0604A">
        <w:t xml:space="preserve">. </w:t>
      </w:r>
      <w:r>
        <w:t xml:space="preserve">ima evidentirane neizvršene osnove za plaćanje u iznosu od </w:t>
      </w:r>
      <w:r w:rsidR="00A00CFC">
        <w:t>409.846,86</w:t>
      </w:r>
      <w:r w:rsidR="00BE2140">
        <w:t xml:space="preserve"> </w:t>
      </w:r>
      <w:r w:rsidR="00AF1B3C">
        <w:t>kn</w:t>
      </w:r>
      <w:r>
        <w:t xml:space="preserve"> i </w:t>
      </w:r>
      <w:r w:rsidR="00A00CFC">
        <w:t>120</w:t>
      </w:r>
      <w:r>
        <w:t xml:space="preserve"> dana neprekidne blokade (list </w:t>
      </w:r>
      <w:r w:rsidR="00C95C6C">
        <w:t>1</w:t>
      </w:r>
      <w:r w:rsidR="00A00CFC">
        <w:t>9</w:t>
      </w:r>
      <w:r w:rsidR="00B276A8">
        <w:t xml:space="preserve"> </w:t>
      </w:r>
      <w:r>
        <w:t>spisa).</w:t>
      </w:r>
    </w:p>
    <w:p w:rsidRDefault="00A00CFC" w:rsidP="00F6264F" w:rsidR="00A00CFC">
      <w:pPr>
        <w:ind w:firstLine="708"/>
        <w:jc w:val="both"/>
      </w:pPr>
    </w:p>
    <w:p w:rsidRDefault="00A00CFC" w:rsidP="00F6264F" w:rsidR="00A00CFC">
      <w:pPr>
        <w:ind w:firstLine="708"/>
        <w:jc w:val="both"/>
      </w:pPr>
      <w:r>
        <w:t>Iz prokaznog popisa imovine proizlazi da dužnik nema imovine (list 23 do 31 spisa).</w:t>
      </w:r>
    </w:p>
    <w:p w:rsidRDefault="00C241E6" w:rsidP="00F6264F" w:rsidR="00C241E6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informacijskog sustava zemljišnih knjiga proizlazi da dužnik nije vlasnik nekretnina (list </w:t>
      </w:r>
      <w:r w:rsidR="00A00CFC">
        <w:t>35</w:t>
      </w:r>
      <w:r>
        <w:t xml:space="preserve"> spisa).</w:t>
      </w:r>
    </w:p>
    <w:p w:rsidRDefault="00E909BF" w:rsidP="00E909BF" w:rsidR="00E909BF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Uvjerenja Policijske uprave zagrebačke od 23. kolovoza 2017. proizlazi da dužnik nije evidentiran kao vlasnik vozila (list </w:t>
      </w:r>
      <w:r w:rsidR="00A00CFC">
        <w:t>38</w:t>
      </w:r>
      <w:r>
        <w:t xml:space="preserve"> spisa).</w:t>
      </w:r>
    </w:p>
    <w:p w:rsidRDefault="00E909BF" w:rsidP="00E909BF" w:rsidR="00E909B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00CFC">
        <w:t>4367</w:t>
      </w:r>
      <w:r w:rsidR="00B0604A">
        <w:t>/16</w:t>
      </w:r>
      <w:r>
        <w:t xml:space="preserve"> od </w:t>
      </w:r>
      <w:r w:rsidR="00A00CFC">
        <w:t>7</w:t>
      </w:r>
      <w:r w:rsidR="00E909BF">
        <w:t>. rujna 2</w:t>
      </w:r>
      <w:r w:rsidR="00BC0D75">
        <w:t>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00CFC">
        <w:t>7</w:t>
      </w:r>
      <w:r w:rsidR="00E909BF">
        <w:t>. rujna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24168">
        <w:t>8</w:t>
      </w:r>
      <w:r w:rsidR="00B276A8">
        <w:t>. siječnja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E216A3" w:rsidP="00410421" w:rsidR="00E216A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377" w:rsidR="00AC0377">
      <w:r>
        <w:separator/>
      </w:r>
    </w:p>
  </w:endnote>
  <w:endnote w:id="0" w:type="continuationSeparator">
    <w:p w:rsidRDefault="00AC0377" w:rsidR="00AC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377" w:rsidR="00AC0377">
      <w:r>
        <w:separator/>
      </w:r>
    </w:p>
  </w:footnote>
  <w:footnote w:id="0" w:type="continuationSeparator">
    <w:p w:rsidRDefault="00AC0377" w:rsidR="00AC0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E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00CFC">
      <w:t>4367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12E38"/>
    <w:rsid w:val="001228F5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416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0CFC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0377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2140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909BF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4367</izvorni_sadrzaj>
    <derivirana_varijabla naziv="DomainObject.Predmet.Broj_1">4367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32 Su-1342/12 od 03.08.2012.</izvorni_sadrzaj>
    <derivirana_varijabla naziv="DomainObject.Predmet.Opis_1">32 Su-1342/12 od 03.08.2012.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St-4367/2016</izvorni_sadrzaj>
    <derivirana_varijabla naziv="DomainObject.Predmet.OznakaBroj_1">St-4367/2016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 omaškom proslijeđen na TS Osijek</izvorni_sadrzaj>
    <derivirana_varijabla naziv="DomainObject.Predmet.PrimjedbaSuca_1">predmet omaškom proslijeđen na TS Osijek</derivirana_varijabla>
  </DomainObject.Predmet.PrimjedbaSuca>
  <DomainObject.Predmet.ProtustrankaFormated>
    <izvorni_sadrzaj>  GRANAP ZAGREB d.o.o. zastupanog po punomoćniku Velija Kurtović</izvorni_sadrzaj>
    <derivirana_varijabla naziv="DomainObject.Predmet.ProtustrankaFormated_1">  GRANAP ZAGREB d.o.o. zastupanog po punomoćniku Velija Kurtović</derivirana_varijabla>
  </DomainObject.Predmet.ProtustrankaFormated>
  <DomainObject.Predmet.ProtustrankaFormatedOIB>
    <izvorni_sadrzaj>  GRANAP ZAGREB d.o.o., OIB 11514571923 zastupanog po punomoćniku Velija Kurtović</izvorni_sadrzaj>
    <derivirana_varijabla naziv="DomainObject.Predmet.ProtustrankaFormatedOIB_1">  GRANAP ZAGREB d.o.o., OIB 11514571923 zastupanog po punomoćniku Velija Kurtović</derivirana_varijabla>
  </DomainObject.Predmet.ProtustrankaFormatedOIB>
  <DomainObject.Predmet.ProtustrankaFormatedWithAdress>
    <izvorni_sadrzaj> GRANAP ZAGREB d.o.o., Vrbik 22, 10000 Zagreb zastupanog po punomoćniku Velija Kurtović</izvorni_sadrzaj>
    <derivirana_varijabla naziv="DomainObject.Predmet.ProtustrankaFormatedWithAdress_1"> GRANAP ZAGREB d.o.o., Vrbik 22, 10000 Zagreb zastupanog po punomoćniku Velija Kurtović</derivirana_varijabla>
  </DomainObject.Predmet.ProtustrankaFormatedWithAdress>
  <DomainObject.Predmet.ProtustrankaFormatedWithAdressOIB>
    <izvorni_sadrzaj> GRANAP ZAGREB d.o.o., OIB 11514571923, Vrbik 22, 10000 Zagreb zastupanog po punomoćniku Velija Kurtović</izvorni_sadrzaj>
    <derivirana_varijabla naziv="DomainObject.Predmet.ProtustrankaFormatedWithAdressOIB_1"> GRANAP ZAGREB d.o.o., OIB 11514571923, Vrbik 22, 10000 Zagreb zastupanog po punomoćniku Velija Kurtović</derivirana_varijabla>
  </DomainObject.Predmet.ProtustrankaFormatedWithAdressOIB>
  <DomainObject.Predmet.ProtustrankaWithAdress>
    <izvorni_sadrzaj>GRANAP ZAGREB d.o.o. Vrbik 22, 10000 Zagreb</izvorni_sadrzaj>
    <derivirana_varijabla naziv="DomainObject.Predmet.ProtustrankaWithAdress_1">GRANAP ZAGREB d.o.o. Vrbik 22, 10000 Zagreb</derivirana_varijabla>
  </DomainObject.Predmet.ProtustrankaWithAdress>
  <DomainObject.Predmet.ProtustrankaWithAdressOIB>
    <izvorni_sadrzaj>GRANAP ZAGREB d.o.o., OIB 11514571923, Vrbik 22, 10000 Zagreb</izvorni_sadrzaj>
    <derivirana_varijabla naziv="DomainObject.Predmet.ProtustrankaWithAdressOIB_1">GRANAP ZAGREB d.o.o., OIB 11514571923, Vrbik 22, 10000 Zagreb</derivirana_varijabla>
  </DomainObject.Predmet.ProtustrankaWithAdressOIB>
  <DomainObject.Predmet.ProtustrankaNazivFormated>
    <izvorni_sadrzaj>GRANAP ZAGREB d.o.o.</izvorni_sadrzaj>
    <derivirana_varijabla naziv="DomainObject.Predmet.ProtustrankaNazivFormated_1">GRANAP ZAGREB d.o.o.</derivirana_varijabla>
  </DomainObject.Predmet.ProtustrankaNazivFormated>
  <DomainObject.Predmet.ProtustrankaNazivFormatedOIB>
    <izvorni_sadrzaj>GRANAP ZAGREB d.o.o., OIB 11514571923</izvorni_sadrzaj>
    <derivirana_varijabla naziv="DomainObject.Predmet.ProtustrankaNazivFormatedOIB_1">GRANAP ZAGREB d.o.o., OIB 11514571923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GRANAP ZAGREB d.o.o. zastupanog po punomoćniku Velija Kurtović</item>
    </izvorni_sadrzaj>
    <derivirana_varijabla naziv="DomainObject.Predmet.ProtuStrankaListFormated_1">
      <item>GRANAP ZAGREB d.o.o. zastupanog po punomoćniku Velija Kurtović</item>
    </derivirana_varijabla>
  </DomainObject.Predmet.ProtuStrankaListFormated>
  <DomainObject.Predmet.ProtuStrankaListFormatedOIB>
    <izvorni_sadrzaj>
      <item>GRANAP ZAGREB d.o.o., OIB 11514571923 zastupanog po punomoćniku Velija Kurtović</item>
    </izvorni_sadrzaj>
    <derivirana_varijabla naziv="DomainObject.Predmet.ProtuStrankaListFormatedOIB_1">
      <item>GRANAP ZAGREB d.o.o., OIB 11514571923 zastupanog po punomoćniku Velija Kurtović</item>
    </derivirana_varijabla>
  </DomainObject.Predmet.ProtuStrankaListFormatedOIB>
  <DomainObject.Predmet.ProtuStrankaListFormatedWithAdress>
    <izvorni_sadrzaj>
      <item>GRANAP ZAGREB d.o.o., Vrbik 22, 10000 Zagreb zastupanog po punomoćniku Velija Kurtović</item>
    </izvorni_sadrzaj>
    <derivirana_varijabla naziv="DomainObject.Predmet.ProtuStrankaListFormatedWithAdress_1">
      <item>GRANAP ZAGREB d.o.o., Vrbik 22, 10000 Zagreb zastupanog po punomoćniku Velija Kurtović</item>
    </derivirana_varijabla>
  </DomainObject.Predmet.ProtuStrankaListFormatedWithAdress>
  <DomainObject.Predmet.ProtuStrankaListFormatedWithAdressOIB>
    <izvorni_sadrzaj>
      <item>GRANAP ZAGREB d.o.o., OIB 11514571923, Vrbik 22, 10000 Zagreb zastupanog po punomoćniku Velija Kurtović</item>
    </izvorni_sadrzaj>
    <derivirana_varijabla naziv="DomainObject.Predmet.ProtuStrankaListFormatedWithAdressOIB_1">
      <item>GRANAP ZAGREB d.o.o., OIB 11514571923, Vrbik 22, 10000 Zagreb zastupanog po punomoćniku Velija Kurtović</item>
    </derivirana_varijabla>
  </DomainObject.Predmet.ProtuStrankaListFormatedWithAdressOIB>
  <DomainObject.Predmet.ProtuStrankaListNazivFormated>
    <izvorni_sadrzaj>
      <item>GRANAP ZAGREB d.o.o.</item>
    </izvorni_sadrzaj>
    <derivirana_varijabla naziv="DomainObject.Predmet.ProtuStrankaListNazivFormated_1">
      <item>GRANAP ZAGREB d.o.o.</item>
    </derivirana_varijabla>
  </DomainObject.Predmet.ProtuStrankaListNazivFormated>
  <DomainObject.Predmet.ProtuStrankaListNazivFormatedOIB>
    <izvorni_sadrzaj>
      <item>GRANAP ZAGREB d.o.o., OIB 11514571923</item>
    </izvorni_sadrzaj>
    <derivirana_varijabla naziv="DomainObject.Predmet.ProtuStrankaListNazivFormatedOIB_1">
      <item>GRANAP ZAGREB d.o.o., OIB 11514571923</item>
    </derivirana_varijabla>
  </DomainObject.Predmet.ProtuStrankaListNazivFormatedOIB>
  <DomainObject.Predmet.OstaliListFormated>
    <izvorni_sadrzaj>
      <item>Velija Kurtović punomoćnik sudionika u postupku GRANAP ZAGREB d.o.o.</item>
    </izvorni_sadrzaj>
    <derivirana_varijabla naziv="DomainObject.Predmet.OstaliListFormated_1">
      <item>Velija Kurtović punomoćnik sudionika u postupku GRANAP ZAGREB d.o.o.</item>
    </derivirana_varijabla>
  </DomainObject.Predmet.OstaliListFormated>
  <DomainObject.Predmet.OstaliListFormatedOIB>
    <izvorni_sadrzaj>
      <item>Velija Kurtović, OIB 44496954396 punomoćnik sudionika u postupku GRANAP ZAGREB d.o.o.</item>
    </izvorni_sadrzaj>
    <derivirana_varijabla naziv="DomainObject.Predmet.OstaliListFormatedOIB_1">
      <item>Velija Kurtović, OIB 44496954396 punomoćnik sudionika u postupku GRANAP ZAGREB d.o.o.</item>
    </derivirana_varijabla>
  </DomainObject.Predmet.OstaliListFormatedOIB>
  <DomainObject.Predmet.OstaliListFormatedWithAdress>
    <izvorni_sadrzaj>
      <item>Velija Kurtović, Hotanj Bb, 88300 Hotanj punomoćnik sudionika u postupku GRANAP ZAGREB d.o.o.</item>
    </izvorni_sadrzaj>
    <derivirana_varijabla naziv="DomainObject.Predmet.OstaliListFormatedWithAdress_1">
      <item>Velija Kurtović, Hotanj Bb, 88300 Hotanj punomoćnik sudionika u postupku GRANAP ZAGREB d.o.o.</item>
    </derivirana_varijabla>
  </DomainObject.Predmet.OstaliListFormatedWithAdress>
  <DomainObject.Predmet.OstaliListFormatedWithAdressOIB>
    <izvorni_sadrzaj>
      <item>Velija Kurtović, OIB 44496954396, Hotanj Bb, 88300 Hotanj punomoćnik sudionika u postupku GRANAP ZAGREB d.o.o.</item>
    </izvorni_sadrzaj>
    <derivirana_varijabla naziv="DomainObject.Predmet.OstaliListFormatedWithAdressOIB_1">
      <item>Velija Kurtović, OIB 44496954396, Hotanj Bb, 88300 Hotanj punomoćnik sudionika u postupku GRANAP ZAGREB d.o.o.</item>
    </derivirana_varijabla>
  </DomainObject.Predmet.OstaliListFormatedWithAdressOIB>
  <DomainObject.Predmet.OstaliListNazivFormated>
    <izvorni_sadrzaj>
      <item>Velija Kurtović</item>
    </izvorni_sadrzaj>
    <derivirana_varijabla naziv="DomainObject.Predmet.OstaliListNazivFormated_1">
      <item>Velija Kurtović</item>
    </derivirana_varijabla>
  </DomainObject.Predmet.OstaliListNazivFormated>
  <DomainObject.Predmet.OstaliListNazivFormatedOIB>
    <izvorni_sadrzaj>
      <item>Velija Kurtović, OIB 44496954396</item>
    </izvorni_sadrzaj>
    <derivirana_varijabla naziv="DomainObject.Predmet.OstaliListNazivFormatedOIB_1">
      <item>Velija Kurtović, OIB 44496954396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GRANAP ZAGREB d.o.o.</izvorni_sadrzaj>
    <derivirana_varijabla naziv="DomainObject.Predmet.ProtustrankaIDrugi_1">GRANAP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GRANAP ZAGREB d.o.o., OIB 11514571923, Vrbik 22, 10000 Zagreb</izvorni_sadrzaj>
    <derivirana_varijabla naziv="DomainObject.Predmet.ProtustrankaIDrugiAdressOIB_1">GRANAP ZAGREB d.o.o., OIB 11514571923,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GRANAP ZAGREB d.o.o.</item>
      <item>FINA Regionalni centar Zagreb</item>
      <item>Velija Kurtović</item>
    </izvorni_sadrzaj>
    <derivirana_varijabla naziv="DomainObject.Predmet.SudioniciListNaziv_1">
      <item>GRANAP ZAGREB d.o.o.</item>
      <item>FINA Regionalni centar Zagreb</item>
      <item>Velija Kurtović</item>
    </derivirana_varijabla>
  </DomainObject.Predmet.SudioniciListNaziv>
  <DomainObject.Predmet.SudioniciListAdressOIB>
    <izvorni_sadrzaj>
      <item>GRANAP ZAGREB d.o.o., OIB 11514571923, Vrbik 22,10000 Zagreb</item>
      <item>FINA Regionalni centar Zagreb, OIB 85821130368, Trg svibanjskih žrtava 1995. 1,10000 Zagreb</item>
      <item>Velija Kurtović, OIB 44496954396, Hotanj Bb,88300 Hotanj</item>
    </izvorni_sadrzaj>
    <derivirana_varijabla naziv="DomainObject.Predmet.SudioniciListAdressOIB_1">
      <item>GRANAP ZAGREB d.o.o., OIB 11514571923, Vrbik 22,10000 Zagreb</item>
      <item>FINA Regionalni centar Zagreb, OIB 85821130368, Trg svibanjskih žrtava 1995. 1,10000 Zagreb</item>
      <item>Velija Kurtović, OIB 44496954396, Hotanj Bb,88300 Hotanj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11514571923</item>
      <item>, OIB 85821130368</item>
      <item>, OIB 44496954396</item>
    </izvorni_sadrzaj>
    <derivirana_varijabla naziv="DomainObject.Predmet.SudioniciListNazivOIB_1">
      <item>, OIB 11514571923</item>
      <item>, OIB 85821130368</item>
      <item>, OIB 44496954396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562</properties:Words>
  <properties:Characters>2882</properties:Characters>
  <properties:Lines>97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2018-01-08T13:23:00Z</dcterms:created>
  <dc:creator>Korisnik</dc:creator>
  <cp:lastModifiedBy>Draženka Prpić</cp:lastModifiedBy>
  <cp:lastPrinted>2018-01-08T13:24:00Z</cp:lastPrinted>
  <dcterms:modified xmlns:xsi="http://www.w3.org/2001/XMLSchema-instance" xsi:type="dcterms:W3CDTF">2018-01-08T13:25:00Z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