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e8c42" w14:paraId="7be8c42"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8E012A">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 xml:space="preserve">     TRGOVAČKI SUD U SPLITU</w:t>
      </w:r>
    </w:p>
    <w:p w:rsidRDefault="0092184E" w:rsidP="00DC0444" w:rsidR="0092184E" w:rsidRPr="008E012A">
      <w:pPr>
        <w:rPr>
          <w:b/>
        </w:rPr>
      </w:pPr>
      <w:r w:rsidRPr="008E012A">
        <w:rPr>
          <w:b/>
        </w:rPr>
        <w:t xml:space="preserve">   STALNA SLUŽBA DUBROVNIK</w:t>
      </w:r>
    </w:p>
    <w:p w:rsidRDefault="0092184E" w:rsidP="00DC0444" w:rsidR="0092184E" w:rsidRPr="008E012A">
      <w:pPr>
        <w:rPr>
          <w:b/>
        </w:rPr>
      </w:pP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A32866">
        <w:rPr>
          <w:b/>
          <w:sz w:val="22"/>
          <w:szCs w:val="22"/>
        </w:rPr>
        <w:t>444</w:t>
      </w:r>
      <w:r w:rsidRPr="006604E9">
        <w:rPr>
          <w:b/>
          <w:sz w:val="22"/>
          <w:szCs w:val="22"/>
        </w:rPr>
        <w:t>/</w:t>
      </w:r>
      <w:r w:rsidR="00666945">
        <w:rPr>
          <w:b/>
          <w:sz w:val="22"/>
          <w:szCs w:val="22"/>
        </w:rPr>
        <w:t>201</w:t>
      </w:r>
      <w:r w:rsidR="00A32866">
        <w:rPr>
          <w:b/>
          <w:sz w:val="22"/>
          <w:szCs w:val="22"/>
        </w:rPr>
        <w:t>3</w:t>
      </w:r>
      <w:r w:rsidRPr="006604E9">
        <w:rPr>
          <w:b/>
          <w:sz w:val="22"/>
          <w:szCs w:val="22"/>
        </w:rPr>
        <w:t>-</w:t>
      </w:r>
      <w:r w:rsidR="0097021C">
        <w:rPr>
          <w:b/>
          <w:sz w:val="22"/>
          <w:szCs w:val="22"/>
        </w:rPr>
        <w:t>503</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Splitu, Stalna služba u Dubrovniku, </w:t>
      </w:r>
      <w:r w:rsidRPr="006604E9">
        <w:rPr>
          <w:sz w:val="22"/>
          <w:szCs w:val="22"/>
        </w:rPr>
        <w:t xml:space="preserve">po sucu tog suda Srđanu Gavraniću kao stečajnom sucu u stečajnom postupku nad dužnikom </w:t>
      </w:r>
      <w:r w:rsidR="00A32866" w:rsidRPr="00A32866">
        <w:rPr>
          <w:sz w:val="22"/>
          <w:szCs w:val="22"/>
        </w:rPr>
        <w:t>CVIJETA društvo s ograničenom odgovornošću za poslovanje nekretninama „u stečaju“, Dubrovnik, Riječka bb, MBS: 090009550, OIB: 38062688538, zastupano po stečajnom upravitelju Ivanki Sušić iz Dubrovnika, izvan ročišta</w:t>
      </w:r>
      <w:r w:rsidR="00F77956">
        <w:rPr>
          <w:sz w:val="22"/>
          <w:szCs w:val="22"/>
        </w:rPr>
        <w:t xml:space="preserve">, dana </w:t>
      </w:r>
      <w:r w:rsidR="00E07738">
        <w:rPr>
          <w:sz w:val="22"/>
          <w:szCs w:val="22"/>
        </w:rPr>
        <w:t>28</w:t>
      </w:r>
      <w:r w:rsidR="00A32866">
        <w:rPr>
          <w:sz w:val="22"/>
          <w:szCs w:val="22"/>
        </w:rPr>
        <w:t xml:space="preserve">. </w:t>
      </w:r>
      <w:r w:rsidR="00E07738">
        <w:rPr>
          <w:sz w:val="22"/>
          <w:szCs w:val="22"/>
        </w:rPr>
        <w:t>prosinca</w:t>
      </w:r>
      <w:r w:rsidR="00872A4C">
        <w:rPr>
          <w:sz w:val="22"/>
          <w:szCs w:val="22"/>
        </w:rPr>
        <w:t xml:space="preserve"> 201</w:t>
      </w:r>
      <w:r w:rsidR="00A32866">
        <w:rPr>
          <w:sz w:val="22"/>
          <w:szCs w:val="22"/>
        </w:rPr>
        <w:t>8</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241814">
      <w:pPr>
        <w:jc w:val="center"/>
        <w:rPr>
          <w:b/>
          <w:sz w:val="16"/>
          <w:szCs w:val="16"/>
        </w:rPr>
      </w:pPr>
    </w:p>
    <w:p w:rsidRDefault="00872A4C" w:rsidP="00872A4C" w:rsidR="00872A4C" w:rsidRPr="00241814">
      <w:pPr>
        <w:jc w:val="center"/>
        <w:rPr>
          <w:b/>
          <w:sz w:val="16"/>
          <w:szCs w:val="16"/>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E07738" w:rsidRPr="00E07738">
        <w:rPr>
          <w:sz w:val="22"/>
          <w:szCs w:val="22"/>
        </w:rPr>
        <w:t>MAROJE STJEPOVIĆ, Zagreb, Preradovićeva ulica 25, OIB: 57640555089,</w:t>
      </w:r>
      <w:r w:rsidR="008E10A9">
        <w:rPr>
          <w:sz w:val="22"/>
          <w:szCs w:val="22"/>
        </w:rPr>
        <w:t xml:space="preserve"> imovine</w:t>
      </w:r>
      <w:r w:rsidR="008E10A9" w:rsidRPr="006604E9">
        <w:rPr>
          <w:sz w:val="22"/>
          <w:szCs w:val="22"/>
        </w:rPr>
        <w:t xml:space="preserve"> kao vlasništvo stečajnog dužnika i to</w:t>
      </w:r>
      <w:r w:rsidR="008E10A9">
        <w:rPr>
          <w:sz w:val="22"/>
          <w:szCs w:val="22"/>
        </w:rPr>
        <w:t xml:space="preserve"> nekretnine</w:t>
      </w:r>
      <w:r w:rsidR="008E10A9" w:rsidRPr="00AC15F1">
        <w:rPr>
          <w:sz w:val="22"/>
          <w:szCs w:val="22"/>
        </w:rPr>
        <w:t xml:space="preserve"> oznake: </w:t>
      </w:r>
    </w:p>
    <w:p w:rsidRDefault="00D97AB4" w:rsidP="00D97AB4" w:rsidR="00D97AB4">
      <w:pPr>
        <w:ind w:left="709"/>
        <w:jc w:val="both"/>
        <w:rPr>
          <w:sz w:val="22"/>
          <w:szCs w:val="22"/>
        </w:rPr>
      </w:pPr>
      <w:r w:rsidRPr="00D97AB4">
        <w:rPr>
          <w:sz w:val="22"/>
          <w:szCs w:val="22"/>
        </w:rPr>
        <w:t xml:space="preserve">- 791 oranica, z.ul. 605 K.O. Čibača, 1008 potok i 1009 potok, z.ul. 605 K.O. </w:t>
      </w:r>
      <w:r w:rsidR="00994961">
        <w:rPr>
          <w:sz w:val="22"/>
          <w:szCs w:val="22"/>
        </w:rPr>
        <w:t>Čibača,</w:t>
      </w:r>
    </w:p>
    <w:p w:rsidRDefault="00994961" w:rsidP="00D97AB4" w:rsidR="00994961" w:rsidRPr="00D97AB4">
      <w:pPr>
        <w:ind w:left="709"/>
        <w:jc w:val="both"/>
        <w:rPr>
          <w:sz w:val="22"/>
          <w:szCs w:val="22"/>
        </w:rPr>
      </w:pPr>
      <w:r>
        <w:rPr>
          <w:sz w:val="22"/>
          <w:szCs w:val="22"/>
        </w:rPr>
        <w:t>prema rješenju ovog suda posl.br. St. 444/2013-4</w:t>
      </w:r>
      <w:r w:rsidR="00A429E5">
        <w:rPr>
          <w:sz w:val="22"/>
          <w:szCs w:val="22"/>
        </w:rPr>
        <w:t>40</w:t>
      </w:r>
      <w:r>
        <w:rPr>
          <w:sz w:val="22"/>
          <w:szCs w:val="22"/>
        </w:rPr>
        <w:t xml:space="preserve"> od </w:t>
      </w:r>
      <w:r w:rsidR="00A429E5">
        <w:rPr>
          <w:sz w:val="22"/>
          <w:szCs w:val="22"/>
        </w:rPr>
        <w:t xml:space="preserve">17. rujna 2018. godine s ispravkom prema rješenju posl.br. st. 444/2013-445 od </w:t>
      </w:r>
      <w:r w:rsidR="0075252C">
        <w:rPr>
          <w:sz w:val="22"/>
          <w:szCs w:val="22"/>
        </w:rPr>
        <w:t>24. rujna 2018.</w:t>
      </w:r>
      <w:r w:rsidR="00F51DE7">
        <w:rPr>
          <w:sz w:val="22"/>
          <w:szCs w:val="22"/>
        </w:rPr>
        <w:t xml:space="preserve"> godine</w:t>
      </w:r>
      <w:r>
        <w:rPr>
          <w:sz w:val="22"/>
          <w:szCs w:val="22"/>
        </w:rPr>
        <w:t>.</w:t>
      </w:r>
    </w:p>
    <w:p w:rsidRDefault="00D97AB4" w:rsidP="00D97AB4" w:rsidR="00D97AB4" w:rsidRPr="00D97AB4">
      <w:pPr>
        <w:ind w:left="709"/>
        <w:jc w:val="both"/>
        <w:rPr>
          <w:sz w:val="22"/>
          <w:szCs w:val="22"/>
        </w:rPr>
      </w:pPr>
      <w:r w:rsidRPr="00D97AB4">
        <w:rPr>
          <w:sz w:val="22"/>
          <w:szCs w:val="22"/>
        </w:rPr>
        <w:t>Vrsta predmeta prodaje: skupni predmet prodaje.</w:t>
      </w:r>
    </w:p>
    <w:p w:rsidRDefault="00D97AB4" w:rsidP="00D97AB4" w:rsidR="002777EC" w:rsidRPr="002777EC">
      <w:pPr>
        <w:ind w:left="709"/>
        <w:jc w:val="both"/>
        <w:rPr>
          <w:sz w:val="22"/>
          <w:szCs w:val="22"/>
        </w:rPr>
      </w:pPr>
      <w:r w:rsidRPr="00D97AB4">
        <w:rPr>
          <w:sz w:val="22"/>
          <w:szCs w:val="22"/>
        </w:rPr>
        <w:t>Identifikator prodaje: 2803</w:t>
      </w:r>
      <w:r w:rsidR="002777EC" w:rsidRPr="002777EC">
        <w:rPr>
          <w:sz w:val="22"/>
          <w:szCs w:val="22"/>
        </w:rPr>
        <w:t xml:space="preserve">.  </w:t>
      </w:r>
    </w:p>
    <w:p w:rsidRDefault="00872A4C" w:rsidP="00D746CE" w:rsidR="00872A4C" w:rsidRPr="00241814">
      <w:pPr>
        <w:tabs>
          <w:tab w:pos="0" w:val="num"/>
        </w:tabs>
        <w:jc w:val="both"/>
        <w:rPr>
          <w:sz w:val="16"/>
          <w:szCs w:val="16"/>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C53C15" w:rsidRPr="00C53C15">
        <w:rPr>
          <w:sz w:val="22"/>
          <w:szCs w:val="22"/>
        </w:rPr>
        <w:t xml:space="preserve"> </w:t>
      </w:r>
      <w:r w:rsidR="00E07738" w:rsidRPr="00E07738">
        <w:rPr>
          <w:sz w:val="22"/>
          <w:szCs w:val="22"/>
        </w:rPr>
        <w:t>MAROJE STJEPOVIĆ, Zagreb, Preradovićeva ulica 25, OIB: 57640555089,</w:t>
      </w:r>
      <w:r w:rsidR="003011BB" w:rsidRPr="003011BB">
        <w:rPr>
          <w:sz w:val="22"/>
          <w:szCs w:val="22"/>
        </w:rPr>
        <w:t xml:space="preserve"> </w:t>
      </w:r>
      <w:r w:rsidR="00C53C15">
        <w:rPr>
          <w:sz w:val="22"/>
          <w:szCs w:val="22"/>
        </w:rPr>
        <w:t xml:space="preserve">za kupnju nekretnina iz točke I. ove odluke, </w:t>
      </w:r>
      <w:r w:rsidR="00F5799E" w:rsidRPr="00F5799E">
        <w:rPr>
          <w:sz w:val="22"/>
          <w:szCs w:val="22"/>
        </w:rPr>
        <w:t xml:space="preserve">namiruje se razlika cijene između </w:t>
      </w:r>
      <w:r w:rsidR="006F15DB">
        <w:rPr>
          <w:sz w:val="22"/>
          <w:szCs w:val="22"/>
        </w:rPr>
        <w:t xml:space="preserve">ponuđene cijene </w:t>
      </w:r>
      <w:r w:rsidR="00E07738">
        <w:rPr>
          <w:sz w:val="22"/>
          <w:szCs w:val="22"/>
        </w:rPr>
        <w:t>MAROJE STJEPOVIĆ, Zagreb</w:t>
      </w:r>
      <w:r w:rsidR="00E07738" w:rsidRPr="00E07738">
        <w:rPr>
          <w:sz w:val="22"/>
          <w:szCs w:val="22"/>
        </w:rPr>
        <w:t xml:space="preserve"> </w:t>
      </w:r>
      <w:r w:rsidR="006F15DB">
        <w:rPr>
          <w:sz w:val="22"/>
          <w:szCs w:val="22"/>
        </w:rPr>
        <w:t xml:space="preserve">i </w:t>
      </w:r>
      <w:r w:rsidR="009330BC">
        <w:rPr>
          <w:sz w:val="22"/>
          <w:szCs w:val="22"/>
        </w:rPr>
        <w:t>novog ponuditelja za</w:t>
      </w:r>
      <w:r w:rsidR="00DA1A89">
        <w:rPr>
          <w:sz w:val="22"/>
          <w:szCs w:val="22"/>
        </w:rPr>
        <w:t xml:space="preserve"> </w:t>
      </w:r>
      <w:r w:rsidR="009330BC">
        <w:rPr>
          <w:sz w:val="22"/>
          <w:szCs w:val="22"/>
        </w:rPr>
        <w:t>im</w:t>
      </w:r>
      <w:r w:rsidR="00DA1A89">
        <w:rPr>
          <w:sz w:val="22"/>
          <w:szCs w:val="22"/>
        </w:rPr>
        <w:t>o</w:t>
      </w:r>
      <w:r w:rsidR="009330BC">
        <w:rPr>
          <w:sz w:val="22"/>
          <w:szCs w:val="22"/>
        </w:rPr>
        <w:t>v</w:t>
      </w:r>
      <w:r w:rsidR="00DA1A89">
        <w:rPr>
          <w:sz w:val="22"/>
          <w:szCs w:val="22"/>
        </w:rPr>
        <w:t>i</w:t>
      </w:r>
      <w:r w:rsidR="009330BC">
        <w:rPr>
          <w:sz w:val="22"/>
          <w:szCs w:val="22"/>
        </w:rPr>
        <w:t>nu iz točke I. ove odluke.</w:t>
      </w:r>
    </w:p>
    <w:p w:rsidRDefault="00F5799E" w:rsidP="00872A4C" w:rsidR="00F5799E" w:rsidRPr="00241814">
      <w:pPr>
        <w:tabs>
          <w:tab w:pos="709" w:val="num"/>
        </w:tabs>
        <w:ind w:hanging="705" w:left="705"/>
        <w:jc w:val="both"/>
        <w:rPr>
          <w:sz w:val="16"/>
          <w:szCs w:val="16"/>
        </w:rPr>
      </w:pPr>
    </w:p>
    <w:p w:rsidRDefault="00D746CE" w:rsidP="00872A4C"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w:t>
      </w:r>
      <w:r w:rsidR="008F35E8">
        <w:rPr>
          <w:sz w:val="22"/>
          <w:szCs w:val="22"/>
        </w:rPr>
        <w:t>VIKTOR BUB</w:t>
      </w:r>
      <w:r w:rsidR="00E62A28">
        <w:rPr>
          <w:sz w:val="22"/>
          <w:szCs w:val="22"/>
        </w:rPr>
        <w:t>IĆ, Solin, Gašpini 27, OIB: 50016932942</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D97AB4" w:rsidP="00D97AB4" w:rsidR="00D97AB4" w:rsidRPr="00D97AB4">
      <w:pPr>
        <w:ind w:left="709"/>
        <w:jc w:val="both"/>
        <w:rPr>
          <w:sz w:val="22"/>
          <w:szCs w:val="22"/>
        </w:rPr>
      </w:pPr>
      <w:r w:rsidRPr="00D97AB4">
        <w:rPr>
          <w:sz w:val="22"/>
          <w:szCs w:val="22"/>
        </w:rPr>
        <w:t>- 791 oranica, z.ul. 605 K.O. Čibača, 1008 potok i 1009 potok, z.ul. 605 K.O. Čibača,</w:t>
      </w:r>
    </w:p>
    <w:p w:rsidRDefault="00D97AB4" w:rsidP="00D97AB4" w:rsidR="00D97AB4" w:rsidRPr="00D97AB4">
      <w:pPr>
        <w:ind w:left="709"/>
        <w:jc w:val="both"/>
        <w:rPr>
          <w:sz w:val="22"/>
          <w:szCs w:val="22"/>
        </w:rPr>
      </w:pPr>
      <w:r w:rsidRPr="00D97AB4">
        <w:rPr>
          <w:sz w:val="22"/>
          <w:szCs w:val="22"/>
        </w:rPr>
        <w:t>Vrsta predmeta prodaje: skupni predmet prodaje.</w:t>
      </w:r>
    </w:p>
    <w:p w:rsidRDefault="00D97AB4" w:rsidP="00D97AB4" w:rsidR="002777EC" w:rsidRPr="002777EC">
      <w:pPr>
        <w:ind w:left="709"/>
        <w:jc w:val="both"/>
        <w:rPr>
          <w:sz w:val="22"/>
          <w:szCs w:val="22"/>
        </w:rPr>
      </w:pPr>
      <w:r w:rsidRPr="00D97AB4">
        <w:rPr>
          <w:sz w:val="22"/>
          <w:szCs w:val="22"/>
        </w:rPr>
        <w:t>Identifikator prodaje: 2803</w:t>
      </w:r>
      <w:r w:rsidR="00957F14" w:rsidRPr="00957F14">
        <w:rPr>
          <w:sz w:val="22"/>
          <w:szCs w:val="22"/>
        </w:rPr>
        <w:t xml:space="preserve">.  </w:t>
      </w:r>
      <w:r w:rsidR="002777EC" w:rsidRPr="002777EC">
        <w:rPr>
          <w:sz w:val="22"/>
          <w:szCs w:val="22"/>
        </w:rPr>
        <w:t xml:space="preserve">  </w:t>
      </w:r>
    </w:p>
    <w:p w:rsidRDefault="00872A4C" w:rsidP="00872A4C" w:rsidR="00872A4C" w:rsidRPr="00241814">
      <w:pPr>
        <w:pStyle w:val="Tijeloteksta"/>
        <w:rPr>
          <w:sz w:val="16"/>
          <w:szCs w:val="16"/>
        </w:rPr>
      </w:pPr>
    </w:p>
    <w:p w:rsidRDefault="00872A4C" w:rsidP="00CE5601" w:rsidR="006111A2">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340ED7">
        <w:rPr>
          <w:sz w:val="22"/>
          <w:szCs w:val="22"/>
        </w:rPr>
        <w:t>Imovina</w:t>
      </w:r>
      <w:r w:rsidRPr="00E03763">
        <w:rPr>
          <w:sz w:val="22"/>
          <w:szCs w:val="22"/>
        </w:rPr>
        <w:t xml:space="preserve"> iz točke I</w:t>
      </w:r>
      <w:r w:rsidR="000D38B2">
        <w:rPr>
          <w:sz w:val="22"/>
          <w:szCs w:val="22"/>
        </w:rPr>
        <w:t>I</w:t>
      </w:r>
      <w:r w:rsidRPr="00E03763">
        <w:rPr>
          <w:sz w:val="22"/>
          <w:szCs w:val="22"/>
        </w:rPr>
        <w:t>I. ov</w:t>
      </w:r>
      <w:r w:rsidR="00340ED7">
        <w:rPr>
          <w:sz w:val="22"/>
          <w:szCs w:val="22"/>
        </w:rPr>
        <w:t>e odluke</w:t>
      </w:r>
      <w:r w:rsidRPr="00E03763">
        <w:rPr>
          <w:sz w:val="22"/>
          <w:szCs w:val="22"/>
        </w:rPr>
        <w:t xml:space="preserve"> predat će se ponuditelju</w:t>
      </w:r>
      <w:r w:rsidR="00340ED7">
        <w:rPr>
          <w:sz w:val="22"/>
          <w:szCs w:val="22"/>
        </w:rPr>
        <w:t>:</w:t>
      </w:r>
      <w:r w:rsidRPr="00E03763">
        <w:rPr>
          <w:sz w:val="22"/>
          <w:szCs w:val="22"/>
        </w:rPr>
        <w:t xml:space="preserve"> </w:t>
      </w:r>
      <w:r w:rsidR="00E62A28" w:rsidRPr="00E62A28">
        <w:rPr>
          <w:sz w:val="22"/>
          <w:szCs w:val="22"/>
        </w:rPr>
        <w:t>VIKTOR BU</w:t>
      </w:r>
      <w:r w:rsidR="008F35E8">
        <w:rPr>
          <w:sz w:val="22"/>
          <w:szCs w:val="22"/>
        </w:rPr>
        <w:t>B</w:t>
      </w:r>
      <w:r w:rsidR="00E62A28" w:rsidRPr="00E62A28">
        <w:rPr>
          <w:sz w:val="22"/>
          <w:szCs w:val="22"/>
        </w:rPr>
        <w:t>IĆ, Solin, Gašpini 27, OIB: 50016932942</w:t>
      </w:r>
      <w:r w:rsidR="007B6849" w:rsidRPr="007B6849">
        <w:rPr>
          <w:sz w:val="22"/>
          <w:szCs w:val="22"/>
        </w:rPr>
        <w:t>,</w:t>
      </w:r>
      <w:r w:rsidR="00B53025">
        <w:rPr>
          <w:sz w:val="22"/>
          <w:szCs w:val="22"/>
        </w:rPr>
        <w:t xml:space="preserve"> </w:t>
      </w:r>
      <w:r w:rsidR="006D5606">
        <w:rPr>
          <w:sz w:val="22"/>
          <w:szCs w:val="22"/>
        </w:rPr>
        <w:t xml:space="preserve"> </w:t>
      </w:r>
      <w:r w:rsidRPr="00E03763">
        <w:rPr>
          <w:sz w:val="22"/>
          <w:szCs w:val="22"/>
        </w:rPr>
        <w:t xml:space="preserve">nakon što u cijelosti u roku od </w:t>
      </w:r>
      <w:r w:rsidR="005B5A5D">
        <w:rPr>
          <w:sz w:val="22"/>
          <w:szCs w:val="22"/>
        </w:rPr>
        <w:t>15</w:t>
      </w:r>
      <w:r w:rsidRPr="00E03763">
        <w:rPr>
          <w:sz w:val="22"/>
          <w:szCs w:val="22"/>
        </w:rPr>
        <w:t xml:space="preserve"> dana od primitka ovog rješenja položi iznos kupovnine od </w:t>
      </w:r>
      <w:r w:rsidR="00BE60EE">
        <w:rPr>
          <w:sz w:val="22"/>
          <w:szCs w:val="22"/>
        </w:rPr>
        <w:t>3</w:t>
      </w:r>
      <w:r w:rsidR="00E62A28">
        <w:rPr>
          <w:sz w:val="22"/>
          <w:szCs w:val="22"/>
        </w:rPr>
        <w:t>65.</w:t>
      </w:r>
      <w:r w:rsidR="00BE60EE">
        <w:rPr>
          <w:sz w:val="22"/>
          <w:szCs w:val="22"/>
        </w:rPr>
        <w:t>001,00</w:t>
      </w:r>
      <w:r w:rsidR="00114BF5">
        <w:rPr>
          <w:sz w:val="22"/>
          <w:szCs w:val="22"/>
        </w:rPr>
        <w:t xml:space="preserve"> </w:t>
      </w:r>
      <w:r w:rsidR="00262A21" w:rsidRPr="00E03763">
        <w:rPr>
          <w:sz w:val="22"/>
          <w:szCs w:val="22"/>
        </w:rPr>
        <w:t xml:space="preserve">kuna </w:t>
      </w:r>
      <w:r w:rsidRPr="00E03763">
        <w:rPr>
          <w:sz w:val="22"/>
          <w:szCs w:val="22"/>
        </w:rPr>
        <w:t xml:space="preserve">(slovima: </w:t>
      </w:r>
      <w:r w:rsidR="00A20BEB">
        <w:rPr>
          <w:sz w:val="22"/>
          <w:szCs w:val="22"/>
        </w:rPr>
        <w:t>tri</w:t>
      </w:r>
      <w:r w:rsidR="005B5A5D">
        <w:rPr>
          <w:sz w:val="22"/>
          <w:szCs w:val="22"/>
        </w:rPr>
        <w:t>-stotin</w:t>
      </w:r>
      <w:r w:rsidR="00F23440">
        <w:rPr>
          <w:sz w:val="22"/>
          <w:szCs w:val="22"/>
        </w:rPr>
        <w:t>e-</w:t>
      </w:r>
      <w:r w:rsidR="00E62A28">
        <w:rPr>
          <w:sz w:val="22"/>
          <w:szCs w:val="22"/>
        </w:rPr>
        <w:t>šezdeset-pet</w:t>
      </w:r>
      <w:r w:rsidR="00F23440">
        <w:rPr>
          <w:sz w:val="22"/>
          <w:szCs w:val="22"/>
        </w:rPr>
        <w:t>-</w:t>
      </w:r>
      <w:r w:rsidR="005B5A5D">
        <w:rPr>
          <w:sz w:val="22"/>
          <w:szCs w:val="22"/>
        </w:rPr>
        <w:t>tisuća-jednu kunu</w:t>
      </w:r>
      <w:r w:rsidRPr="00E03763">
        <w:rPr>
          <w:sz w:val="22"/>
          <w:szCs w:val="22"/>
        </w:rPr>
        <w:t xml:space="preserve">) </w:t>
      </w:r>
      <w:r w:rsidR="006111A2" w:rsidRPr="006111A2">
        <w:rPr>
          <w:sz w:val="22"/>
          <w:szCs w:val="22"/>
        </w:rPr>
        <w:t xml:space="preserve">u korist računa IBAN: HR1123900011300028787 Model: HR11 poziv na broj (P1) </w:t>
      </w:r>
      <w:r w:rsidR="007F73EB">
        <w:rPr>
          <w:sz w:val="22"/>
          <w:szCs w:val="22"/>
        </w:rPr>
        <w:t>78077</w:t>
      </w:r>
      <w:r w:rsidR="006111A2" w:rsidRPr="006111A2">
        <w:rPr>
          <w:sz w:val="22"/>
          <w:szCs w:val="22"/>
        </w:rPr>
        <w:t xml:space="preserve">, te kao podatak drugi broj (P2) odvojen crticom (-) </w:t>
      </w:r>
      <w:r w:rsidR="00FD4C53">
        <w:rPr>
          <w:sz w:val="22"/>
          <w:szCs w:val="22"/>
        </w:rPr>
        <w:t>32</w:t>
      </w:r>
      <w:r w:rsidR="00745136">
        <w:rPr>
          <w:sz w:val="22"/>
          <w:szCs w:val="22"/>
        </w:rPr>
        <w:t>166</w:t>
      </w:r>
      <w:r w:rsidR="006111A2" w:rsidRPr="006111A2">
        <w:rPr>
          <w:sz w:val="22"/>
          <w:szCs w:val="22"/>
        </w:rPr>
        <w:t xml:space="preserve">, a u </w:t>
      </w:r>
      <w:r w:rsidR="007F73EB" w:rsidRPr="007F73EB">
        <w:rPr>
          <w:sz w:val="22"/>
          <w:szCs w:val="22"/>
        </w:rPr>
        <w:t>polje 71A na swiftu ili u polje "Opcija troška" u nalogu za plaćanje naznači "OUR", a kao opis plaćanja uplata cijene za St-444/2013 i nakon što ovo rješenje postane pravomoćno.</w:t>
      </w:r>
      <w:r w:rsidR="006111A2" w:rsidRPr="006111A2">
        <w:rPr>
          <w:sz w:val="22"/>
          <w:szCs w:val="22"/>
        </w:rPr>
        <w:t>.</w:t>
      </w:r>
      <w:r w:rsidR="00CE5601" w:rsidRPr="00CE5601">
        <w:rPr>
          <w:sz w:val="22"/>
          <w:szCs w:val="22"/>
        </w:rPr>
        <w:tab/>
      </w:r>
    </w:p>
    <w:p w:rsidRDefault="006111A2" w:rsidP="00CE5601" w:rsidR="00CE5601" w:rsidRPr="00CE5601">
      <w:pPr>
        <w:tabs>
          <w:tab w:pos="709" w:val="num"/>
        </w:tabs>
        <w:ind w:hanging="709" w:left="709"/>
        <w:jc w:val="both"/>
        <w:rPr>
          <w:sz w:val="22"/>
          <w:szCs w:val="22"/>
        </w:rPr>
      </w:pPr>
      <w:r>
        <w:rPr>
          <w:b/>
          <w:sz w:val="22"/>
          <w:szCs w:val="22"/>
        </w:rPr>
        <w:tab/>
      </w:r>
      <w:r w:rsidR="00CE5601" w:rsidRPr="00CE5601">
        <w:rPr>
          <w:sz w:val="22"/>
          <w:szCs w:val="22"/>
        </w:rPr>
        <w:t>Primitak ovog rješenja računa se sukladno čl. 103. Ovršnog zakona u vezi s čl. 247. Stečajnog zakona istekom trećeg dana od dana objave na e-Oglasnoj ploči.</w:t>
      </w:r>
    </w:p>
    <w:p w:rsidRDefault="00CE5601" w:rsidP="00CE5601" w:rsidR="00CE5601" w:rsidRPr="00CE5601">
      <w:pPr>
        <w:tabs>
          <w:tab w:pos="709" w:val="num"/>
        </w:tabs>
        <w:ind w:hanging="709" w:left="709"/>
        <w:jc w:val="both"/>
        <w:rPr>
          <w:sz w:val="22"/>
          <w:szCs w:val="22"/>
        </w:rPr>
      </w:pPr>
      <w:r w:rsidRPr="00CE5601">
        <w:rPr>
          <w:sz w:val="22"/>
          <w:szCs w:val="22"/>
        </w:rPr>
        <w:tab/>
        <w:t>Uplaćena jamčevina u iznosu od 0,10 kuna (slovima: deset lipa) uračunava se u kupovninu.</w:t>
      </w:r>
    </w:p>
    <w:p w:rsidRDefault="00872A4C" w:rsidP="00872A4C" w:rsidR="00872A4C" w:rsidRPr="001811ED">
      <w:pPr>
        <w:pStyle w:val="Tijeloteksta"/>
        <w:ind w:hanging="720" w:left="720"/>
        <w:rPr>
          <w:sz w:val="16"/>
          <w:szCs w:val="16"/>
        </w:rPr>
      </w:pPr>
    </w:p>
    <w:p w:rsidRDefault="00872A4C" w:rsidP="00D1672D" w:rsidR="00D1672D" w:rsidRPr="00CF2821">
      <w:pPr>
        <w:tabs>
          <w:tab w:pos="709" w:val="num"/>
        </w:tabs>
        <w:ind w:hanging="709" w:left="709"/>
        <w:jc w:val="both"/>
        <w:rPr>
          <w:sz w:val="22"/>
          <w:szCs w:val="22"/>
        </w:rPr>
      </w:pPr>
      <w:r w:rsidRPr="00E03763">
        <w:rPr>
          <w:b/>
          <w:sz w:val="22"/>
          <w:szCs w:val="22"/>
        </w:rPr>
        <w:lastRenderedPageBreak/>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sud će rješenjem proglasiti prodaju nevažećom 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rsidRPr="00421428">
      <w:pPr>
        <w:pStyle w:val="Tijeloteksta"/>
        <w:ind w:hanging="720" w:left="720"/>
        <w:rPr>
          <w:b/>
          <w:sz w:val="16"/>
          <w:szCs w:val="16"/>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C642F4" w:rsidP="00C642F4" w:rsidR="004E38F4">
      <w:pPr>
        <w:pStyle w:val="Tijeloteksta"/>
        <w:ind w:firstLine="720"/>
        <w:rPr>
          <w:sz w:val="22"/>
          <w:szCs w:val="22"/>
        </w:rPr>
      </w:pPr>
      <w:r w:rsidRPr="00C642F4">
        <w:rPr>
          <w:sz w:val="22"/>
          <w:szCs w:val="22"/>
        </w:rPr>
        <w:t xml:space="preserve">Rješenjem ovog suda posl.br. 444/2013-19 od 4. srpnja 2013. godine otvoren je stečajni postupak nad stečajnim dužnikom. </w:t>
      </w:r>
    </w:p>
    <w:p w:rsidRDefault="004E38F4" w:rsidP="00C642F4" w:rsidR="004E38F4" w:rsidRPr="004E38F4">
      <w:pPr>
        <w:pStyle w:val="Tijeloteksta"/>
        <w:ind w:firstLine="720"/>
        <w:rPr>
          <w:sz w:val="16"/>
          <w:szCs w:val="16"/>
        </w:rPr>
      </w:pPr>
    </w:p>
    <w:p w:rsidRDefault="00C642F4" w:rsidP="00C642F4" w:rsidR="00C642F4" w:rsidRPr="00C642F4">
      <w:pPr>
        <w:pStyle w:val="Tijeloteksta"/>
        <w:ind w:firstLine="720"/>
        <w:rPr>
          <w:sz w:val="22"/>
          <w:szCs w:val="22"/>
        </w:rPr>
      </w:pPr>
      <w:r w:rsidRPr="00C642F4">
        <w:rPr>
          <w:sz w:val="22"/>
          <w:szCs w:val="22"/>
        </w:rPr>
        <w:t>U stečajnoj masi nalazi se imovina pobliže opisana u točki I. izreke ovog rješenja zajedno sa teretima tj. pravom odvojenog namirenja (razlučnim pravom) u korist: Raiffeisenbank Austria d.d. i Republika Hrvatska.</w:t>
      </w:r>
    </w:p>
    <w:p w:rsidRDefault="00DA00A1" w:rsidP="00DA00A1" w:rsidR="00DA00A1" w:rsidRPr="008E012A">
      <w:pPr>
        <w:pStyle w:val="Tijeloteksta"/>
        <w:rPr>
          <w:sz w:val="16"/>
          <w:szCs w:val="16"/>
        </w:rPr>
      </w:pPr>
      <w:r w:rsidRPr="006604E9">
        <w:rPr>
          <w:sz w:val="22"/>
          <w:szCs w:val="22"/>
        </w:rPr>
        <w:tab/>
      </w:r>
    </w:p>
    <w:p w:rsidRDefault="00DA00A1" w:rsidP="00E315A9" w:rsidR="00E315A9" w:rsidRPr="00E315A9">
      <w:pPr>
        <w:pStyle w:val="Tijeloteksta"/>
        <w:rPr>
          <w:sz w:val="22"/>
          <w:szCs w:val="22"/>
        </w:rPr>
      </w:pPr>
      <w:r w:rsidRPr="006604E9">
        <w:rPr>
          <w:sz w:val="22"/>
          <w:szCs w:val="22"/>
        </w:rPr>
        <w:tab/>
      </w:r>
      <w:r w:rsidR="00E315A9" w:rsidRPr="00E315A9">
        <w:rPr>
          <w:sz w:val="22"/>
          <w:szCs w:val="22"/>
        </w:rPr>
        <w:t>Zaključkom posl.br. St.444/2013-346 od 18. svibnja 2017. godine utvrđena je početna vrijednost, te uvjeti prodaje i dostavljen je zahtjev Financijskoj agenciji za prodaju.</w:t>
      </w:r>
    </w:p>
    <w:p w:rsidRDefault="00B53A2B" w:rsidP="007301B3" w:rsidR="00B53A2B" w:rsidRPr="0063784D">
      <w:pPr>
        <w:pStyle w:val="Tijeloteksta"/>
        <w:rPr>
          <w:sz w:val="16"/>
          <w:szCs w:val="16"/>
        </w:rPr>
      </w:pPr>
    </w:p>
    <w:p w:rsidRDefault="00D64601" w:rsidP="005F406A" w:rsidR="00FF79C4" w:rsidRPr="00FF79C4">
      <w:pPr>
        <w:ind w:firstLine="709"/>
        <w:jc w:val="both"/>
        <w:rPr>
          <w:sz w:val="22"/>
          <w:szCs w:val="22"/>
        </w:rPr>
      </w:pPr>
      <w:r w:rsidRPr="00D64601">
        <w:rPr>
          <w:sz w:val="22"/>
          <w:szCs w:val="22"/>
        </w:rPr>
        <w:t>Prema izvješću Financijske agencije (list spisa 1873-1914) dražba je počela 9. svibnja 2018. godine u 00,00 sati i uplaćena je jamčevina po: Kristina Ljubičić, Osijek, Goran Glažar, Kostrena, Siniša Elčić, Pardubice, Goran Justinić, Njivice, CVIJETA NEKRETNINE d.o.o., Dubrovnik, Branimir Vrnoga, Vidonje, MODNE KREACIJE d.o.o., Zagreb, Lukrecija Dragić, Dubrovnik, Iva Pinjuh Stjepović, Odranski Obrež, PRIMA CAPITALE d.o.o., Zagreb, ZVUČNI ZID d.o.o., Zagreb, Maroje Stjepović, Zagreb, Željko Moslavac, Virovitica, Goran Čuljak, Zagreb, 4D VISION d.o.o., Rijeka, Darjan Davidović, Kupinečki Kraljevec, PRVI SAVJET d.o.o., Zagreb, Branko Valentić, Virovitica, TERRA FIRMA d.o.o., Zagreb, PANDO NEKRETINE d.o.o., Miličani, Mirsad Mezet, Dubrovnik, Dušanka Bubić, Solin, Viktor Bubić, Solin, RILIA d.o.o., Solin, KOREL d.o.o. Zagreb, KORBOX d.o.o., Zagreb, FRIGO-KOR d.o.o., Zagreb, Dominik Pažin, Opatija, Marija Račić, Dubrovnik, Kristina Maleš, Split, Željko Maleš, Split, Mladen Pavičić, Split, ALFA NEKRETNINE d.o.o., Zagreb, Krunoslav Pokos, Varaždin, VRTLAR - SVE ZA VRT d.o.o., Split, Robert Marinić, Zagreb, TOP KRAFT d.o.o., Zagreb, Iva Čengić, Grubišno polje, Anto Babić, Sesvete, NENO NEKRETNINE j.d.o.o. Split, Mateo-Teo Juradin, Podstrana, Domagoj Mihalic, Mala Subotica, SPORTMAR d.o.o., Njivice, Predrag Mihaljević, Njivice, PRESUMA d.o.o., Njivice, MICROTEH d.o.o., Zagreb, Igor Jurišić, Lozica, Ivica Švogor, Beretinec, te izvan roka po Mateu Erceg, Josipu Surjanu, TONIKOM d.o.o., Nikši Obuljen i Mariu Obuljen.</w:t>
      </w:r>
      <w:r>
        <w:rPr>
          <w:sz w:val="22"/>
          <w:szCs w:val="22"/>
        </w:rPr>
        <w:t xml:space="preserve"> </w:t>
      </w:r>
      <w:r w:rsidRPr="00D64601">
        <w:rPr>
          <w:sz w:val="22"/>
          <w:szCs w:val="22"/>
        </w:rPr>
        <w:t>Na dražbi zaključenoj 22. svibnja 2018. godine u 23:59:59 sati ponudio najviši iznos valjane ponude u iznosu od 395.001,00 kuna je stavio ponuditelj: Anto Babić, Sesvete.</w:t>
      </w:r>
      <w:r w:rsidR="001944F8">
        <w:rPr>
          <w:sz w:val="22"/>
          <w:szCs w:val="22"/>
        </w:rPr>
        <w:t xml:space="preserve"> </w:t>
      </w:r>
      <w:r w:rsidR="00FF79C4" w:rsidRPr="00FF79C4">
        <w:rPr>
          <w:sz w:val="22"/>
          <w:szCs w:val="22"/>
        </w:rPr>
        <w:t xml:space="preserve">Prvi slijedeći ponuditelj, redom prema veličini ponuđene cijene, bio je </w:t>
      </w:r>
      <w:r w:rsidR="001944F8">
        <w:rPr>
          <w:sz w:val="22"/>
          <w:szCs w:val="22"/>
        </w:rPr>
        <w:t>CVIJETA NEKRETNINE d.o.o., Dubrovnik,</w:t>
      </w:r>
      <w:r w:rsidR="00FF79C4" w:rsidRPr="00FF79C4">
        <w:rPr>
          <w:sz w:val="22"/>
          <w:szCs w:val="22"/>
        </w:rPr>
        <w:t xml:space="preserve"> s ponuđenim iznosom od </w:t>
      </w:r>
      <w:r w:rsidR="001944F8">
        <w:rPr>
          <w:sz w:val="22"/>
          <w:szCs w:val="22"/>
        </w:rPr>
        <w:t>39</w:t>
      </w:r>
      <w:r w:rsidR="00EE5A76">
        <w:rPr>
          <w:sz w:val="22"/>
          <w:szCs w:val="22"/>
        </w:rPr>
        <w:t>0</w:t>
      </w:r>
      <w:r w:rsidR="005F406A">
        <w:rPr>
          <w:sz w:val="22"/>
          <w:szCs w:val="22"/>
        </w:rPr>
        <w:t>.001,00 kuna</w:t>
      </w:r>
      <w:r w:rsidR="00E315A9">
        <w:rPr>
          <w:sz w:val="22"/>
          <w:szCs w:val="22"/>
        </w:rPr>
        <w:t>,</w:t>
      </w:r>
      <w:r w:rsidR="00421428">
        <w:rPr>
          <w:sz w:val="22"/>
          <w:szCs w:val="22"/>
        </w:rPr>
        <w:t xml:space="preserve"> </w:t>
      </w:r>
      <w:r w:rsidR="00EE5A76">
        <w:rPr>
          <w:sz w:val="22"/>
          <w:szCs w:val="22"/>
        </w:rPr>
        <w:t>pa</w:t>
      </w:r>
      <w:r w:rsidR="00421428">
        <w:rPr>
          <w:sz w:val="22"/>
          <w:szCs w:val="22"/>
        </w:rPr>
        <w:t xml:space="preserve"> R</w:t>
      </w:r>
      <w:r w:rsidR="00E315A9">
        <w:rPr>
          <w:sz w:val="22"/>
          <w:szCs w:val="22"/>
        </w:rPr>
        <w:t>obert Marinić</w:t>
      </w:r>
      <w:r w:rsidR="00E315A9" w:rsidRPr="00E315A9">
        <w:rPr>
          <w:sz w:val="22"/>
          <w:szCs w:val="22"/>
        </w:rPr>
        <w:t>, Zagreb, s ponuđen</w:t>
      </w:r>
      <w:r w:rsidR="00CF56B5">
        <w:rPr>
          <w:sz w:val="22"/>
          <w:szCs w:val="22"/>
        </w:rPr>
        <w:t>om cijenom od 3</w:t>
      </w:r>
      <w:r w:rsidR="007861D4">
        <w:rPr>
          <w:sz w:val="22"/>
          <w:szCs w:val="22"/>
        </w:rPr>
        <w:t>8</w:t>
      </w:r>
      <w:r w:rsidR="00CF56B5">
        <w:rPr>
          <w:sz w:val="22"/>
          <w:szCs w:val="22"/>
        </w:rPr>
        <w:t>5.</w:t>
      </w:r>
      <w:r w:rsidR="00E315A9" w:rsidRPr="00E315A9">
        <w:rPr>
          <w:sz w:val="22"/>
          <w:szCs w:val="22"/>
        </w:rPr>
        <w:t>001,00 kuna</w:t>
      </w:r>
      <w:r w:rsidR="00421428">
        <w:rPr>
          <w:sz w:val="22"/>
          <w:szCs w:val="22"/>
        </w:rPr>
        <w:t>,</w:t>
      </w:r>
      <w:r w:rsidR="00421428" w:rsidRPr="00421428">
        <w:rPr>
          <w:sz w:val="22"/>
          <w:szCs w:val="22"/>
        </w:rPr>
        <w:t xml:space="preserve"> </w:t>
      </w:r>
      <w:r w:rsidR="00421428" w:rsidRPr="00E315A9">
        <w:rPr>
          <w:sz w:val="22"/>
          <w:szCs w:val="22"/>
        </w:rPr>
        <w:t>potom</w:t>
      </w:r>
      <w:r w:rsidR="00421428">
        <w:rPr>
          <w:sz w:val="22"/>
          <w:szCs w:val="22"/>
        </w:rPr>
        <w:t xml:space="preserve"> RILIA d.o.o., Solin, s ponuđenom cijenom 38</w:t>
      </w:r>
      <w:r w:rsidR="00745136">
        <w:rPr>
          <w:sz w:val="22"/>
          <w:szCs w:val="22"/>
        </w:rPr>
        <w:t>0.001,00 kuna,</w:t>
      </w:r>
      <w:r w:rsidR="008F35E8">
        <w:rPr>
          <w:sz w:val="22"/>
          <w:szCs w:val="22"/>
        </w:rPr>
        <w:t xml:space="preserve"> </w:t>
      </w:r>
      <w:r w:rsidR="00745136">
        <w:rPr>
          <w:sz w:val="22"/>
          <w:szCs w:val="22"/>
        </w:rPr>
        <w:t>zatim</w:t>
      </w:r>
      <w:r w:rsidR="007861D4">
        <w:rPr>
          <w:sz w:val="22"/>
          <w:szCs w:val="22"/>
        </w:rPr>
        <w:t xml:space="preserve"> Maroje Stjepvoić, s ponuđenom cijenom 370.001.00 kuna</w:t>
      </w:r>
      <w:r w:rsidR="00745136">
        <w:rPr>
          <w:sz w:val="22"/>
          <w:szCs w:val="22"/>
        </w:rPr>
        <w:t xml:space="preserve">, </w:t>
      </w:r>
      <w:r w:rsidR="008F35E8">
        <w:rPr>
          <w:sz w:val="22"/>
          <w:szCs w:val="22"/>
        </w:rPr>
        <w:t>te Vikotr Bubić s ponuđeni iznosom od 365.001,00 kuna.</w:t>
      </w:r>
    </w:p>
    <w:p w:rsidRDefault="00FF79C4" w:rsidP="00130F01" w:rsidR="00FF79C4" w:rsidRPr="00421428">
      <w:pPr>
        <w:ind w:firstLine="709"/>
        <w:jc w:val="both"/>
        <w:rPr>
          <w:sz w:val="16"/>
          <w:szCs w:val="16"/>
        </w:rPr>
      </w:pPr>
    </w:p>
    <w:p w:rsidRDefault="00EC6B38" w:rsidP="005F406A" w:rsidR="00CB48CA">
      <w:pPr>
        <w:ind w:firstLine="709"/>
        <w:jc w:val="both"/>
        <w:rPr>
          <w:sz w:val="22"/>
          <w:szCs w:val="22"/>
        </w:rPr>
      </w:pPr>
      <w:r w:rsidRPr="00EC6B38">
        <w:rPr>
          <w:sz w:val="22"/>
          <w:szCs w:val="22"/>
        </w:rPr>
        <w:t xml:space="preserve">Sukladno čl. 106. </w:t>
      </w:r>
      <w:r w:rsidR="005F406A" w:rsidRPr="005F406A">
        <w:rPr>
          <w:sz w:val="22"/>
          <w:szCs w:val="22"/>
        </w:rPr>
        <w:t xml:space="preserve">Ovršnog zakona (NN 112/12, 25/13, 93/14, 55/16, 73/17, </w:t>
      </w:r>
      <w:r w:rsidR="005F406A">
        <w:rPr>
          <w:sz w:val="22"/>
          <w:szCs w:val="22"/>
        </w:rPr>
        <w:t>dalje u tekstu: OZ</w:t>
      </w:r>
      <w:r w:rsidRPr="00EC6B38">
        <w:rPr>
          <w:sz w:val="22"/>
          <w:szCs w:val="22"/>
        </w:rPr>
        <w:t xml:space="preserve">), koji se u ovom postupku na temelju čl. 247. Stečajnog zakona (NN 71/15, </w:t>
      </w:r>
      <w:r w:rsidR="005F406A">
        <w:rPr>
          <w:sz w:val="22"/>
          <w:szCs w:val="22"/>
        </w:rPr>
        <w:t xml:space="preserve">104/17, </w:t>
      </w:r>
      <w:r w:rsidRPr="00EC6B38">
        <w:rPr>
          <w:sz w:val="22"/>
          <w:szCs w:val="22"/>
        </w:rPr>
        <w:t>dalje u tekstu SZ) na odgovarajući način primjenjuje, kupac je dužan položiti 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w:t>
      </w:r>
      <w:r w:rsidRPr="00EC6B38">
        <w:rPr>
          <w:sz w:val="22"/>
          <w:szCs w:val="22"/>
        </w:rPr>
        <w:lastRenderedPageBreak/>
        <w:t xml:space="preserve">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m kupcu koji je ispunio uvjete da mu se 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CF56B5" w:rsidP="00CF56B5" w:rsidR="00CF56B5" w:rsidRPr="00CF56B5">
      <w:pPr>
        <w:ind w:firstLine="709"/>
        <w:jc w:val="both"/>
        <w:rPr>
          <w:sz w:val="22"/>
          <w:szCs w:val="22"/>
        </w:rPr>
      </w:pPr>
      <w:r w:rsidRPr="00CF56B5">
        <w:rPr>
          <w:sz w:val="22"/>
          <w:szCs w:val="22"/>
        </w:rPr>
        <w:t xml:space="preserve">Ponuditelj </w:t>
      </w:r>
      <w:r w:rsidR="008F35E8">
        <w:rPr>
          <w:sz w:val="22"/>
          <w:szCs w:val="22"/>
        </w:rPr>
        <w:t>Maroje Stjepović, Zagreb</w:t>
      </w:r>
      <w:r>
        <w:rPr>
          <w:sz w:val="22"/>
          <w:szCs w:val="22"/>
        </w:rPr>
        <w:t xml:space="preserve">, </w:t>
      </w:r>
      <w:r w:rsidR="007861D4">
        <w:rPr>
          <w:sz w:val="22"/>
          <w:szCs w:val="22"/>
        </w:rPr>
        <w:t xml:space="preserve"> nije u roku uplatilo</w:t>
      </w:r>
      <w:r w:rsidRPr="00CF56B5">
        <w:rPr>
          <w:sz w:val="22"/>
          <w:szCs w:val="22"/>
        </w:rPr>
        <w:t xml:space="preserve"> kupovninu prema rješenju ovog suda posl.br. St.</w:t>
      </w:r>
      <w:r w:rsidR="0075252C" w:rsidRPr="0075252C">
        <w:rPr>
          <w:sz w:val="22"/>
          <w:szCs w:val="22"/>
        </w:rPr>
        <w:t xml:space="preserve"> 444/2013-4</w:t>
      </w:r>
      <w:r w:rsidR="00815D91">
        <w:rPr>
          <w:sz w:val="22"/>
          <w:szCs w:val="22"/>
        </w:rPr>
        <w:t>63</w:t>
      </w:r>
      <w:r w:rsidR="0075252C" w:rsidRPr="0075252C">
        <w:rPr>
          <w:sz w:val="22"/>
          <w:szCs w:val="22"/>
        </w:rPr>
        <w:t xml:space="preserve"> od 1</w:t>
      </w:r>
      <w:r w:rsidR="00815D91">
        <w:rPr>
          <w:sz w:val="22"/>
          <w:szCs w:val="22"/>
        </w:rPr>
        <w:t>9</w:t>
      </w:r>
      <w:r w:rsidR="0075252C" w:rsidRPr="0075252C">
        <w:rPr>
          <w:sz w:val="22"/>
          <w:szCs w:val="22"/>
        </w:rPr>
        <w:t xml:space="preserve">. </w:t>
      </w:r>
      <w:r w:rsidR="00815D91">
        <w:rPr>
          <w:sz w:val="22"/>
          <w:szCs w:val="22"/>
        </w:rPr>
        <w:t>studenog</w:t>
      </w:r>
      <w:r w:rsidR="0075252C" w:rsidRPr="0075252C">
        <w:rPr>
          <w:sz w:val="22"/>
          <w:szCs w:val="22"/>
        </w:rPr>
        <w:t xml:space="preserve"> 2018. godine</w:t>
      </w:r>
      <w:r w:rsidRPr="00CF56B5">
        <w:rPr>
          <w:sz w:val="22"/>
          <w:szCs w:val="22"/>
        </w:rPr>
        <w:t>.</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0927B0" w:rsidP="00EC6B38" w:rsidR="00CB49B1" w:rsidRPr="00EC6B38">
      <w:pPr>
        <w:ind w:firstLine="709"/>
        <w:jc w:val="both"/>
        <w:rPr>
          <w:sz w:val="22"/>
          <w:szCs w:val="22"/>
        </w:rPr>
      </w:pPr>
      <w:r>
        <w:rPr>
          <w:sz w:val="22"/>
          <w:szCs w:val="22"/>
        </w:rPr>
        <w:t xml:space="preserve">Financijska agencija je dostavila izvješće </w:t>
      </w:r>
      <w:r w:rsidRPr="003B5C0F">
        <w:rPr>
          <w:sz w:val="22"/>
          <w:szCs w:val="22"/>
        </w:rPr>
        <w:t xml:space="preserve">(list spisa </w:t>
      </w:r>
      <w:r w:rsidR="0075252C">
        <w:rPr>
          <w:sz w:val="22"/>
          <w:szCs w:val="22"/>
        </w:rPr>
        <w:t>2</w:t>
      </w:r>
      <w:r w:rsidR="00815D91">
        <w:rPr>
          <w:sz w:val="22"/>
          <w:szCs w:val="22"/>
        </w:rPr>
        <w:t>197</w:t>
      </w:r>
      <w:r w:rsidRPr="003B5C0F">
        <w:rPr>
          <w:sz w:val="22"/>
          <w:szCs w:val="22"/>
        </w:rPr>
        <w:t>)</w:t>
      </w:r>
      <w:r>
        <w:rPr>
          <w:sz w:val="22"/>
          <w:szCs w:val="22"/>
        </w:rPr>
        <w:t xml:space="preserve"> da u</w:t>
      </w:r>
      <w:r w:rsidR="00CB49B1">
        <w:rPr>
          <w:sz w:val="22"/>
          <w:szCs w:val="22"/>
        </w:rPr>
        <w:t xml:space="preserve"> roku određenom za plaćanje kupovnine </w:t>
      </w:r>
      <w:r w:rsidR="009D496B" w:rsidRPr="009D496B">
        <w:rPr>
          <w:sz w:val="22"/>
          <w:szCs w:val="22"/>
        </w:rPr>
        <w:t xml:space="preserve">po rješenju posl.br. </w:t>
      </w:r>
      <w:r w:rsidR="0075252C" w:rsidRPr="0075252C">
        <w:rPr>
          <w:sz w:val="22"/>
          <w:szCs w:val="22"/>
        </w:rPr>
        <w:t>St. 444/2013-</w:t>
      </w:r>
      <w:r w:rsidR="00815D91" w:rsidRPr="00815D91">
        <w:rPr>
          <w:sz w:val="22"/>
          <w:szCs w:val="22"/>
        </w:rPr>
        <w:t xml:space="preserve">463 od 19. studenog 2018. godine </w:t>
      </w:r>
      <w:r w:rsidR="009D496B" w:rsidRPr="009D496B">
        <w:rPr>
          <w:sz w:val="22"/>
          <w:szCs w:val="22"/>
        </w:rPr>
        <w:t>nije evidentirana uplata kupovnine</w:t>
      </w:r>
      <w:r>
        <w:rPr>
          <w:sz w:val="22"/>
          <w:szCs w:val="22"/>
        </w:rPr>
        <w:t>.</w:t>
      </w:r>
    </w:p>
    <w:p w:rsidRDefault="002E34C8" w:rsidP="00F06E94" w:rsidR="00F06E94" w:rsidRPr="004355A3">
      <w:pPr>
        <w:ind w:firstLine="709"/>
        <w:jc w:val="both"/>
        <w:rPr>
          <w:sz w:val="16"/>
          <w:szCs w:val="16"/>
        </w:rPr>
      </w:pPr>
      <w:r>
        <w:rPr>
          <w:sz w:val="16"/>
          <w:szCs w:val="16"/>
        </w:rPr>
        <w:t xml:space="preserve">  </w:t>
      </w:r>
    </w:p>
    <w:p w:rsidRDefault="00CC4183" w:rsidP="00F06E94" w:rsidR="004355A3">
      <w:pPr>
        <w:ind w:firstLine="709"/>
        <w:jc w:val="both"/>
        <w:rPr>
          <w:sz w:val="22"/>
          <w:szCs w:val="22"/>
        </w:rPr>
      </w:pPr>
      <w:r>
        <w:rPr>
          <w:sz w:val="22"/>
          <w:szCs w:val="22"/>
        </w:rPr>
        <w:t xml:space="preserve">Prema čl. 106. </w:t>
      </w:r>
      <w:r w:rsidR="00774376">
        <w:rPr>
          <w:sz w:val="22"/>
          <w:szCs w:val="22"/>
        </w:rPr>
        <w:t xml:space="preserve">OZ, </w:t>
      </w:r>
      <w:r>
        <w:rPr>
          <w:sz w:val="22"/>
          <w:szCs w:val="22"/>
        </w:rPr>
        <w:t>ako kupac u određenom roku ne položi kupovninu, sud će rješenjem oglasiti prodaju nevažećom</w:t>
      </w:r>
      <w:r w:rsidR="00A22422">
        <w:rPr>
          <w:sz w:val="22"/>
          <w:szCs w:val="22"/>
        </w:rPr>
        <w:t xml:space="preserve">, a iz položene jamčevine namirit će se troškovi nove prodaje i naknaditi razlika između ranije postignute kupovnine i nove kupovnine. Jamčevina iznosi 0,10 kuna, a nova kupovnina je za </w:t>
      </w:r>
      <w:r w:rsidR="00815D91">
        <w:rPr>
          <w:sz w:val="22"/>
          <w:szCs w:val="22"/>
        </w:rPr>
        <w:t>5</w:t>
      </w:r>
      <w:r w:rsidR="003C5B09">
        <w:rPr>
          <w:sz w:val="22"/>
          <w:szCs w:val="22"/>
        </w:rPr>
        <w:t>.</w:t>
      </w:r>
      <w:r w:rsidR="004355A3">
        <w:rPr>
          <w:sz w:val="22"/>
          <w:szCs w:val="22"/>
        </w:rPr>
        <w:t>000,00 kuna niža</w:t>
      </w:r>
      <w:r w:rsidR="003C5B09">
        <w:rPr>
          <w:sz w:val="22"/>
          <w:szCs w:val="22"/>
        </w:rPr>
        <w:t xml:space="preserve"> od prethodne</w:t>
      </w:r>
      <w:r w:rsidR="004355A3">
        <w:rPr>
          <w:sz w:val="22"/>
          <w:szCs w:val="22"/>
        </w:rPr>
        <w:t>,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5755C0"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xml:space="preserve">. 1. </w:t>
      </w:r>
      <w:r w:rsidR="005755C0" w:rsidRPr="005755C0">
        <w:rPr>
          <w:sz w:val="22"/>
          <w:szCs w:val="22"/>
        </w:rPr>
        <w:t>Zakon o zemljišnim knjigama (NN 91/96, 68/98, 137/99, 114/01, 100/04, 107/07, 152/08, 126/10, 55/13, 60/103, 107/17, dalje u tekstu: ZZK)</w:t>
      </w:r>
      <w:r w:rsidR="005755C0">
        <w:rPr>
          <w:sz w:val="22"/>
          <w:szCs w:val="22"/>
        </w:rPr>
        <w:t xml:space="preserve">, </w:t>
      </w:r>
      <w:r w:rsidRPr="00E03763">
        <w:rPr>
          <w:sz w:val="22"/>
          <w:szCs w:val="22"/>
        </w:rPr>
        <w:t>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241814">
      <w:pPr>
        <w:jc w:val="both"/>
        <w:rPr>
          <w:sz w:val="16"/>
          <w:szCs w:val="16"/>
        </w:rPr>
      </w:pPr>
    </w:p>
    <w:p w:rsidRDefault="00872A4C" w:rsidP="00872A4C" w:rsidR="00872A4C" w:rsidRPr="00E03763">
      <w:pPr>
        <w:jc w:val="center"/>
        <w:rPr>
          <w:b/>
          <w:sz w:val="22"/>
          <w:szCs w:val="22"/>
        </w:rPr>
      </w:pPr>
      <w:r w:rsidRPr="00E03763">
        <w:rPr>
          <w:b/>
          <w:sz w:val="22"/>
          <w:szCs w:val="22"/>
        </w:rPr>
        <w:t xml:space="preserve">U Dubrovniku, </w:t>
      </w:r>
      <w:r w:rsidR="00815D91">
        <w:rPr>
          <w:b/>
          <w:sz w:val="22"/>
          <w:szCs w:val="22"/>
        </w:rPr>
        <w:t>28</w:t>
      </w:r>
      <w:r w:rsidR="00F77956">
        <w:rPr>
          <w:b/>
          <w:sz w:val="22"/>
          <w:szCs w:val="22"/>
        </w:rPr>
        <w:t xml:space="preserve">. </w:t>
      </w:r>
      <w:r w:rsidR="00815D91">
        <w:rPr>
          <w:b/>
          <w:sz w:val="22"/>
          <w:szCs w:val="22"/>
        </w:rPr>
        <w:t>prosinca</w:t>
      </w:r>
      <w:r w:rsidR="00F77956">
        <w:rPr>
          <w:b/>
          <w:sz w:val="22"/>
          <w:szCs w:val="22"/>
        </w:rPr>
        <w:t xml:space="preserve"> </w:t>
      </w:r>
      <w:r w:rsidRPr="00E03763">
        <w:rPr>
          <w:b/>
          <w:sz w:val="22"/>
          <w:szCs w:val="22"/>
        </w:rPr>
        <w:t>201</w:t>
      </w:r>
      <w:r w:rsidR="005755C0">
        <w:rPr>
          <w:b/>
          <w:sz w:val="22"/>
          <w:szCs w:val="22"/>
        </w:rPr>
        <w:t>8</w:t>
      </w:r>
      <w:r w:rsidRPr="00E03763">
        <w:rPr>
          <w:b/>
          <w:sz w:val="22"/>
          <w:szCs w:val="22"/>
        </w:rPr>
        <w:t>. godine</w:t>
      </w:r>
    </w:p>
    <w:p w:rsidRDefault="00872A4C" w:rsidP="00C17513" w:rsidR="00872A4C" w:rsidRPr="00241814">
      <w:pPr>
        <w:ind w:firstLine="720"/>
        <w:jc w:val="both"/>
        <w:rPr>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w:t>
      </w:r>
      <w:r w:rsidR="00390D6F">
        <w:rPr>
          <w:b/>
          <w:sz w:val="22"/>
          <w:szCs w:val="22"/>
        </w:rPr>
        <w:t>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E30180" w:rsidP="00E30180" w:rsidR="00E30180" w:rsidRPr="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E30180">
          <w:rPr>
            <w:sz w:val="22"/>
            <w:szCs w:val="22"/>
          </w:rPr>
          <w:t>11. st</w:t>
        </w:r>
      </w:smartTag>
      <w:r w:rsidRPr="00E30180">
        <w:rPr>
          <w:sz w:val="22"/>
          <w:szCs w:val="22"/>
        </w:rPr>
        <w:t xml:space="preserve">. </w:t>
      </w:r>
      <w:smartTag w:element="metricconverter" w:uri="urn:schemas-microsoft-com:office:smarttags">
        <w:smartTagPr>
          <w:attr w:val="4. OZ" w:name="ProductID"/>
        </w:smartTagPr>
        <w:r w:rsidRPr="00E30180">
          <w:rPr>
            <w:sz w:val="22"/>
            <w:szCs w:val="22"/>
          </w:rPr>
          <w:t>4. OZ</w:t>
        </w:r>
      </w:smartTag>
      <w:r w:rsidRPr="00E30180">
        <w:rPr>
          <w:sz w:val="22"/>
          <w:szCs w:val="22"/>
        </w:rPr>
        <w:t>).</w:t>
      </w:r>
    </w:p>
    <w:p w:rsidRDefault="0092184E" w:rsidR="0092184E">
      <w:pPr>
        <w:jc w:val="both"/>
        <w:rPr>
          <w:sz w:val="16"/>
          <w:szCs w:val="16"/>
        </w:rPr>
      </w:pPr>
    </w:p>
    <w:p w:rsidRDefault="0092184E" w:rsidR="0092184E" w:rsidRPr="00920D17">
      <w:pPr>
        <w:jc w:val="both"/>
        <w:rPr>
          <w:b/>
          <w:sz w:val="22"/>
          <w:szCs w:val="22"/>
        </w:rPr>
      </w:pPr>
      <w:r w:rsidRPr="00920D17">
        <w:rPr>
          <w:b/>
          <w:sz w:val="22"/>
          <w:szCs w:val="22"/>
        </w:rPr>
        <w:t xml:space="preserve">DN-a </w:t>
      </w:r>
      <w:r w:rsidRPr="00920D17">
        <w:rPr>
          <w:sz w:val="22"/>
          <w:szCs w:val="22"/>
        </w:rPr>
        <w:t>(</w:t>
      </w:r>
      <w:r w:rsidR="00815D91">
        <w:rPr>
          <w:sz w:val="22"/>
          <w:szCs w:val="22"/>
        </w:rPr>
        <w:t>28</w:t>
      </w:r>
      <w:r w:rsidR="00F77956">
        <w:rPr>
          <w:sz w:val="22"/>
          <w:szCs w:val="22"/>
        </w:rPr>
        <w:t>.</w:t>
      </w:r>
      <w:r w:rsidR="00FD4C53">
        <w:rPr>
          <w:sz w:val="22"/>
          <w:szCs w:val="22"/>
        </w:rPr>
        <w:t>1</w:t>
      </w:r>
      <w:r w:rsidR="00815D91">
        <w:rPr>
          <w:sz w:val="22"/>
          <w:szCs w:val="22"/>
        </w:rPr>
        <w:t>2</w:t>
      </w:r>
      <w:r w:rsidRPr="00920D17">
        <w:rPr>
          <w:sz w:val="22"/>
          <w:szCs w:val="22"/>
        </w:rPr>
        <w:t>.201</w:t>
      </w:r>
      <w:r w:rsidR="00111405">
        <w:rPr>
          <w:sz w:val="22"/>
          <w:szCs w:val="22"/>
        </w:rPr>
        <w:t>8</w:t>
      </w:r>
      <w:r w:rsidRPr="00920D17">
        <w:rPr>
          <w:sz w:val="22"/>
          <w:szCs w:val="22"/>
        </w:rPr>
        <w:t>.g.)</w:t>
      </w:r>
      <w:r w:rsidRPr="00920D17">
        <w:rPr>
          <w:b/>
          <w:sz w:val="22"/>
          <w:szCs w:val="22"/>
        </w:rPr>
        <w:t>:</w:t>
      </w:r>
    </w:p>
    <w:p w:rsidRDefault="00493430" w:rsidP="008E48BE" w:rsidR="008E48BE">
      <w:pPr>
        <w:numPr>
          <w:ilvl w:val="0"/>
          <w:numId w:val="1"/>
        </w:numPr>
        <w:jc w:val="both"/>
      </w:pPr>
      <w:r w:rsidRPr="004A71CD">
        <w:t>stečajnom upravitelju, putem e oglasne ploče,</w:t>
      </w:r>
      <w:r w:rsidR="008E48BE" w:rsidRPr="008E48BE">
        <w:t xml:space="preserve"> </w:t>
      </w:r>
    </w:p>
    <w:p w:rsidRDefault="00DF02C9" w:rsidP="00DF02C9" w:rsidR="00DF02C9" w:rsidRPr="00DF02C9">
      <w:pPr>
        <w:numPr>
          <w:ilvl w:val="0"/>
          <w:numId w:val="1"/>
        </w:numPr>
        <w:jc w:val="both"/>
      </w:pPr>
      <w:r w:rsidRPr="00DF02C9">
        <w:t xml:space="preserve">Viktor Bubić, Solin, </w:t>
      </w:r>
      <w:r>
        <w:t>Gašpini 27</w:t>
      </w:r>
      <w:r w:rsidRPr="00DF02C9">
        <w:t>,</w:t>
      </w:r>
    </w:p>
    <w:p w:rsidRDefault="008E48BE" w:rsidP="008E48BE" w:rsidR="008E48BE">
      <w:pPr>
        <w:numPr>
          <w:ilvl w:val="0"/>
          <w:numId w:val="1"/>
        </w:numPr>
        <w:jc w:val="both"/>
      </w:pPr>
      <w:r w:rsidRPr="00421554">
        <w:t xml:space="preserve">Maroje Stjepović, Zagreb, </w:t>
      </w:r>
      <w:r>
        <w:t>Preradovićeva ulica 25</w:t>
      </w:r>
      <w:r w:rsidRPr="00F43534">
        <w:t>,</w:t>
      </w:r>
    </w:p>
    <w:p w:rsidRDefault="00493430" w:rsidP="00493430" w:rsidR="00493430">
      <w:pPr>
        <w:numPr>
          <w:ilvl w:val="0"/>
          <w:numId w:val="1"/>
        </w:numPr>
        <w:jc w:val="both"/>
      </w:pPr>
      <w:r w:rsidRPr="00421554">
        <w:t xml:space="preserve">Kristina Ljubičić, Osijek, </w:t>
      </w:r>
      <w:r w:rsidRPr="00F43534">
        <w:t>putem e oglasne ploče,</w:t>
      </w:r>
    </w:p>
    <w:p w:rsidRDefault="00493430" w:rsidP="00493430" w:rsidR="00493430">
      <w:pPr>
        <w:numPr>
          <w:ilvl w:val="0"/>
          <w:numId w:val="1"/>
        </w:numPr>
        <w:jc w:val="both"/>
      </w:pPr>
      <w:r w:rsidRPr="00421554">
        <w:t xml:space="preserve">Goran Glažar, Kostrena, </w:t>
      </w:r>
      <w:r w:rsidRPr="00F43534">
        <w:t>putem e oglasne ploče,</w:t>
      </w:r>
    </w:p>
    <w:p w:rsidRDefault="00493430" w:rsidP="00493430" w:rsidR="00493430">
      <w:pPr>
        <w:numPr>
          <w:ilvl w:val="0"/>
          <w:numId w:val="1"/>
        </w:numPr>
        <w:jc w:val="both"/>
      </w:pPr>
      <w:r w:rsidRPr="00421554">
        <w:t xml:space="preserve">Siniša Elčić, Pardubice, </w:t>
      </w:r>
      <w:r w:rsidRPr="00F43534">
        <w:t>putem e oglasne ploče,</w:t>
      </w:r>
    </w:p>
    <w:p w:rsidRDefault="00493430" w:rsidP="00493430" w:rsidR="00493430">
      <w:pPr>
        <w:numPr>
          <w:ilvl w:val="0"/>
          <w:numId w:val="1"/>
        </w:numPr>
        <w:jc w:val="both"/>
      </w:pPr>
      <w:r w:rsidRPr="00421554">
        <w:t xml:space="preserve">Goran Justinić, Njivice, </w:t>
      </w:r>
      <w:r w:rsidRPr="00F43534">
        <w:t>putem e oglasne ploče,</w:t>
      </w:r>
    </w:p>
    <w:p w:rsidRDefault="00493430" w:rsidP="00493430" w:rsidR="00493430">
      <w:pPr>
        <w:numPr>
          <w:ilvl w:val="0"/>
          <w:numId w:val="1"/>
        </w:numPr>
        <w:jc w:val="both"/>
      </w:pPr>
      <w:r w:rsidRPr="00421554">
        <w:t xml:space="preserve">Branimir Vrnoga, Vidonje, </w:t>
      </w:r>
      <w:r w:rsidRPr="00F43534">
        <w:t>putem e oglasne ploče,</w:t>
      </w:r>
    </w:p>
    <w:p w:rsidRDefault="00493430" w:rsidP="00493430" w:rsidR="00493430">
      <w:pPr>
        <w:numPr>
          <w:ilvl w:val="0"/>
          <w:numId w:val="1"/>
        </w:numPr>
        <w:jc w:val="both"/>
      </w:pPr>
      <w:r w:rsidRPr="00421554">
        <w:t xml:space="preserve">MODNE KREACIJE d.o.o., Zagreb, </w:t>
      </w:r>
      <w:r w:rsidRPr="00F43534">
        <w:t>putem e oglasne ploče,</w:t>
      </w:r>
    </w:p>
    <w:p w:rsidRDefault="00493430" w:rsidP="00493430" w:rsidR="00493430">
      <w:pPr>
        <w:numPr>
          <w:ilvl w:val="0"/>
          <w:numId w:val="1"/>
        </w:numPr>
        <w:jc w:val="both"/>
      </w:pPr>
      <w:r w:rsidRPr="00421554">
        <w:t>Lukrecija Dragić, Dubrovnik,</w:t>
      </w:r>
      <w:r w:rsidRPr="00F43534">
        <w:t xml:space="preserve"> putem e oglasne ploče,</w:t>
      </w:r>
    </w:p>
    <w:p w:rsidRDefault="00493430" w:rsidP="00493430" w:rsidR="00493430">
      <w:pPr>
        <w:numPr>
          <w:ilvl w:val="0"/>
          <w:numId w:val="1"/>
        </w:numPr>
        <w:jc w:val="both"/>
      </w:pPr>
      <w:r w:rsidRPr="00421554">
        <w:t xml:space="preserve">Iva Pinjuh Stjepović, Odranski Obrež, </w:t>
      </w:r>
      <w:r w:rsidRPr="00F43534">
        <w:t>putem e oglasne ploče,</w:t>
      </w:r>
    </w:p>
    <w:p w:rsidRDefault="00493430" w:rsidP="00493430" w:rsidR="00493430">
      <w:pPr>
        <w:numPr>
          <w:ilvl w:val="0"/>
          <w:numId w:val="1"/>
        </w:numPr>
        <w:jc w:val="both"/>
      </w:pPr>
      <w:r w:rsidRPr="00421554">
        <w:lastRenderedPageBreak/>
        <w:t xml:space="preserve">PRIMA CAPITALE d.o.o., Zagreb, </w:t>
      </w:r>
      <w:r w:rsidRPr="00F43534">
        <w:t>putem e oglasne ploče,</w:t>
      </w:r>
    </w:p>
    <w:p w:rsidRDefault="00493430" w:rsidP="00493430" w:rsidR="00493430">
      <w:pPr>
        <w:numPr>
          <w:ilvl w:val="0"/>
          <w:numId w:val="1"/>
        </w:numPr>
        <w:jc w:val="both"/>
      </w:pPr>
      <w:r w:rsidRPr="00421554">
        <w:t xml:space="preserve">ZVUČNI ZID d.o.o., Zagreb, </w:t>
      </w:r>
      <w:r w:rsidRPr="00F43534">
        <w:t>putem e oglasne ploče,</w:t>
      </w:r>
    </w:p>
    <w:p w:rsidRDefault="00493430" w:rsidP="00493430" w:rsidR="00493430">
      <w:pPr>
        <w:numPr>
          <w:ilvl w:val="0"/>
          <w:numId w:val="1"/>
        </w:numPr>
        <w:jc w:val="both"/>
      </w:pPr>
      <w:r w:rsidRPr="00421554">
        <w:t xml:space="preserve">Željko Moslavac, Virovitica, </w:t>
      </w:r>
      <w:r w:rsidRPr="00F43534">
        <w:t>putem e oglasne ploče,</w:t>
      </w:r>
    </w:p>
    <w:p w:rsidRDefault="00493430" w:rsidP="00493430" w:rsidR="00493430">
      <w:pPr>
        <w:numPr>
          <w:ilvl w:val="0"/>
          <w:numId w:val="1"/>
        </w:numPr>
        <w:jc w:val="both"/>
      </w:pPr>
      <w:r w:rsidRPr="00421554">
        <w:t>Goran Čuljak, Zagreb,</w:t>
      </w:r>
      <w:r w:rsidRPr="00F43534">
        <w:t xml:space="preserve"> putem e oglasne ploče,</w:t>
      </w:r>
    </w:p>
    <w:p w:rsidRDefault="00493430" w:rsidP="00493430" w:rsidR="00493430">
      <w:pPr>
        <w:numPr>
          <w:ilvl w:val="0"/>
          <w:numId w:val="1"/>
        </w:numPr>
        <w:jc w:val="both"/>
      </w:pPr>
      <w:r w:rsidRPr="00421554">
        <w:t xml:space="preserve">4D VISION d.o.o., Rijeka, </w:t>
      </w:r>
      <w:r w:rsidRPr="00F43534">
        <w:t>putem e oglasne ploče,</w:t>
      </w:r>
    </w:p>
    <w:p w:rsidRDefault="00493430" w:rsidP="00493430" w:rsidR="00493430">
      <w:pPr>
        <w:numPr>
          <w:ilvl w:val="0"/>
          <w:numId w:val="1"/>
        </w:numPr>
        <w:jc w:val="both"/>
      </w:pPr>
      <w:r w:rsidRPr="00421554">
        <w:t xml:space="preserve">Darjan Davidović, Kupinečki Kraljevec, </w:t>
      </w:r>
      <w:r w:rsidRPr="00F43534">
        <w:t>putem e oglasne ploče,</w:t>
      </w:r>
    </w:p>
    <w:p w:rsidRDefault="00493430" w:rsidP="00493430" w:rsidR="00493430">
      <w:pPr>
        <w:numPr>
          <w:ilvl w:val="0"/>
          <w:numId w:val="1"/>
        </w:numPr>
        <w:jc w:val="both"/>
      </w:pPr>
      <w:r w:rsidRPr="00421554">
        <w:t xml:space="preserve">PRVI SAVJET d.o.o., Zagreb, </w:t>
      </w:r>
      <w:r w:rsidRPr="00F43534">
        <w:t>putem e oglasne ploče,</w:t>
      </w:r>
    </w:p>
    <w:p w:rsidRDefault="00493430" w:rsidP="00493430" w:rsidR="00493430">
      <w:pPr>
        <w:numPr>
          <w:ilvl w:val="0"/>
          <w:numId w:val="1"/>
        </w:numPr>
        <w:jc w:val="both"/>
      </w:pPr>
      <w:r w:rsidRPr="00421554">
        <w:t xml:space="preserve">Branko Valentić, Virovitica, </w:t>
      </w:r>
      <w:r w:rsidRPr="00F43534">
        <w:t>putem e oglasne ploče,</w:t>
      </w:r>
    </w:p>
    <w:p w:rsidRDefault="00493430" w:rsidP="00493430" w:rsidR="00493430">
      <w:pPr>
        <w:numPr>
          <w:ilvl w:val="0"/>
          <w:numId w:val="1"/>
        </w:numPr>
        <w:jc w:val="both"/>
      </w:pPr>
      <w:r w:rsidRPr="00421554">
        <w:t xml:space="preserve">TERRA FIRMA d.o.o., Zagreb, </w:t>
      </w:r>
      <w:r w:rsidRPr="00FE1B25">
        <w:t>putem e oglasne ploče,</w:t>
      </w:r>
    </w:p>
    <w:p w:rsidRDefault="00493430" w:rsidP="00493430" w:rsidR="00493430">
      <w:pPr>
        <w:numPr>
          <w:ilvl w:val="0"/>
          <w:numId w:val="1"/>
        </w:numPr>
        <w:jc w:val="both"/>
      </w:pPr>
      <w:r w:rsidRPr="00421554">
        <w:t xml:space="preserve">PANDO NEKRETINE d.o.o., Miličani, </w:t>
      </w:r>
      <w:r w:rsidRPr="00FE1B25">
        <w:t>putem e oglasne ploče,</w:t>
      </w:r>
    </w:p>
    <w:p w:rsidRDefault="00493430" w:rsidP="00493430" w:rsidR="00493430">
      <w:pPr>
        <w:numPr>
          <w:ilvl w:val="0"/>
          <w:numId w:val="1"/>
        </w:numPr>
        <w:jc w:val="both"/>
      </w:pPr>
      <w:r w:rsidRPr="00421554">
        <w:t xml:space="preserve">Mirsad Mezet, Dubrovnik, </w:t>
      </w:r>
      <w:r w:rsidRPr="00FE1B25">
        <w:t>putem e oglasne ploče,</w:t>
      </w:r>
    </w:p>
    <w:p w:rsidRDefault="00493430" w:rsidP="00493430" w:rsidR="00493430">
      <w:pPr>
        <w:numPr>
          <w:ilvl w:val="0"/>
          <w:numId w:val="1"/>
        </w:numPr>
        <w:jc w:val="both"/>
      </w:pPr>
      <w:r w:rsidRPr="00421554">
        <w:t xml:space="preserve">Dušanka Bubić, Solin, </w:t>
      </w:r>
      <w:r w:rsidRPr="00FE1B25">
        <w:t>putem e oglasne ploče,</w:t>
      </w:r>
    </w:p>
    <w:p w:rsidRDefault="00493430" w:rsidP="00493430" w:rsidR="00493430">
      <w:pPr>
        <w:numPr>
          <w:ilvl w:val="0"/>
          <w:numId w:val="1"/>
        </w:numPr>
        <w:jc w:val="both"/>
      </w:pPr>
      <w:r w:rsidRPr="00421554">
        <w:t xml:space="preserve">KOREL d.o.o. Zagreb, </w:t>
      </w:r>
      <w:r w:rsidRPr="00FE1B25">
        <w:t>putem e oglasne ploče,</w:t>
      </w:r>
    </w:p>
    <w:p w:rsidRDefault="00493430" w:rsidP="00493430" w:rsidR="00493430">
      <w:pPr>
        <w:numPr>
          <w:ilvl w:val="0"/>
          <w:numId w:val="1"/>
        </w:numPr>
        <w:jc w:val="both"/>
      </w:pPr>
      <w:r w:rsidRPr="00421554">
        <w:t xml:space="preserve">KORBOX d.o.o., Zagreb, </w:t>
      </w:r>
      <w:r w:rsidRPr="00FE1B25">
        <w:t>putem e oglasne ploče,</w:t>
      </w:r>
    </w:p>
    <w:p w:rsidRDefault="00493430" w:rsidP="00493430" w:rsidR="00493430">
      <w:pPr>
        <w:numPr>
          <w:ilvl w:val="0"/>
          <w:numId w:val="1"/>
        </w:numPr>
        <w:jc w:val="both"/>
      </w:pPr>
      <w:r w:rsidRPr="00421554">
        <w:t xml:space="preserve">FRIGO-KOR d.o.o., Zagreb, </w:t>
      </w:r>
      <w:r w:rsidRPr="00FE1B25">
        <w:t>putem e oglasne ploče,</w:t>
      </w:r>
    </w:p>
    <w:p w:rsidRDefault="00493430" w:rsidP="00493430" w:rsidR="00493430">
      <w:pPr>
        <w:numPr>
          <w:ilvl w:val="0"/>
          <w:numId w:val="1"/>
        </w:numPr>
        <w:jc w:val="both"/>
      </w:pPr>
      <w:r w:rsidRPr="00421554">
        <w:t xml:space="preserve">Dominik Pažin, Opatija, </w:t>
      </w:r>
      <w:r w:rsidRPr="00FE1B25">
        <w:t>putem e oglasne ploče,</w:t>
      </w:r>
    </w:p>
    <w:p w:rsidRDefault="00493430" w:rsidP="00493430" w:rsidR="00493430">
      <w:pPr>
        <w:numPr>
          <w:ilvl w:val="0"/>
          <w:numId w:val="1"/>
        </w:numPr>
        <w:jc w:val="both"/>
      </w:pPr>
      <w:r w:rsidRPr="00421554">
        <w:t xml:space="preserve">Marija Račić, Dubrovnik, </w:t>
      </w:r>
      <w:r w:rsidRPr="00FE1B25">
        <w:t>putem e oglasne ploče,</w:t>
      </w:r>
    </w:p>
    <w:p w:rsidRDefault="00493430" w:rsidP="00493430" w:rsidR="00493430">
      <w:pPr>
        <w:numPr>
          <w:ilvl w:val="0"/>
          <w:numId w:val="1"/>
        </w:numPr>
        <w:jc w:val="both"/>
      </w:pPr>
      <w:r w:rsidRPr="00421554">
        <w:t xml:space="preserve">Kristina Maleš, Split, </w:t>
      </w:r>
      <w:r w:rsidRPr="00FE1B25">
        <w:t>putem e oglasne ploče,</w:t>
      </w:r>
    </w:p>
    <w:p w:rsidRDefault="00493430" w:rsidP="00493430" w:rsidR="00493430">
      <w:pPr>
        <w:numPr>
          <w:ilvl w:val="0"/>
          <w:numId w:val="1"/>
        </w:numPr>
        <w:jc w:val="both"/>
      </w:pPr>
      <w:r w:rsidRPr="00421554">
        <w:t xml:space="preserve">Željko Maleš, Split, </w:t>
      </w:r>
      <w:r w:rsidRPr="00FE1B25">
        <w:t>putem e oglasne ploče,</w:t>
      </w:r>
    </w:p>
    <w:p w:rsidRDefault="00493430" w:rsidP="00493430" w:rsidR="00493430">
      <w:pPr>
        <w:numPr>
          <w:ilvl w:val="0"/>
          <w:numId w:val="1"/>
        </w:numPr>
        <w:jc w:val="both"/>
      </w:pPr>
      <w:r w:rsidRPr="00421554">
        <w:t xml:space="preserve">Mladen Pavičić, Split, </w:t>
      </w:r>
      <w:r w:rsidRPr="00FE1B25">
        <w:t>putem e oglasne ploče,</w:t>
      </w:r>
    </w:p>
    <w:p w:rsidRDefault="00493430" w:rsidP="00493430" w:rsidR="00493430">
      <w:pPr>
        <w:numPr>
          <w:ilvl w:val="0"/>
          <w:numId w:val="1"/>
        </w:numPr>
        <w:jc w:val="both"/>
      </w:pPr>
      <w:r w:rsidRPr="00421554">
        <w:t xml:space="preserve">ALFA NEKRETNINE d.o.o., Zagreb, </w:t>
      </w:r>
      <w:r w:rsidRPr="00FE1B25">
        <w:t>putem e oglasne ploče,</w:t>
      </w:r>
    </w:p>
    <w:p w:rsidRDefault="00493430" w:rsidP="00493430" w:rsidR="00493430">
      <w:pPr>
        <w:numPr>
          <w:ilvl w:val="0"/>
          <w:numId w:val="1"/>
        </w:numPr>
        <w:jc w:val="both"/>
      </w:pPr>
      <w:r w:rsidRPr="00421554">
        <w:t xml:space="preserve">Krunoslav Pokos, Varaždin, </w:t>
      </w:r>
      <w:r w:rsidRPr="00FE1B25">
        <w:t>putem e oglasne ploče,</w:t>
      </w:r>
    </w:p>
    <w:p w:rsidRDefault="00493430" w:rsidP="00493430" w:rsidR="00493430">
      <w:pPr>
        <w:numPr>
          <w:ilvl w:val="0"/>
          <w:numId w:val="1"/>
        </w:numPr>
        <w:jc w:val="both"/>
      </w:pPr>
      <w:r w:rsidRPr="00421554">
        <w:t xml:space="preserve">VRTLAR - SVE ZA VRT d.o.o., Split, </w:t>
      </w:r>
      <w:r w:rsidRPr="00FE1B25">
        <w:t>putem e oglasne ploče,</w:t>
      </w:r>
    </w:p>
    <w:p w:rsidRDefault="00493430" w:rsidP="00493430" w:rsidR="00493430">
      <w:pPr>
        <w:numPr>
          <w:ilvl w:val="0"/>
          <w:numId w:val="1"/>
        </w:numPr>
        <w:jc w:val="both"/>
      </w:pPr>
      <w:r w:rsidRPr="00421554">
        <w:t xml:space="preserve">TOP KRAFT d.o.o., Zagreb, </w:t>
      </w:r>
      <w:r w:rsidRPr="00FE1B25">
        <w:t>putem e oglasne ploče,</w:t>
      </w:r>
    </w:p>
    <w:p w:rsidRDefault="00493430" w:rsidP="00493430" w:rsidR="00493430">
      <w:pPr>
        <w:numPr>
          <w:ilvl w:val="0"/>
          <w:numId w:val="1"/>
        </w:numPr>
        <w:jc w:val="both"/>
      </w:pPr>
      <w:r w:rsidRPr="00421554">
        <w:t>Iva Čengić, Grubišno polje,</w:t>
      </w:r>
      <w:r w:rsidRPr="00FE1B25">
        <w:t xml:space="preserve"> putem e oglasne ploče,</w:t>
      </w:r>
      <w:r w:rsidRPr="00421554">
        <w:t xml:space="preserve"> </w:t>
      </w:r>
    </w:p>
    <w:p w:rsidRDefault="00493430" w:rsidP="00493430" w:rsidR="00493430">
      <w:pPr>
        <w:numPr>
          <w:ilvl w:val="0"/>
          <w:numId w:val="1"/>
        </w:numPr>
        <w:jc w:val="both"/>
      </w:pPr>
      <w:r w:rsidRPr="00421554">
        <w:t xml:space="preserve">Anto Babić, Sesvete, </w:t>
      </w:r>
      <w:r w:rsidRPr="00FE1B25">
        <w:t>putem e oglasne ploče,</w:t>
      </w:r>
    </w:p>
    <w:p w:rsidRDefault="00493430" w:rsidP="00493430" w:rsidR="00493430">
      <w:pPr>
        <w:numPr>
          <w:ilvl w:val="0"/>
          <w:numId w:val="1"/>
        </w:numPr>
        <w:jc w:val="both"/>
      </w:pPr>
      <w:r w:rsidRPr="00421554">
        <w:t xml:space="preserve">NENO NEKRETNINE j.d.o.o. Split, </w:t>
      </w:r>
      <w:r w:rsidRPr="00FE1B25">
        <w:t>putem e oglasne ploče,</w:t>
      </w:r>
    </w:p>
    <w:p w:rsidRDefault="00493430" w:rsidP="00493430" w:rsidR="00493430">
      <w:pPr>
        <w:numPr>
          <w:ilvl w:val="0"/>
          <w:numId w:val="1"/>
        </w:numPr>
        <w:jc w:val="both"/>
      </w:pPr>
      <w:r w:rsidRPr="00421554">
        <w:t xml:space="preserve">Mateo-Teo Juradin, </w:t>
      </w:r>
      <w:r>
        <w:t xml:space="preserve">Podstrana, </w:t>
      </w:r>
      <w:r w:rsidRPr="007B048E">
        <w:t>putem e oglasne ploče,</w:t>
      </w:r>
    </w:p>
    <w:p w:rsidRDefault="00493430" w:rsidP="00493430" w:rsidR="00493430">
      <w:pPr>
        <w:numPr>
          <w:ilvl w:val="0"/>
          <w:numId w:val="1"/>
        </w:numPr>
        <w:jc w:val="both"/>
      </w:pPr>
      <w:r w:rsidRPr="00421554">
        <w:t xml:space="preserve">Domagoj Mihalic, Mala Subotica, </w:t>
      </w:r>
      <w:r w:rsidRPr="007B048E">
        <w:t>putem e oglasne ploče,</w:t>
      </w:r>
    </w:p>
    <w:p w:rsidRDefault="00493430" w:rsidP="00493430" w:rsidR="00493430">
      <w:pPr>
        <w:numPr>
          <w:ilvl w:val="0"/>
          <w:numId w:val="1"/>
        </w:numPr>
        <w:jc w:val="both"/>
      </w:pPr>
      <w:r w:rsidRPr="00421554">
        <w:t xml:space="preserve">SPORTMAR d.o.o., Njivice, </w:t>
      </w:r>
      <w:r w:rsidRPr="007B048E">
        <w:t>putem e oglasne ploče,</w:t>
      </w:r>
    </w:p>
    <w:p w:rsidRDefault="00493430" w:rsidP="00493430" w:rsidR="00493430">
      <w:pPr>
        <w:numPr>
          <w:ilvl w:val="0"/>
          <w:numId w:val="1"/>
        </w:numPr>
        <w:jc w:val="both"/>
      </w:pPr>
      <w:r w:rsidRPr="00421554">
        <w:t xml:space="preserve">Predrag Mihaljević, Njivice, </w:t>
      </w:r>
      <w:r w:rsidRPr="007B048E">
        <w:t>putem e oglasne ploče,</w:t>
      </w:r>
    </w:p>
    <w:p w:rsidRDefault="00493430" w:rsidP="00493430" w:rsidR="00493430">
      <w:pPr>
        <w:numPr>
          <w:ilvl w:val="0"/>
          <w:numId w:val="1"/>
        </w:numPr>
        <w:jc w:val="both"/>
      </w:pPr>
      <w:r w:rsidRPr="00421554">
        <w:t xml:space="preserve">PRESUMA d.o.o., Njivice, </w:t>
      </w:r>
      <w:r w:rsidRPr="007B048E">
        <w:t>putem e oglasne ploče,</w:t>
      </w:r>
    </w:p>
    <w:p w:rsidRDefault="00493430" w:rsidP="00493430" w:rsidR="00493430">
      <w:pPr>
        <w:numPr>
          <w:ilvl w:val="0"/>
          <w:numId w:val="1"/>
        </w:numPr>
        <w:jc w:val="both"/>
      </w:pPr>
      <w:r w:rsidRPr="00421554">
        <w:t xml:space="preserve">MICROTEH d.o.o., Zagreb, </w:t>
      </w:r>
      <w:r w:rsidRPr="003C1641">
        <w:t>putem e oglasne ploče,</w:t>
      </w:r>
    </w:p>
    <w:p w:rsidRDefault="00493430" w:rsidP="00493430" w:rsidR="00493430">
      <w:pPr>
        <w:numPr>
          <w:ilvl w:val="0"/>
          <w:numId w:val="1"/>
        </w:numPr>
        <w:jc w:val="both"/>
      </w:pPr>
      <w:r w:rsidRPr="00421554">
        <w:t xml:space="preserve">Igor Jurišić, Lozica, </w:t>
      </w:r>
      <w:r w:rsidRPr="003C1641">
        <w:t>putem e oglasne ploče,</w:t>
      </w:r>
    </w:p>
    <w:p w:rsidRDefault="00493430" w:rsidP="00493430" w:rsidR="00493430">
      <w:pPr>
        <w:numPr>
          <w:ilvl w:val="0"/>
          <w:numId w:val="1"/>
        </w:numPr>
        <w:jc w:val="both"/>
      </w:pPr>
      <w:r w:rsidRPr="00421554">
        <w:t>Ivica Švogor, Beretinec,</w:t>
      </w:r>
      <w:r w:rsidRPr="003C1641">
        <w:t xml:space="preserve"> putem e oglasne ploče,</w:t>
      </w:r>
    </w:p>
    <w:p w:rsidRDefault="00493430" w:rsidP="00493430" w:rsidR="00493430">
      <w:pPr>
        <w:numPr>
          <w:ilvl w:val="0"/>
          <w:numId w:val="1"/>
        </w:numPr>
        <w:jc w:val="both"/>
      </w:pPr>
      <w:r w:rsidRPr="00F503D8">
        <w:t>Mate</w:t>
      </w:r>
      <w:r>
        <w:t>o</w:t>
      </w:r>
      <w:r w:rsidRPr="00F503D8">
        <w:t xml:space="preserve"> Erceg,</w:t>
      </w:r>
      <w:r>
        <w:t xml:space="preserve"> Zagreb,</w:t>
      </w:r>
      <w:r w:rsidRPr="00D774EA">
        <w:t xml:space="preserve"> putem e oglasne ploče,</w:t>
      </w:r>
    </w:p>
    <w:p w:rsidRDefault="00493430" w:rsidP="00493430" w:rsidR="00493430">
      <w:pPr>
        <w:numPr>
          <w:ilvl w:val="0"/>
          <w:numId w:val="1"/>
        </w:numPr>
        <w:jc w:val="both"/>
      </w:pPr>
      <w:r w:rsidRPr="00F503D8">
        <w:t>TONIKOM d.o.o.,</w:t>
      </w:r>
      <w:r>
        <w:t xml:space="preserve"> Dubrovnik,</w:t>
      </w:r>
      <w:r w:rsidRPr="00D774EA">
        <w:t xml:space="preserve"> putem e oglasne ploče,</w:t>
      </w:r>
    </w:p>
    <w:p w:rsidRDefault="00493430" w:rsidP="00493430" w:rsidR="00493430">
      <w:pPr>
        <w:numPr>
          <w:ilvl w:val="0"/>
          <w:numId w:val="1"/>
        </w:numPr>
        <w:jc w:val="both"/>
      </w:pPr>
      <w:r w:rsidRPr="00F503D8">
        <w:t>Josip Surjan,</w:t>
      </w:r>
      <w:r>
        <w:t xml:space="preserve"> Gornji Zemunik,</w:t>
      </w:r>
      <w:r w:rsidRPr="00D774EA">
        <w:t xml:space="preserve"> putem e oglasne ploče,</w:t>
      </w:r>
    </w:p>
    <w:p w:rsidRDefault="00493430" w:rsidP="00493430" w:rsidR="00493430">
      <w:pPr>
        <w:numPr>
          <w:ilvl w:val="0"/>
          <w:numId w:val="1"/>
        </w:numPr>
        <w:jc w:val="both"/>
      </w:pPr>
      <w:r w:rsidRPr="00F503D8">
        <w:t>Nikš</w:t>
      </w:r>
      <w:r>
        <w:t>a Obuljen, Dubrovnik,</w:t>
      </w:r>
      <w:r w:rsidRPr="00D774EA">
        <w:t xml:space="preserve"> putem e oglasne ploče,</w:t>
      </w:r>
    </w:p>
    <w:p w:rsidRDefault="00493430" w:rsidP="00493430" w:rsidR="00493430">
      <w:pPr>
        <w:numPr>
          <w:ilvl w:val="0"/>
          <w:numId w:val="1"/>
        </w:numPr>
        <w:jc w:val="both"/>
      </w:pPr>
      <w:r w:rsidRPr="00F503D8">
        <w:t>Mari</w:t>
      </w:r>
      <w:r>
        <w:t>o</w:t>
      </w:r>
      <w:r w:rsidRPr="00F503D8">
        <w:t xml:space="preserve"> Obuljen.</w:t>
      </w:r>
      <w:r>
        <w:t xml:space="preserve"> Dubrovnik, putem e oglasne ploče,</w:t>
      </w:r>
    </w:p>
    <w:p w:rsidRDefault="00493430" w:rsidP="00493430" w:rsidR="00493430" w:rsidRPr="004A71CD">
      <w:pPr>
        <w:numPr>
          <w:ilvl w:val="0"/>
          <w:numId w:val="1"/>
        </w:numPr>
        <w:jc w:val="both"/>
      </w:pPr>
      <w:r w:rsidRPr="004A71CD">
        <w:t>Općinski sud u Dubrovniku, zemljišnoknjižni odjel,</w:t>
      </w:r>
    </w:p>
    <w:p w:rsidRDefault="00493430" w:rsidP="00493430" w:rsidR="00493430" w:rsidRPr="004A71CD">
      <w:pPr>
        <w:numPr>
          <w:ilvl w:val="0"/>
          <w:numId w:val="1"/>
        </w:numPr>
        <w:jc w:val="both"/>
      </w:pPr>
      <w:r w:rsidRPr="004A71CD">
        <w:t>Porezna uprava Dubrovnik,</w:t>
      </w:r>
      <w:r w:rsidR="00A62621">
        <w:t xml:space="preserve"> nakon pravomoćnosti,</w:t>
      </w:r>
    </w:p>
    <w:p w:rsidRDefault="00493430" w:rsidP="00493430" w:rsidR="00493430" w:rsidRPr="004A71CD">
      <w:pPr>
        <w:numPr>
          <w:ilvl w:val="0"/>
          <w:numId w:val="1"/>
        </w:numPr>
        <w:jc w:val="both"/>
      </w:pPr>
      <w:r w:rsidRPr="004A71CD">
        <w:t>e-oglasna ploča suda,</w:t>
      </w:r>
    </w:p>
    <w:p w:rsidRDefault="00493430" w:rsidP="00493430" w:rsidR="00493430" w:rsidRPr="004A71CD">
      <w:pPr>
        <w:numPr>
          <w:ilvl w:val="0"/>
          <w:numId w:val="1"/>
        </w:numPr>
        <w:tabs>
          <w:tab w:pos="360" w:val="clear"/>
          <w:tab w:pos="0" w:val="num"/>
        </w:tabs>
        <w:jc w:val="both"/>
      </w:pPr>
      <w:r w:rsidRPr="004A71CD">
        <w:t xml:space="preserve">FINA, RC Split, Split, nakon pravomoćnosti s klauzulom pravomoćnosti radi objave na mrežnim stranicama elektroničkom poštom. </w:t>
      </w:r>
    </w:p>
    <w:p w:rsidRDefault="00493430" w:rsidP="00493430" w:rsidR="00493430" w:rsidRPr="000F7677">
      <w:pPr>
        <w:jc w:val="both"/>
        <w:rPr>
          <w:sz w:val="16"/>
          <w:szCs w:val="16"/>
        </w:rPr>
      </w:pPr>
    </w:p>
    <w:p w:rsidRDefault="00493430" w:rsidP="00493430" w:rsidR="00493430" w:rsidRPr="009858ED">
      <w:pPr>
        <w:jc w:val="both"/>
      </w:pPr>
    </w:p>
    <w:p w:rsidRDefault="00493430" w:rsidP="00493430" w:rsidR="00493430" w:rsidRPr="009858ED">
      <w:pPr>
        <w:jc w:val="both"/>
      </w:pPr>
      <w:r w:rsidRPr="009858ED">
        <w:t>Na znanje:</w:t>
      </w:r>
    </w:p>
    <w:p w:rsidRDefault="00493430" w:rsidP="00493430" w:rsidR="00493430" w:rsidRPr="00655D1D">
      <w:pPr>
        <w:numPr>
          <w:ilvl w:val="0"/>
          <w:numId w:val="4"/>
        </w:numPr>
        <w:tabs>
          <w:tab w:pos="720" w:val="clear"/>
          <w:tab w:pos="0" w:val="num"/>
          <w:tab w:pos="142" w:val="left"/>
          <w:tab w:pos="426" w:val="num"/>
        </w:tabs>
        <w:ind w:firstLine="0" w:left="0"/>
        <w:jc w:val="both"/>
      </w:pPr>
      <w:r w:rsidRPr="00655D1D">
        <w:t>Republika Hrvatska po ŽDO Dubrovnik, Građansko upravni odjel, putem e-oglasna ploče suda,</w:t>
      </w:r>
    </w:p>
    <w:p w:rsidRDefault="00493430" w:rsidP="00493430" w:rsidR="00493430" w:rsidRPr="00D52CD8">
      <w:pPr>
        <w:numPr>
          <w:ilvl w:val="0"/>
          <w:numId w:val="4"/>
        </w:numPr>
        <w:tabs>
          <w:tab w:pos="720" w:val="clear"/>
          <w:tab w:pos="0" w:val="num"/>
          <w:tab w:pos="142" w:val="left"/>
          <w:tab w:pos="426" w:val="num"/>
        </w:tabs>
        <w:ind w:firstLine="0" w:left="0"/>
        <w:jc w:val="both"/>
      </w:pPr>
      <w:r w:rsidRPr="00655D1D">
        <w:t>Raiffeisenbank Austria d.d., Zagreb, putem e-oglasne ploče suda.</w:t>
      </w:r>
    </w:p>
    <w:p w:rsidRDefault="00E62F80" w:rsidP="0027536E" w:rsidR="00E62F80" w:rsidRPr="005117EE">
      <w:pPr>
        <w:jc w:val="both"/>
        <w:rPr>
          <w:sz w:val="22"/>
          <w:szCs w:val="22"/>
        </w:rPr>
      </w:pPr>
    </w:p>
    <w:sectPr w:rsidSect="002E622B" w:rsidR="00E62F80" w:rsidRPr="005117EE">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046A" w:rsidR="00F1046A">
      <w:r>
        <w:separator/>
      </w:r>
    </w:p>
  </w:endnote>
  <w:endnote w:id="0" w:type="continuationSeparator">
    <w:p w:rsidRDefault="00F1046A" w:rsidR="00F104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046A" w:rsidR="00F1046A">
      <w:r>
        <w:separator/>
      </w:r>
    </w:p>
  </w:footnote>
  <w:footnote w:id="0" w:type="continuationSeparator">
    <w:p w:rsidRDefault="00F1046A" w:rsidR="00F104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0C28">
      <w:rPr>
        <w:rStyle w:val="Brojstranice"/>
        <w:noProof/>
      </w:rPr>
      <w:t>4</w:t>
    </w:r>
    <w:r>
      <w:rPr>
        <w:rStyle w:val="Brojstranice"/>
      </w:rPr>
      <w:fldChar w:fldCharType="end"/>
    </w:r>
  </w:p>
  <w:p w:rsidRDefault="00666945" w:rsidP="00666945" w:rsidR="00666945">
    <w:pPr>
      <w:jc w:val="right"/>
      <w:rPr>
        <w:b/>
        <w:sz w:val="22"/>
        <w:szCs w:val="22"/>
      </w:rPr>
    </w:pPr>
    <w:r w:rsidRPr="006604E9">
      <w:rPr>
        <w:b/>
        <w:sz w:val="22"/>
        <w:szCs w:val="22"/>
      </w:rPr>
      <w:t>Posl. br. 6-St.</w:t>
    </w:r>
    <w:r w:rsidR="00CE5601">
      <w:rPr>
        <w:b/>
        <w:sz w:val="22"/>
        <w:szCs w:val="22"/>
      </w:rPr>
      <w:t>444</w:t>
    </w:r>
    <w:r w:rsidRPr="006604E9">
      <w:rPr>
        <w:b/>
        <w:sz w:val="22"/>
        <w:szCs w:val="22"/>
      </w:rPr>
      <w:t>/</w:t>
    </w:r>
    <w:r>
      <w:rPr>
        <w:b/>
        <w:sz w:val="22"/>
        <w:szCs w:val="22"/>
      </w:rPr>
      <w:t>201</w:t>
    </w:r>
    <w:r w:rsidR="00CE5601">
      <w:rPr>
        <w:b/>
        <w:sz w:val="22"/>
        <w:szCs w:val="22"/>
      </w:rPr>
      <w:t>3</w:t>
    </w:r>
    <w:r w:rsidRPr="006604E9">
      <w:rPr>
        <w:b/>
        <w:sz w:val="22"/>
        <w:szCs w:val="22"/>
      </w:rPr>
      <w:t>-</w:t>
    </w:r>
    <w:r w:rsidR="0097021C">
      <w:rPr>
        <w:b/>
        <w:sz w:val="22"/>
        <w:szCs w:val="22"/>
      </w:rPr>
      <w:t>503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1007A"/>
    <w:rsid w:val="00014F53"/>
    <w:rsid w:val="00030C35"/>
    <w:rsid w:val="00033F5E"/>
    <w:rsid w:val="00044DAA"/>
    <w:rsid w:val="00045CD1"/>
    <w:rsid w:val="0006765A"/>
    <w:rsid w:val="00074B8D"/>
    <w:rsid w:val="00077207"/>
    <w:rsid w:val="000927B0"/>
    <w:rsid w:val="00095535"/>
    <w:rsid w:val="000A0DD9"/>
    <w:rsid w:val="000B54B8"/>
    <w:rsid w:val="000B66BE"/>
    <w:rsid w:val="000C554D"/>
    <w:rsid w:val="000D38B2"/>
    <w:rsid w:val="000E206D"/>
    <w:rsid w:val="000E5055"/>
    <w:rsid w:val="001102D1"/>
    <w:rsid w:val="00111405"/>
    <w:rsid w:val="00114BF5"/>
    <w:rsid w:val="00127261"/>
    <w:rsid w:val="00130F01"/>
    <w:rsid w:val="00134DFA"/>
    <w:rsid w:val="001427B6"/>
    <w:rsid w:val="0014662E"/>
    <w:rsid w:val="00151B09"/>
    <w:rsid w:val="001609AD"/>
    <w:rsid w:val="00166314"/>
    <w:rsid w:val="00166A92"/>
    <w:rsid w:val="001800D7"/>
    <w:rsid w:val="001811ED"/>
    <w:rsid w:val="001944F8"/>
    <w:rsid w:val="001A713A"/>
    <w:rsid w:val="001B3919"/>
    <w:rsid w:val="001C42A4"/>
    <w:rsid w:val="001D4B7D"/>
    <w:rsid w:val="001D5A2E"/>
    <w:rsid w:val="001E4E5C"/>
    <w:rsid w:val="001E7DF6"/>
    <w:rsid w:val="00217C60"/>
    <w:rsid w:val="00221FC8"/>
    <w:rsid w:val="00225B26"/>
    <w:rsid w:val="00241814"/>
    <w:rsid w:val="00252DF1"/>
    <w:rsid w:val="00262A21"/>
    <w:rsid w:val="00270A51"/>
    <w:rsid w:val="002745B0"/>
    <w:rsid w:val="0027536E"/>
    <w:rsid w:val="002777EC"/>
    <w:rsid w:val="00283EC4"/>
    <w:rsid w:val="002951EC"/>
    <w:rsid w:val="002A12E7"/>
    <w:rsid w:val="002B2CFD"/>
    <w:rsid w:val="002B7081"/>
    <w:rsid w:val="002C0D1E"/>
    <w:rsid w:val="002C62C6"/>
    <w:rsid w:val="002E34C8"/>
    <w:rsid w:val="002E622B"/>
    <w:rsid w:val="002F03FF"/>
    <w:rsid w:val="002F3D27"/>
    <w:rsid w:val="003011BB"/>
    <w:rsid w:val="003045B8"/>
    <w:rsid w:val="00307166"/>
    <w:rsid w:val="00310928"/>
    <w:rsid w:val="0031137F"/>
    <w:rsid w:val="0031199D"/>
    <w:rsid w:val="003133ED"/>
    <w:rsid w:val="00331A8E"/>
    <w:rsid w:val="00332E2D"/>
    <w:rsid w:val="003334D3"/>
    <w:rsid w:val="00340ED7"/>
    <w:rsid w:val="003538B1"/>
    <w:rsid w:val="003549B4"/>
    <w:rsid w:val="00390D6F"/>
    <w:rsid w:val="003A6681"/>
    <w:rsid w:val="003B5BEB"/>
    <w:rsid w:val="003B5C0F"/>
    <w:rsid w:val="003C5B09"/>
    <w:rsid w:val="003F2E99"/>
    <w:rsid w:val="003F64AC"/>
    <w:rsid w:val="003F7007"/>
    <w:rsid w:val="0040120B"/>
    <w:rsid w:val="00404A85"/>
    <w:rsid w:val="00407F29"/>
    <w:rsid w:val="004155F7"/>
    <w:rsid w:val="00421428"/>
    <w:rsid w:val="004355A3"/>
    <w:rsid w:val="0044039E"/>
    <w:rsid w:val="00445657"/>
    <w:rsid w:val="00447071"/>
    <w:rsid w:val="00447FC7"/>
    <w:rsid w:val="004621AC"/>
    <w:rsid w:val="004738EE"/>
    <w:rsid w:val="00483769"/>
    <w:rsid w:val="00493430"/>
    <w:rsid w:val="00493F36"/>
    <w:rsid w:val="004A28C4"/>
    <w:rsid w:val="004B3A42"/>
    <w:rsid w:val="004B492E"/>
    <w:rsid w:val="004C4109"/>
    <w:rsid w:val="004D1228"/>
    <w:rsid w:val="004E20F5"/>
    <w:rsid w:val="004E38F4"/>
    <w:rsid w:val="004E512C"/>
    <w:rsid w:val="005066E0"/>
    <w:rsid w:val="005117EE"/>
    <w:rsid w:val="005120D4"/>
    <w:rsid w:val="005158B2"/>
    <w:rsid w:val="00517F5D"/>
    <w:rsid w:val="005222D6"/>
    <w:rsid w:val="005301C6"/>
    <w:rsid w:val="005403EF"/>
    <w:rsid w:val="00545B27"/>
    <w:rsid w:val="005559FC"/>
    <w:rsid w:val="005748BD"/>
    <w:rsid w:val="005755C0"/>
    <w:rsid w:val="00587EE5"/>
    <w:rsid w:val="00590EBF"/>
    <w:rsid w:val="00594FEB"/>
    <w:rsid w:val="005A1C49"/>
    <w:rsid w:val="005A20AB"/>
    <w:rsid w:val="005A338B"/>
    <w:rsid w:val="005A5839"/>
    <w:rsid w:val="005A7AAB"/>
    <w:rsid w:val="005B11AD"/>
    <w:rsid w:val="005B35C7"/>
    <w:rsid w:val="005B5A5D"/>
    <w:rsid w:val="005D2A74"/>
    <w:rsid w:val="005E767C"/>
    <w:rsid w:val="005F406A"/>
    <w:rsid w:val="005F7A7E"/>
    <w:rsid w:val="00601652"/>
    <w:rsid w:val="00604D90"/>
    <w:rsid w:val="006111A2"/>
    <w:rsid w:val="006133DA"/>
    <w:rsid w:val="00614F56"/>
    <w:rsid w:val="006177E0"/>
    <w:rsid w:val="00621002"/>
    <w:rsid w:val="006245A9"/>
    <w:rsid w:val="00635231"/>
    <w:rsid w:val="0063784D"/>
    <w:rsid w:val="00647E07"/>
    <w:rsid w:val="00654662"/>
    <w:rsid w:val="006604E9"/>
    <w:rsid w:val="00663A25"/>
    <w:rsid w:val="00666945"/>
    <w:rsid w:val="00675924"/>
    <w:rsid w:val="00682FF7"/>
    <w:rsid w:val="0069097D"/>
    <w:rsid w:val="0069583E"/>
    <w:rsid w:val="006C0C28"/>
    <w:rsid w:val="006C30F4"/>
    <w:rsid w:val="006C37EE"/>
    <w:rsid w:val="006C3C69"/>
    <w:rsid w:val="006D0FD8"/>
    <w:rsid w:val="006D5606"/>
    <w:rsid w:val="006F15DB"/>
    <w:rsid w:val="006F2C23"/>
    <w:rsid w:val="007152C6"/>
    <w:rsid w:val="00715436"/>
    <w:rsid w:val="007245FA"/>
    <w:rsid w:val="007301B3"/>
    <w:rsid w:val="00732829"/>
    <w:rsid w:val="00745136"/>
    <w:rsid w:val="007479F0"/>
    <w:rsid w:val="0075252C"/>
    <w:rsid w:val="0075456A"/>
    <w:rsid w:val="00754E83"/>
    <w:rsid w:val="0075567F"/>
    <w:rsid w:val="00765C59"/>
    <w:rsid w:val="007667A3"/>
    <w:rsid w:val="00766AF4"/>
    <w:rsid w:val="00774376"/>
    <w:rsid w:val="007744B3"/>
    <w:rsid w:val="007861D4"/>
    <w:rsid w:val="007A613E"/>
    <w:rsid w:val="007B5762"/>
    <w:rsid w:val="007B6849"/>
    <w:rsid w:val="007D5D76"/>
    <w:rsid w:val="007D79C9"/>
    <w:rsid w:val="007E20A2"/>
    <w:rsid w:val="007F73EB"/>
    <w:rsid w:val="0080638D"/>
    <w:rsid w:val="00810257"/>
    <w:rsid w:val="00815D91"/>
    <w:rsid w:val="008218B7"/>
    <w:rsid w:val="00835907"/>
    <w:rsid w:val="00845CDC"/>
    <w:rsid w:val="00847355"/>
    <w:rsid w:val="00851A44"/>
    <w:rsid w:val="0085661E"/>
    <w:rsid w:val="008609CA"/>
    <w:rsid w:val="00866068"/>
    <w:rsid w:val="00872A4C"/>
    <w:rsid w:val="00880CE9"/>
    <w:rsid w:val="00881448"/>
    <w:rsid w:val="00896E42"/>
    <w:rsid w:val="008B5AF1"/>
    <w:rsid w:val="008D27E7"/>
    <w:rsid w:val="008E012A"/>
    <w:rsid w:val="008E10A9"/>
    <w:rsid w:val="008E48BE"/>
    <w:rsid w:val="008E56F1"/>
    <w:rsid w:val="008F2E2C"/>
    <w:rsid w:val="008F35E8"/>
    <w:rsid w:val="008F418D"/>
    <w:rsid w:val="008F6F47"/>
    <w:rsid w:val="00920D17"/>
    <w:rsid w:val="0092184E"/>
    <w:rsid w:val="00921F4D"/>
    <w:rsid w:val="00927143"/>
    <w:rsid w:val="009330BC"/>
    <w:rsid w:val="00942B63"/>
    <w:rsid w:val="00957F14"/>
    <w:rsid w:val="009608E4"/>
    <w:rsid w:val="0097021C"/>
    <w:rsid w:val="00987FBA"/>
    <w:rsid w:val="00994961"/>
    <w:rsid w:val="009A1E1C"/>
    <w:rsid w:val="009B29B5"/>
    <w:rsid w:val="009B3A3D"/>
    <w:rsid w:val="009C6833"/>
    <w:rsid w:val="009D496B"/>
    <w:rsid w:val="009F2C00"/>
    <w:rsid w:val="009F722C"/>
    <w:rsid w:val="009F75DC"/>
    <w:rsid w:val="009F7A75"/>
    <w:rsid w:val="00A20BEB"/>
    <w:rsid w:val="00A22422"/>
    <w:rsid w:val="00A22B1A"/>
    <w:rsid w:val="00A260C2"/>
    <w:rsid w:val="00A32866"/>
    <w:rsid w:val="00A33897"/>
    <w:rsid w:val="00A429E5"/>
    <w:rsid w:val="00A44777"/>
    <w:rsid w:val="00A52F0F"/>
    <w:rsid w:val="00A62621"/>
    <w:rsid w:val="00A66D6E"/>
    <w:rsid w:val="00A72BF5"/>
    <w:rsid w:val="00A851EF"/>
    <w:rsid w:val="00A96471"/>
    <w:rsid w:val="00AA1B26"/>
    <w:rsid w:val="00AB1728"/>
    <w:rsid w:val="00AC12D4"/>
    <w:rsid w:val="00AC15F1"/>
    <w:rsid w:val="00AC390D"/>
    <w:rsid w:val="00AD61A5"/>
    <w:rsid w:val="00AE7ED0"/>
    <w:rsid w:val="00AF4BD5"/>
    <w:rsid w:val="00B00771"/>
    <w:rsid w:val="00B046BB"/>
    <w:rsid w:val="00B10EAD"/>
    <w:rsid w:val="00B21B3D"/>
    <w:rsid w:val="00B3729B"/>
    <w:rsid w:val="00B472B9"/>
    <w:rsid w:val="00B53025"/>
    <w:rsid w:val="00B53A2B"/>
    <w:rsid w:val="00B67F71"/>
    <w:rsid w:val="00B739F7"/>
    <w:rsid w:val="00B74EBE"/>
    <w:rsid w:val="00B778B1"/>
    <w:rsid w:val="00B90C31"/>
    <w:rsid w:val="00BA0B87"/>
    <w:rsid w:val="00BA666B"/>
    <w:rsid w:val="00BB36ED"/>
    <w:rsid w:val="00BC3E54"/>
    <w:rsid w:val="00BC5226"/>
    <w:rsid w:val="00BC7C68"/>
    <w:rsid w:val="00BE60EE"/>
    <w:rsid w:val="00BF2DAF"/>
    <w:rsid w:val="00C04636"/>
    <w:rsid w:val="00C14199"/>
    <w:rsid w:val="00C17513"/>
    <w:rsid w:val="00C50D6F"/>
    <w:rsid w:val="00C5169B"/>
    <w:rsid w:val="00C53C15"/>
    <w:rsid w:val="00C61205"/>
    <w:rsid w:val="00C640D5"/>
    <w:rsid w:val="00C642F4"/>
    <w:rsid w:val="00C660E4"/>
    <w:rsid w:val="00C66DD7"/>
    <w:rsid w:val="00C775B2"/>
    <w:rsid w:val="00C86F3B"/>
    <w:rsid w:val="00C87ACE"/>
    <w:rsid w:val="00C95E75"/>
    <w:rsid w:val="00CA0D94"/>
    <w:rsid w:val="00CB48CA"/>
    <w:rsid w:val="00CB49B1"/>
    <w:rsid w:val="00CB5D12"/>
    <w:rsid w:val="00CB6A90"/>
    <w:rsid w:val="00CC4183"/>
    <w:rsid w:val="00CC57D4"/>
    <w:rsid w:val="00CD1F7B"/>
    <w:rsid w:val="00CD6169"/>
    <w:rsid w:val="00CE539D"/>
    <w:rsid w:val="00CE5601"/>
    <w:rsid w:val="00CF2821"/>
    <w:rsid w:val="00CF56B5"/>
    <w:rsid w:val="00D0677F"/>
    <w:rsid w:val="00D1672D"/>
    <w:rsid w:val="00D17023"/>
    <w:rsid w:val="00D2069E"/>
    <w:rsid w:val="00D2288D"/>
    <w:rsid w:val="00D2730D"/>
    <w:rsid w:val="00D432D8"/>
    <w:rsid w:val="00D61C47"/>
    <w:rsid w:val="00D64601"/>
    <w:rsid w:val="00D746CE"/>
    <w:rsid w:val="00D774F3"/>
    <w:rsid w:val="00D802F8"/>
    <w:rsid w:val="00D97AB4"/>
    <w:rsid w:val="00DA00A1"/>
    <w:rsid w:val="00DA1A89"/>
    <w:rsid w:val="00DB0E17"/>
    <w:rsid w:val="00DC0444"/>
    <w:rsid w:val="00DD1E38"/>
    <w:rsid w:val="00DD7B11"/>
    <w:rsid w:val="00DF02C9"/>
    <w:rsid w:val="00DF7A69"/>
    <w:rsid w:val="00E01F0D"/>
    <w:rsid w:val="00E07738"/>
    <w:rsid w:val="00E101C1"/>
    <w:rsid w:val="00E12D29"/>
    <w:rsid w:val="00E229F5"/>
    <w:rsid w:val="00E2369A"/>
    <w:rsid w:val="00E30180"/>
    <w:rsid w:val="00E315A9"/>
    <w:rsid w:val="00E32AA0"/>
    <w:rsid w:val="00E41571"/>
    <w:rsid w:val="00E44503"/>
    <w:rsid w:val="00E57A8D"/>
    <w:rsid w:val="00E62A28"/>
    <w:rsid w:val="00E62F80"/>
    <w:rsid w:val="00E6360D"/>
    <w:rsid w:val="00E67F32"/>
    <w:rsid w:val="00E75AB2"/>
    <w:rsid w:val="00E773AA"/>
    <w:rsid w:val="00E85C3E"/>
    <w:rsid w:val="00EA50F7"/>
    <w:rsid w:val="00EA7331"/>
    <w:rsid w:val="00EB1AB8"/>
    <w:rsid w:val="00EB1F3E"/>
    <w:rsid w:val="00EC3D87"/>
    <w:rsid w:val="00EC4651"/>
    <w:rsid w:val="00EC4A2A"/>
    <w:rsid w:val="00EC6B38"/>
    <w:rsid w:val="00ED1EB4"/>
    <w:rsid w:val="00ED24BE"/>
    <w:rsid w:val="00EE1585"/>
    <w:rsid w:val="00EE5A76"/>
    <w:rsid w:val="00EF18D3"/>
    <w:rsid w:val="00EF3870"/>
    <w:rsid w:val="00EF4591"/>
    <w:rsid w:val="00F043FD"/>
    <w:rsid w:val="00F06E94"/>
    <w:rsid w:val="00F1046A"/>
    <w:rsid w:val="00F22AB0"/>
    <w:rsid w:val="00F23440"/>
    <w:rsid w:val="00F24B16"/>
    <w:rsid w:val="00F26209"/>
    <w:rsid w:val="00F30A7C"/>
    <w:rsid w:val="00F321DF"/>
    <w:rsid w:val="00F32459"/>
    <w:rsid w:val="00F33005"/>
    <w:rsid w:val="00F41662"/>
    <w:rsid w:val="00F444B5"/>
    <w:rsid w:val="00F51DE7"/>
    <w:rsid w:val="00F541EA"/>
    <w:rsid w:val="00F548AE"/>
    <w:rsid w:val="00F5799E"/>
    <w:rsid w:val="00F711D7"/>
    <w:rsid w:val="00F7362B"/>
    <w:rsid w:val="00F77956"/>
    <w:rsid w:val="00F800B5"/>
    <w:rsid w:val="00F81516"/>
    <w:rsid w:val="00F91B98"/>
    <w:rsid w:val="00F97676"/>
    <w:rsid w:val="00FA348D"/>
    <w:rsid w:val="00FA5396"/>
    <w:rsid w:val="00FB3212"/>
    <w:rsid w:val="00FC0186"/>
    <w:rsid w:val="00FC05D7"/>
    <w:rsid w:val="00FC530C"/>
    <w:rsid w:val="00FD2801"/>
    <w:rsid w:val="00FD4C53"/>
    <w:rsid w:val="00FD7D9C"/>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6C0C28"/>
    <w:rPr>
      <w:color w:val="808080"/>
      <w:bdr w:space="0" w:sz="0" w:color="auto" w:val="none"/>
      <w:shd w:fill="auto" w:color="auto" w:val="clear"/>
    </w:rPr>
  </w:style>
  <w:style w:customStyle="true" w:styleId="eSPISCCParagraphDefaultFont" w:type="character">
    <w:name w:val="eSPIS_CC_Paragraph Default Font"/>
    <w:basedOn w:val="Zadanifontodlomka"/>
    <w:rsid w:val="006C0C28"/>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6C0C28"/>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C0C28"/>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C0C28"/>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6C0C28"/>
    <w:rPr>
      <w:color w:val="808080"/>
      <w:bdr w:color="auto" w:space="0" w:sz="0" w:val="none"/>
      <w:shd w:color="auto" w:fill="auto" w:val="clear"/>
    </w:rPr>
  </w:style>
  <w:style w:customStyle="1" w:styleId="eSPISCCParagraphDefaultFont" w:type="character">
    <w:name w:val="eSPIS_CC_Paragraph Default Font"/>
    <w:basedOn w:val="Zadanifontodlomka"/>
    <w:rsid w:val="006C0C28"/>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6C0C28"/>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C0C28"/>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C0C28"/>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St-444/2013-503</izvorni_sadrzaj>
    <derivirana_varijabla naziv="DomainObject.Oznaka_1">St-444/2013-503</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St-24/2019</izvorni_sadrzaj>
    <derivirana_varijabla naziv="DomainObject.Predmet.OznakaBroj_1">St-24/2019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11. i 12 u suca od 27.12.18, ostatak spisa ispod stola</izvorni_sadrzaj>
    <derivirana_varijabla naziv="DomainObject.Predmet.PrimjedbaSuca_1">1. 11. i 12 u suca od 27.12.18, ostatak spisa ispod stola</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ŽDO Građansko upravni odjel</item>
      <item>Damir Kravar</item>
      <item>Jakov Plećaš</item>
      <item>Merica Ritter</item>
      <item>EOS MATRIX d.o.o. za poslovne usluge</item>
      <item>Ivanka Sušić</item>
      <item>ERSTE&amp;STEIERMÄRKISCHE BANKA dioničko društvo</item>
      <item>Raiffeisenbank Austria d.d.</item>
      <item>Sberbank d.d.</item>
      <item>Odvjetnik Igor Borovina</item>
      <item>Tomislav Vuličević</item>
      <item>Miljenko Miljak</item>
    </izvorni_sadrzaj>
    <derivirana_varijabla naziv="DomainObject.Predmet.OstaliListFormated_1">
      <item>Narodne novine d.d.</item>
      <item>ŽDO Građansko upravni odjel</item>
      <item>Damir Kravar</item>
      <item>Jakov Plećaš</item>
      <item>Merica Ritter</item>
      <item>EOS MATRIX d.o.o. za poslovne usluge</item>
      <item>Ivanka Sušić</item>
      <item>ERSTE&amp;STEIERMÄRKISCHE BANKA dioničko društvo</item>
      <item>Raiffeisenbank Austria d.d.</item>
      <item>Sberbank d.d.</item>
      <item>Odvjetnik Igor Borovina</item>
      <item>Tomislav Vuličević</item>
      <item>Miljenko Miljak</item>
    </derivirana_varijabla>
  </DomainObject.Predmet.OstaliListFormated>
  <DomainObject.Predmet.OstaliListFormatedOIB>
    <izvorni_sadrzaj>
      <item>Narodne novine d.d., OIB 64546066176</item>
      <item>ŽDO Građansko upravni odjel</item>
      <item>Damir Kravar, OIB 22006651343</item>
      <item>Jakov Plećaš</item>
      <item>Merica Ritter</item>
      <item>EOS MATRIX d.o.o. za poslovne usluge, OIB 76674680107</item>
      <item>Ivanka Sušić, OIB 74811324266</item>
      <item>ERSTE&amp;STEIERMÄRKISCHE BANKA dioničko društvo, OIB 23057039320</item>
      <item>Raiffeisenbank Austria d.d., OIB 53056966535</item>
      <item>Sberbank d.d., OIB 78427478595</item>
      <item>Odvjetnik Igor Borovina</item>
      <item>Tomislav Vuličević</item>
      <item>Miljenko Miljak</item>
    </izvorni_sadrzaj>
    <derivirana_varijabla naziv="DomainObject.Predmet.OstaliListFormatedOIB_1">
      <item>Narodne novine d.d., OIB 64546066176</item>
      <item>ŽDO Građansko upravni odjel</item>
      <item>Damir Kravar, OIB 22006651343</item>
      <item>Jakov Plećaš</item>
      <item>Merica Ritter</item>
      <item>EOS MATRIX d.o.o. za poslovne usluge, OIB 76674680107</item>
      <item>Ivanka Sušić, OIB 74811324266</item>
      <item>ERSTE&amp;STEIERMÄRKISCHE BANKA dioničko društvo, OIB 23057039320</item>
      <item>Raiffeisenbank Austria d.d., OIB 53056966535</item>
      <item>Sberbank d.d., OIB 78427478595</item>
      <item>Odvjetnik Igor Borovina</item>
      <item>Tomislav Vuličević</item>
      <item>Miljenko Miljak</item>
    </derivirana_varijabla>
  </DomainObject.Predmet.OstaliListFormatedOIB>
  <DomainObject.Predmet.OstaliListFormatedWithAdress>
    <izvorni_sadrzaj>
      <item>Narodne novine d.d., Savski Gaj XIII, 10000 Zagreb</item>
      <item>ŽDO Građansko upravni odjel</item>
      <item>Damir Kravar, Slađenovići 10, 20232 Slano</item>
      <item>Jakov Plećaš</item>
      <item>Merica Ritter</item>
      <item>EOS MATRIX d.o.o. za poslovne usluge, Horvatova 82, 10000 Zagreb</item>
      <item>Ivanka Sušić, Gornji Kono 56, 20000 Dubrovnik</item>
      <item>ERSTE&amp;STEIERMÄRKISCHE BANKA dioničko društvo, Jadranski Trg 3/a, Rijeka</item>
      <item>Raiffeisenbank Austria d.d., Petrinjska 59, 10000 Zagreb</item>
      <item>Sberbank d.d., Varšavska 9, Zagreb</item>
      <item>Odvjetnik Igor Borovina, Dr. Ante starčevića 20, 20000 Dubrovnik</item>
      <item>Tomislav Vuličević, 20000 Dubrovnik</item>
      <item>Miljenko Miljak, 20000 Dubrovnik</item>
    </izvorni_sadrzaj>
    <derivirana_varijabla naziv="DomainObject.Predmet.OstaliListFormatedWithAdress_1">
      <item>Narodne novine d.d., Savski Gaj XIII, 10000 Zagreb</item>
      <item>ŽDO Građansko upravni odjel</item>
      <item>Damir Kravar, Slađenovići 10, 20232 Slano</item>
      <item>Jakov Plećaš</item>
      <item>Merica Ritter</item>
      <item>EOS MATRIX d.o.o. za poslovne usluge, Horvatova 82, 10000 Zagreb</item>
      <item>Ivanka Sušić, Gornji Kono 56, 20000 Dubrovnik</item>
      <item>ERSTE&amp;STEIERMÄRKISCHE BANKA dioničko društvo, Jadranski Trg 3/a, Rijeka</item>
      <item>Raiffeisenbank Austria d.d., Petrinjska 59, 10000 Zagreb</item>
      <item>Sberbank d.d., Varšavska 9, Zagreb</item>
      <item>Odvjetnik Igor Borovina, Dr. Ante starčevića 20, 20000 Dubrovnik</item>
      <item>Tomislav Vuličević, 20000 Dubrovnik</item>
      <item>Miljenko Miljak, 20000 Dubrovnik</item>
    </derivirana_varijabla>
  </DomainObject.Predmet.OstaliListFormatedWithAdress>
  <DomainObject.Predmet.OstaliListFormatedWithAdressOIB>
    <izvorni_sadrzaj>
      <item>Narodne novine d.d., OIB 64546066176, Savski Gaj XIII, 10000 Zagreb</item>
      <item>ŽDO Građansko upravni odjel</item>
      <item>Damir Kravar, OIB 22006651343, Slađenovići 10, 20232 Slano</item>
      <item>Jakov Plećaš</item>
      <item>Merica Ritter</item>
      <item>EOS MATRIX d.o.o. za poslovne usluge, OIB 76674680107, Horvatova 82, 10000 Zagreb</item>
      <item>Ivanka Sušić, OIB 74811324266, Gornji Kono 56, 20000 Dubrovnik</item>
      <item>ERSTE&amp;STEIERMÄRKISCHE BANKA dioničko društvo, OIB 23057039320, Jadranski Trg 3/a, Rijeka</item>
      <item>Raiffeisenbank Austria d.d., OIB 53056966535, Petrinjska 59, 10000 Zagreb</item>
      <item>Sberbank d.d., OIB 78427478595, Varšavska 9, Zagreb</item>
      <item>Odvjetnik Igor Borovina, Dr. Ante starčevića 20, 20000 Dubrovnik</item>
      <item>Tomislav Vuličević, 20000 Dubrovnik</item>
      <item>Miljenko Miljak, 20000 Dubrovnik</item>
    </izvorni_sadrzaj>
    <derivirana_varijabla naziv="DomainObject.Predmet.OstaliListFormatedWithAdressOIB_1">
      <item>Narodne novine d.d., OIB 64546066176, Savski Gaj XIII, 10000 Zagreb</item>
      <item>ŽDO Građansko upravni odjel</item>
      <item>Damir Kravar, OIB 22006651343, Slađenovići 10, 20232 Slano</item>
      <item>Jakov Plećaš</item>
      <item>Merica Ritter</item>
      <item>EOS MATRIX d.o.o. za poslovne usluge, OIB 76674680107, Horvatova 82, 10000 Zagreb</item>
      <item>Ivanka Sušić, OIB 74811324266, Gornji Kono 56, 20000 Dubrovnik</item>
      <item>ERSTE&amp;STEIERMÄRKISCHE BANKA dioničko društvo, OIB 23057039320, Jadranski Trg 3/a, Rijeka</item>
      <item>Raiffeisenbank Austria d.d., OIB 53056966535, Petrinjska 59, 10000 Zagreb</item>
      <item>Sberbank d.d., OIB 78427478595, Varšavska 9, Zagreb</item>
      <item>Odvjetnik Igor Borovina, Dr. Ante starčevića 20, 20000 Dubrovnik</item>
      <item>Tomislav Vuličević, 20000 Dubrovnik</item>
      <item>Miljenko Miljak, 20000 Dubrovnik</item>
    </derivirana_varijabla>
  </DomainObject.Predmet.OstaliListFormatedWithAdressOIB>
  <DomainObject.Predmet.OstaliListNazivFormated>
    <izvorni_sadrzaj>
      <item>Narodne novine d.d.</item>
      <item>ŽDO Građansko upravni odjel</item>
      <item>Damir Kravar</item>
      <item>Jakov Plećaš</item>
      <item>Merica Ritter</item>
      <item>EOS MATRIX d.o.o. za poslovne usluge</item>
      <item>Ivanka Sušić</item>
      <item>ERSTE&amp;STEIERMÄRKISCHE BANKA dioničko društvo</item>
      <item>Raiffeisenbank Austria d.d.</item>
      <item>Sberbank d.d.</item>
      <item>Odvjetnik Igor Borovina</item>
      <item>Tomislav Vuličević</item>
      <item>Miljenko Miljak</item>
    </izvorni_sadrzaj>
    <derivirana_varijabla naziv="DomainObject.Predmet.OstaliListNazivFormated_1">
      <item>Narodne novine d.d.</item>
      <item>ŽDO Građansko upravni odjel</item>
      <item>Damir Kravar</item>
      <item>Jakov Plećaš</item>
      <item>Merica Ritter</item>
      <item>EOS MATRIX d.o.o. za poslovne usluge</item>
      <item>Ivanka Sušić</item>
      <item>ERSTE&amp;STEIERMÄRKISCHE BANKA dioničko društvo</item>
      <item>Raiffeisenbank Austria d.d.</item>
      <item>Sberbank d.d.</item>
      <item>Odvjetnik Igor Borovina</item>
      <item>Tomislav Vuličević</item>
      <item>Miljenko Miljak</item>
    </derivirana_varijabla>
  </DomainObject.Predmet.OstaliListNazivFormated>
  <DomainObject.Predmet.OstaliListNazivFormatedOIB>
    <izvorni_sadrzaj>
      <item>Narodne novine d.d., OIB 64546066176</item>
      <item>ŽDO Građansko upravni odjel</item>
      <item>Damir Kravar, OIB 22006651343</item>
      <item>Jakov Plećaš</item>
      <item>Merica Ritter</item>
      <item>EOS MATRIX d.o.o. za poslovne usluge, OIB 76674680107</item>
      <item>Ivanka Sušić, OIB 74811324266</item>
      <item>ERSTE&amp;STEIERMÄRKISCHE BANKA dioničko društvo, OIB 23057039320</item>
      <item>Raiffeisenbank Austria d.d., OIB 53056966535</item>
      <item>Sberbank d.d., OIB 78427478595</item>
      <item>Odvjetnik Igor Borovina</item>
      <item>Tomislav Vuličević</item>
      <item>Miljenko Miljak</item>
    </izvorni_sadrzaj>
    <derivirana_varijabla naziv="DomainObject.Predmet.OstaliListNazivFormatedOIB_1">
      <item>Narodne novine d.d., OIB 64546066176</item>
      <item>ŽDO Građansko upravni odjel</item>
      <item>Damir Kravar, OIB 22006651343</item>
      <item>Jakov Plećaš</item>
      <item>Merica Ritter</item>
      <item>EOS MATRIX d.o.o. za poslovne usluge, OIB 76674680107</item>
      <item>Ivanka Sušić, OIB 74811324266</item>
      <item>ERSTE&amp;STEIERMÄRKISCHE BANKA dioničko društvo, OIB 23057039320</item>
      <item>Raiffeisenbank Austria d.d., OIB 53056966535</item>
      <item>Sberbank d.d., OIB 78427478595</item>
      <item>Odvjetnik Igor Borovina</item>
      <item>Tomislav Vuličević</item>
      <item>Miljenko Miljak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2019.</izvorni_sadrzaj>
    <derivirana_varijabla naziv="DomainObject.Datum_1">2. siječnja 2019.</derivirana_varijabla>
  </DomainObject.Datum>
  <DomainObject.PoslovniBrojDokumenta>
    <izvorni_sadrzaj>St-444/2013-503</izvorni_sadrzaj>
    <derivirana_varijabla naziv="DomainObject.PoslovniBrojDokumenta_1">St-444/2013-503</derivirana_varijabla>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CVIJETA društvo s ograničenom odgovornošću za poslovanje nekretninama - "u stečaju"</item>
      <item>Narodne novine d.d.</item>
      <item>ŽDO Građansko upravni odjel</item>
      <item>Damir Kravar</item>
      <item>Jakov Plećaš</item>
      <item>Merica Ritter</item>
      <item>EOS MATRIX d.o.o. za poslovne usluge</item>
      <item>Fina,Regionalni centar Zagreb</item>
      <item>Ivanka Sušić</item>
      <item>ERSTE&amp;STEIERMÄRKISCHE BANKA dioničko društvo</item>
      <item>Raiffeisenbank Austria d.d.</item>
      <item>Sberbank d.d.</item>
      <item>Odvjetnik Igor Borovina</item>
      <item>Tomislav Vuličević</item>
      <item>Miljenko Miljak</item>
    </izvorni_sadrzaj>
    <derivirana_varijabla naziv="DomainObject.Predmet.SudioniciListNaziv_1">
      <item>CVIJETA društvo s ograničenom odgovornošću za poslovanje nekretninama - "u stečaju"</item>
      <item>Narodne novine d.d.</item>
      <item>ŽDO Građansko upravni odjel</item>
      <item>Damir Kravar</item>
      <item>Jakov Plećaš</item>
      <item>Merica Ritter</item>
      <item>EOS MATRIX d.o.o. za poslovne usluge</item>
      <item>Fina,Regionalni centar Zagreb</item>
      <item>Ivanka Sušić</item>
      <item>ERSTE&amp;STEIERMÄRKISCHE BANKA dioničko društvo</item>
      <item>Raiffeisenbank Austria d.d.</item>
      <item>Sberbank d.d.</item>
      <item>Odvjetnik Igor Borovina</item>
      <item>Tomislav Vuličević</item>
      <item>Miljenko Miljak</item>
    </derivirana_varijabla>
  </DomainObject.Predmet.SudioniciListNaziv>
  <DomainObject.Predmet.SudioniciListAdressOIB>
    <izvorni_sadrzaj>
      <item>CVIJETA društvo s ograničenom odgovornošću za poslovanje nekretninama - "u stečaju", OIB 38062688538, Riječka/bb,20000 Dubrovnik</item>
      <item>Narodne novine d.d., OIB 64546066176, Savski Gaj XIII,10000 Zagreb</item>
      <item>ŽDO Građansko upravni odjel</item>
      <item>Damir Kravar, OIB 22006651343, Slađenovići 10,20232 Slano</item>
      <item>Jakov Plećaš</item>
      <item>Merica Ritter</item>
      <item>EOS MATRIX d.o.o. za poslovne usluge, OIB 76674680107, Horvatova 82,10000 Zagreb</item>
      <item>Fina,Regionalni centar Zagreb, OIB 85821130368, Ilica 307,10000 Zagreb</item>
      <item>Ivanka Sušić, OIB 74811324266, Gornji Kono 56,20000 Dubrovnik</item>
      <item>ERSTE&amp;STEIERMÄRKISCHE BANKA dioničko društvo, OIB 23057039320, Jadranski Trg 3/a,Rijeka</item>
      <item>Raiffeisenbank Austria d.d., OIB 53056966535, Petrinjska 59,10000 Zagreb</item>
      <item>Sberbank d.d., OIB 78427478595, Varšavska 9,Zagreb</item>
      <item>Odvjetnik Igor Borovina, Dr. Ante starčevića 20,20000 Dubrovnik</item>
      <item>Tomislav Vuličević, 20000 Dubrovnik</item>
      <item>Miljenko Miljak, 20000 Dubrovnik</item>
    </izvorni_sadrzaj>
    <derivirana_varijabla naziv="DomainObject.Predmet.SudioniciListAdressOIB_1">
      <item>CVIJETA društvo s ograničenom odgovornošću za poslovanje nekretninama - "u stečaju", OIB 38062688538, Riječka/bb,20000 Dubrovnik</item>
      <item>Narodne novine d.d., OIB 64546066176, Savski Gaj XIII,10000 Zagreb</item>
      <item>ŽDO Građansko upravni odjel</item>
      <item>Damir Kravar, OIB 22006651343, Slađenovići 10,20232 Slano</item>
      <item>Jakov Plećaš</item>
      <item>Merica Ritter</item>
      <item>EOS MATRIX d.o.o. za poslovne usluge, OIB 76674680107, Horvatova 82,10000 Zagreb</item>
      <item>Fina,Regionalni centar Zagreb, OIB 85821130368, Ilica 307,10000 Zagreb</item>
      <item>Ivanka Sušić, OIB 74811324266, Gornji Kono 56,20000 Dubrovnik</item>
      <item>ERSTE&amp;STEIERMÄRKISCHE BANKA dioničko društvo, OIB 23057039320, Jadranski Trg 3/a,Rijeka</item>
      <item>Raiffeisenbank Austria d.d., OIB 53056966535, Petrinjska 59,10000 Zagreb</item>
      <item>Sberbank d.d., OIB 78427478595, Varšavska 9,Zagreb</item>
      <item>Odvjetnik Igor Borovina, Dr. Ante starčevića 20,20000 Dubrovnik</item>
      <item>Tomislav Vuličević, 20000 Dubrovnik</item>
      <item>Miljenko Miljak, 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38062688538</item>
      <item>, OIB 64546066176</item>
      <item>, OIB null</item>
      <item>, OIB 22006651343</item>
      <item>, OIB null</item>
      <item>, OIB null</item>
      <item>, OIB 76674680107</item>
      <item>, OIB 85821130368</item>
      <item>, OIB 74811324266</item>
      <item>, OIB 23057039320</item>
      <item>, OIB 53056966535</item>
      <item>, OIB 78427478595</item>
      <item>, OIB null</item>
      <item>, OIB null</item>
      <item>, OIB null</item>
    </izvorni_sadrzaj>
    <derivirana_varijabla naziv="DomainObject.Predmet.SudioniciListNazivOIB_1">
      <item>, OIB 38062688538</item>
      <item>, OIB 64546066176</item>
      <item>, OIB null</item>
      <item>, OIB 22006651343</item>
      <item>, OIB null</item>
      <item>, OIB null</item>
      <item>, OIB 76674680107</item>
      <item>, OIB 85821130368</item>
      <item>, OIB 74811324266</item>
      <item>, OIB 23057039320</item>
      <item>, OIB 53056966535</item>
      <item>, OIB 78427478595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1819</properties:Words>
  <properties:Characters>10112</properties:Characters>
  <properties:Lines>227</properties:Lines>
  <properties:Paragraphs>104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2019-01-02T10:44:00Z</dcterms:created>
  <dc:creator>Ante Kačić</dc:creator>
  <cp:lastModifiedBy>Sanja Vuković</cp:lastModifiedBy>
  <cp:lastPrinted>2018-12-28T15:05:00Z</cp:lastPrinted>
  <dcterms:modified xmlns:xsi="http://www.w3.org/2001/XMLSchema-instance" xsi:type="dcterms:W3CDTF">2019-01-02T10:45:00Z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St-444/2013-503 / Odluka - Rješenje - dosuda (rješenje o oglašavanju dosude nevažećom 791 KO ČIBAČA - Stjepović.docx)</vt:lpwstr>
  </prop:property>
  <prop:property name="CC_coloring" pid="4" fmtid="{D5CDD505-2E9C-101B-9397-08002B2CF9AE}">
    <vt:bool>false</vt:bool>
  </prop:property>
  <prop:property name="BrojStranica" pid="5" fmtid="{D5CDD505-2E9C-101B-9397-08002B2CF9AE}">
    <vt:i4>4</vt:i4>
  </prop:property>
</prop:Properties>
</file>