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305d" w14:paraId="064305d" w:rsidRDefault="00B83542" w:rsidP="00B83542" w:rsidR="00B83542">
      <w:pPr>
        <w:jc w:val="right"/>
        <w15:collapsed w:val="false"/>
        <w:rPr>
          <w:b/>
        </w:rPr>
      </w:pPr>
      <w:bookmarkStart w:name="_GoBack" w:id="0"/>
      <w:bookmarkEnd w:id="0"/>
    </w:p>
    <w:p w:rsidRDefault="00B83542" w:rsidP="00B83542" w:rsidR="00B83542">
      <w:pPr>
        <w:ind w:firstLine="708" w:left="708"/>
        <w:rPr>
          <w:color w:val="000000"/>
        </w:rPr>
      </w:pPr>
      <w:r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542" w:rsidP="00B83542" w:rsidR="00B83542">
      <w:pPr>
        <w:rPr>
          <w:b/>
        </w:rPr>
      </w:pPr>
      <w:r>
        <w:rPr>
          <w:b/>
        </w:rPr>
        <w:t>REPUBLIKA HRVATSKA</w:t>
      </w:r>
    </w:p>
    <w:p w:rsidRDefault="00B83542" w:rsidP="00B83542" w:rsidR="00B83542">
      <w:pPr>
        <w:rPr>
          <w:b/>
        </w:rPr>
      </w:pPr>
      <w:r>
        <w:rPr>
          <w:b/>
        </w:rPr>
        <w:t>TRGOVAČKI SUD U SPLITU</w:t>
      </w:r>
    </w:p>
    <w:p w:rsidRDefault="00B83542" w:rsidP="00B83542" w:rsidR="00B83542">
      <w:pPr>
        <w:rPr>
          <w:b/>
        </w:rPr>
      </w:pPr>
      <w:r>
        <w:rPr>
          <w:b/>
        </w:rPr>
        <w:t>STALNA SLUŽBA U DUBROVNIKU</w:t>
      </w:r>
    </w:p>
    <w:p w:rsidRDefault="00B83542" w:rsidP="00B83542" w:rsidR="00B83542">
      <w:pPr>
        <w:rPr>
          <w:b/>
        </w:rPr>
      </w:pPr>
      <w:r>
        <w:rPr>
          <w:b/>
        </w:rPr>
        <w:t>Dr. Ante Starčevića 23, Dubrovnik</w:t>
      </w:r>
    </w:p>
    <w:p w:rsidRDefault="00443768" w:rsidP="00694D43" w:rsidR="00694D43" w:rsidRPr="00694D4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7.St.</w:t>
      </w:r>
      <w:r w:rsidR="003B15B0">
        <w:rPr>
          <w:b/>
          <w:sz w:val="22"/>
          <w:szCs w:val="22"/>
        </w:rPr>
        <w:t>1044/17</w:t>
      </w: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 w:rsidRPr="00694D43">
      <w:pPr>
        <w:jc w:val="right"/>
        <w:rPr>
          <w:b/>
          <w:sz w:val="22"/>
          <w:szCs w:val="22"/>
        </w:rPr>
      </w:pPr>
    </w:p>
    <w:p w:rsidRDefault="00694D43" w:rsidP="00694D43" w:rsidR="00694D43" w:rsidRPr="00694D43">
      <w:pPr>
        <w:keepNext/>
        <w:jc w:val="center"/>
        <w:outlineLvl w:val="0"/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>R E P U B L I K A   H R V A T S K A</w:t>
      </w:r>
    </w:p>
    <w:p w:rsidRDefault="00694D43" w:rsidP="00694D43" w:rsidR="00694D43">
      <w:pPr>
        <w:keepNext/>
        <w:jc w:val="center"/>
        <w:outlineLvl w:val="0"/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>R J E Š E N J E</w:t>
      </w:r>
    </w:p>
    <w:p w:rsidRDefault="00443768" w:rsidP="00694D43" w:rsidR="00443768" w:rsidRPr="00694D43">
      <w:pPr>
        <w:keepNext/>
        <w:jc w:val="center"/>
        <w:outlineLvl w:val="0"/>
        <w:rPr>
          <w:b/>
          <w:sz w:val="22"/>
          <w:szCs w:val="22"/>
        </w:rPr>
      </w:pPr>
    </w:p>
    <w:p w:rsidRDefault="00694D43" w:rsidP="00694D43" w:rsidR="00694D43" w:rsidRPr="00694D43">
      <w:pPr>
        <w:jc w:val="center"/>
        <w:rPr>
          <w:b/>
          <w:sz w:val="22"/>
          <w:szCs w:val="22"/>
        </w:rPr>
      </w:pPr>
    </w:p>
    <w:p w:rsidRDefault="003B15B0" w:rsidP="003B15B0" w:rsidR="003B15B0">
      <w:pPr>
        <w:ind w:firstLine="720" w:right="-2"/>
        <w:jc w:val="both"/>
      </w:pPr>
      <w:r>
        <w:t xml:space="preserve">Trgovački sud u Splitu, Stalna služba u Dubrovniku, po stečajnom sucu tog suda Diani </w:t>
      </w:r>
      <w:proofErr w:type="spellStart"/>
      <w:r>
        <w:t>Butigan</w:t>
      </w:r>
      <w:proofErr w:type="spellEnd"/>
      <w:r>
        <w:t xml:space="preserve"> Granić, kao sucu pojedincu, u stečajnom postupku nad stečajnim IPSUM d.o.o. u stečaju, Dubrovnik, Dr. A. Starčevića 29, OIB: 26472901970, zastupanog po stečajnom upravitelju Vlahu </w:t>
      </w:r>
      <w:proofErr w:type="spellStart"/>
      <w:r>
        <w:t>Monkoviću</w:t>
      </w:r>
      <w:proofErr w:type="spellEnd"/>
      <w:r>
        <w:t xml:space="preserve"> iz Cavtata, dana 04. rujna 2018. godine</w:t>
      </w:r>
    </w:p>
    <w:p w:rsidRDefault="00443768" w:rsidP="00694D43" w:rsidR="00443768">
      <w:pPr>
        <w:jc w:val="both"/>
        <w:rPr>
          <w:sz w:val="22"/>
          <w:szCs w:val="22"/>
        </w:rPr>
      </w:pPr>
    </w:p>
    <w:p w:rsidRDefault="00083239" w:rsidP="00083239" w:rsidR="00083239" w:rsidRPr="003B302C">
      <w:pPr>
        <w:jc w:val="both"/>
      </w:pPr>
    </w:p>
    <w:p w:rsidRDefault="00083239" w:rsidP="00083239" w:rsidR="00083239" w:rsidRPr="003B302C">
      <w:pPr>
        <w:jc w:val="center"/>
        <w:rPr>
          <w:b/>
        </w:rPr>
      </w:pPr>
      <w:r w:rsidRPr="003B302C">
        <w:rPr>
          <w:b/>
        </w:rPr>
        <w:t>r i j e š i o    j e</w:t>
      </w:r>
    </w:p>
    <w:p w:rsidRDefault="00511EF3" w:rsidP="00083239" w:rsidR="00511EF3" w:rsidRPr="003B302C">
      <w:pPr>
        <w:rPr>
          <w:u w:val="single"/>
        </w:rPr>
      </w:pPr>
    </w:p>
    <w:p w:rsidRDefault="008C61B4" w:rsidP="008C61B4" w:rsidR="008C61B4" w:rsidRPr="003B302C">
      <w:pPr>
        <w:ind w:firstLine="708"/>
        <w:jc w:val="both"/>
      </w:pPr>
    </w:p>
    <w:p w:rsidRDefault="00083239" w:rsidP="004E7B10" w:rsidR="00443768">
      <w:pPr>
        <w:ind w:firstLine="708"/>
        <w:jc w:val="both"/>
      </w:pPr>
      <w:r w:rsidRPr="003B302C">
        <w:t>R</w:t>
      </w:r>
      <w:r w:rsidR="002A1850" w:rsidRPr="003B302C">
        <w:t xml:space="preserve">očište </w:t>
      </w:r>
      <w:r w:rsidR="003D5672">
        <w:t xml:space="preserve">radi </w:t>
      </w:r>
      <w:r w:rsidR="004E7B10">
        <w:t xml:space="preserve">ispitivanja prijavljenih tražbina </w:t>
      </w:r>
      <w:r w:rsidR="002A1850" w:rsidRPr="003B302C">
        <w:t xml:space="preserve">određeno za dan </w:t>
      </w:r>
      <w:r w:rsidR="00443768">
        <w:t xml:space="preserve">21. </w:t>
      </w:r>
      <w:r w:rsidR="003B15B0">
        <w:t>rujna</w:t>
      </w:r>
      <w:r w:rsidR="00443768">
        <w:t xml:space="preserve"> 201</w:t>
      </w:r>
      <w:r w:rsidR="003B15B0">
        <w:t>8</w:t>
      </w:r>
      <w:r w:rsidR="00443768">
        <w:t>.g.</w:t>
      </w:r>
      <w:r w:rsidR="001238C5">
        <w:t xml:space="preserve"> u 11,00 sati</w:t>
      </w:r>
      <w:r w:rsidR="00443768">
        <w:t xml:space="preserve"> se odgađa</w:t>
      </w:r>
      <w:r w:rsidR="00CF23DC">
        <w:t>,</w:t>
      </w:r>
      <w:r w:rsidR="00443768">
        <w:t xml:space="preserve"> a novo zakazuje za dana </w:t>
      </w:r>
      <w:r w:rsidR="00443768" w:rsidRPr="00523501">
        <w:rPr>
          <w:b/>
        </w:rPr>
        <w:t>2</w:t>
      </w:r>
      <w:r w:rsidR="003B15B0" w:rsidRPr="00523501">
        <w:rPr>
          <w:b/>
        </w:rPr>
        <w:t>6</w:t>
      </w:r>
      <w:r w:rsidR="00443768" w:rsidRPr="00523501">
        <w:rPr>
          <w:b/>
        </w:rPr>
        <w:t>. rujna 201</w:t>
      </w:r>
      <w:r w:rsidR="003B15B0" w:rsidRPr="00523501">
        <w:rPr>
          <w:b/>
        </w:rPr>
        <w:t>8</w:t>
      </w:r>
      <w:r w:rsidR="00443768" w:rsidRPr="00523501">
        <w:rPr>
          <w:b/>
        </w:rPr>
        <w:t xml:space="preserve">.g. u </w:t>
      </w:r>
      <w:r w:rsidR="003B15B0" w:rsidRPr="00523501">
        <w:rPr>
          <w:b/>
        </w:rPr>
        <w:t>11</w:t>
      </w:r>
      <w:r w:rsidR="00443768" w:rsidRPr="00523501">
        <w:rPr>
          <w:b/>
        </w:rPr>
        <w:t>,00</w:t>
      </w:r>
      <w:r w:rsidR="00443768">
        <w:t xml:space="preserve"> sati</w:t>
      </w:r>
      <w:r w:rsidR="003B15B0">
        <w:t xml:space="preserve"> radi spriječenosti stečajnog upravitelja.</w:t>
      </w:r>
    </w:p>
    <w:p w:rsidRDefault="00443768" w:rsidP="004E7B10" w:rsidR="00443768">
      <w:pPr>
        <w:ind w:firstLine="708"/>
        <w:jc w:val="both"/>
      </w:pPr>
    </w:p>
    <w:p w:rsidRDefault="008C61B4" w:rsidP="002D368D" w:rsidR="008C61B4" w:rsidRPr="003B302C">
      <w:pPr>
        <w:rPr>
          <w:u w:val="single"/>
        </w:rPr>
      </w:pPr>
    </w:p>
    <w:p w:rsidRDefault="00901041" w:rsidP="0044174A" w:rsidR="002379EE">
      <w:pPr>
        <w:jc w:val="center"/>
        <w:rPr>
          <w:b/>
        </w:rPr>
      </w:pPr>
      <w:r w:rsidRPr="003B302C">
        <w:rPr>
          <w:b/>
        </w:rPr>
        <w:t xml:space="preserve">U </w:t>
      </w:r>
      <w:r w:rsidR="004E7B10">
        <w:rPr>
          <w:b/>
        </w:rPr>
        <w:t xml:space="preserve">Dubrovniku,  </w:t>
      </w:r>
      <w:r w:rsidR="003B15B0">
        <w:rPr>
          <w:b/>
        </w:rPr>
        <w:t>04</w:t>
      </w:r>
      <w:r w:rsidR="00443768">
        <w:rPr>
          <w:b/>
        </w:rPr>
        <w:t xml:space="preserve">. </w:t>
      </w:r>
      <w:r w:rsidR="003B15B0">
        <w:rPr>
          <w:b/>
        </w:rPr>
        <w:t>rujna</w:t>
      </w:r>
      <w:r w:rsidR="002379EE">
        <w:rPr>
          <w:b/>
        </w:rPr>
        <w:t xml:space="preserve"> 201</w:t>
      </w:r>
      <w:r w:rsidR="003B15B0">
        <w:rPr>
          <w:b/>
        </w:rPr>
        <w:t>8</w:t>
      </w:r>
      <w:r w:rsidR="002379EE">
        <w:rPr>
          <w:b/>
        </w:rPr>
        <w:t>.g.</w:t>
      </w:r>
    </w:p>
    <w:p w:rsidRDefault="00E07E3B" w:rsidP="00B328E6" w:rsidR="00E07E3B" w:rsidRPr="003B302C">
      <w:pPr>
        <w:jc w:val="both"/>
      </w:pPr>
    </w:p>
    <w:p w:rsidRDefault="00E07E3B" w:rsidP="00B328E6" w:rsidR="00E07E3B" w:rsidRPr="003B302C">
      <w:pPr>
        <w:jc w:val="both"/>
      </w:pPr>
    </w:p>
    <w:p w:rsidRDefault="00901041" w:rsidP="00B328E6" w:rsidR="00901041" w:rsidRPr="003B302C">
      <w:pPr>
        <w:jc w:val="both"/>
      </w:pPr>
    </w:p>
    <w:p w:rsidRDefault="009C58C8" w:rsidP="009A29F6" w:rsidR="00B328E6" w:rsidRPr="003B302C">
      <w:pPr>
        <w:ind w:left="5664"/>
        <w:jc w:val="both"/>
        <w:rPr>
          <w:b/>
        </w:rPr>
      </w:pPr>
      <w:r w:rsidRPr="003B302C">
        <w:rPr>
          <w:b/>
        </w:rPr>
        <w:t>Sudac:</w:t>
      </w:r>
    </w:p>
    <w:p w:rsidRDefault="00B328E6" w:rsidP="009A29F6" w:rsidR="00B328E6" w:rsidRPr="003B302C">
      <w:pPr>
        <w:ind w:left="5664"/>
        <w:jc w:val="both"/>
        <w:rPr>
          <w:b/>
        </w:rPr>
      </w:pPr>
    </w:p>
    <w:p w:rsidRDefault="003B302C" w:rsidP="00483C2F" w:rsidR="00716040" w:rsidRPr="003B302C">
      <w:pPr>
        <w:ind w:left="5664"/>
        <w:jc w:val="both"/>
      </w:pPr>
      <w:r w:rsidRPr="003B302C">
        <w:rPr>
          <w:b/>
        </w:rPr>
        <w:t>Diana Butigan Granić</w:t>
      </w:r>
    </w:p>
    <w:p w:rsidRDefault="00083239" w:rsidP="0044174A" w:rsidR="00083239" w:rsidRPr="003B302C">
      <w:pPr>
        <w:jc w:val="both"/>
      </w:pPr>
    </w:p>
    <w:p w:rsidRDefault="00083239" w:rsidP="0044174A" w:rsidR="00083239" w:rsidRPr="003B302C">
      <w:pPr>
        <w:jc w:val="both"/>
      </w:pPr>
    </w:p>
    <w:p w:rsidRDefault="0044174A" w:rsidP="0044174A" w:rsidR="0044174A" w:rsidRPr="003B302C">
      <w:pPr>
        <w:jc w:val="both"/>
        <w:rPr>
          <w:b/>
        </w:rPr>
      </w:pPr>
      <w:r w:rsidRPr="003B302C">
        <w:rPr>
          <w:b/>
        </w:rPr>
        <w:t>DN-a:</w:t>
      </w:r>
      <w:r w:rsidR="0049186E" w:rsidRPr="003B302C">
        <w:rPr>
          <w:b/>
        </w:rPr>
        <w:t xml:space="preserve"> </w:t>
      </w:r>
    </w:p>
    <w:p w:rsidRDefault="003D5672" w:rsidP="0044174A" w:rsidR="0044174A">
      <w:pPr>
        <w:numPr>
          <w:ilvl w:val="0"/>
          <w:numId w:val="7"/>
        </w:numPr>
        <w:jc w:val="both"/>
      </w:pPr>
      <w:r>
        <w:t>e-oglasna ploča suda</w:t>
      </w:r>
    </w:p>
    <w:p w:rsidRDefault="002379EE" w:rsidP="002379EE" w:rsidR="00A64A7D" w:rsidRPr="003B302C">
      <w:pPr>
        <w:pStyle w:val="Odlomakpopisa"/>
        <w:numPr>
          <w:ilvl w:val="0"/>
          <w:numId w:val="7"/>
        </w:numPr>
        <w:jc w:val="both"/>
      </w:pPr>
      <w:r>
        <w:t xml:space="preserve">stečajni upravitelj – e-oglasna ploča suda </w:t>
      </w:r>
    </w:p>
    <w:sectPr w:rsidR="00A64A7D" w:rsidRPr="003B30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27D8D"/>
    <w:rsid w:val="0003125E"/>
    <w:rsid w:val="00061AD7"/>
    <w:rsid w:val="00083239"/>
    <w:rsid w:val="00084AD4"/>
    <w:rsid w:val="000A1F35"/>
    <w:rsid w:val="000B53D0"/>
    <w:rsid w:val="000C0CE8"/>
    <w:rsid w:val="000D0096"/>
    <w:rsid w:val="000D1E3E"/>
    <w:rsid w:val="000E140A"/>
    <w:rsid w:val="000E2B37"/>
    <w:rsid w:val="000F176D"/>
    <w:rsid w:val="000F7E1C"/>
    <w:rsid w:val="001047C9"/>
    <w:rsid w:val="001144E3"/>
    <w:rsid w:val="001238C5"/>
    <w:rsid w:val="00154B86"/>
    <w:rsid w:val="00155124"/>
    <w:rsid w:val="001612A7"/>
    <w:rsid w:val="001B097B"/>
    <w:rsid w:val="001D5AC9"/>
    <w:rsid w:val="001D6C0F"/>
    <w:rsid w:val="001E1B30"/>
    <w:rsid w:val="001F4131"/>
    <w:rsid w:val="00210E4B"/>
    <w:rsid w:val="0021771A"/>
    <w:rsid w:val="002223E7"/>
    <w:rsid w:val="002379EE"/>
    <w:rsid w:val="00255BB4"/>
    <w:rsid w:val="00267A17"/>
    <w:rsid w:val="00274348"/>
    <w:rsid w:val="00286DE0"/>
    <w:rsid w:val="00295DC2"/>
    <w:rsid w:val="002A1850"/>
    <w:rsid w:val="002B5679"/>
    <w:rsid w:val="002C72AA"/>
    <w:rsid w:val="002D1266"/>
    <w:rsid w:val="002D200A"/>
    <w:rsid w:val="002D368D"/>
    <w:rsid w:val="002E4061"/>
    <w:rsid w:val="002E5AD0"/>
    <w:rsid w:val="002F2C98"/>
    <w:rsid w:val="00304319"/>
    <w:rsid w:val="00310D4E"/>
    <w:rsid w:val="00311E8F"/>
    <w:rsid w:val="00317EEF"/>
    <w:rsid w:val="00343C2A"/>
    <w:rsid w:val="00345EFE"/>
    <w:rsid w:val="00365351"/>
    <w:rsid w:val="003907A4"/>
    <w:rsid w:val="003919A1"/>
    <w:rsid w:val="0039245C"/>
    <w:rsid w:val="003A1FA0"/>
    <w:rsid w:val="003A2628"/>
    <w:rsid w:val="003A6520"/>
    <w:rsid w:val="003B15B0"/>
    <w:rsid w:val="003B302C"/>
    <w:rsid w:val="003C0ED0"/>
    <w:rsid w:val="003D5672"/>
    <w:rsid w:val="003E7D15"/>
    <w:rsid w:val="003F6C6B"/>
    <w:rsid w:val="00403DE9"/>
    <w:rsid w:val="004161F4"/>
    <w:rsid w:val="0044174A"/>
    <w:rsid w:val="004436B2"/>
    <w:rsid w:val="00443768"/>
    <w:rsid w:val="004630B2"/>
    <w:rsid w:val="004825ED"/>
    <w:rsid w:val="00483C2F"/>
    <w:rsid w:val="00483FC7"/>
    <w:rsid w:val="0049186E"/>
    <w:rsid w:val="004976BC"/>
    <w:rsid w:val="004A3417"/>
    <w:rsid w:val="004B3DA1"/>
    <w:rsid w:val="004D59CE"/>
    <w:rsid w:val="004E63BC"/>
    <w:rsid w:val="004E7B10"/>
    <w:rsid w:val="005112C0"/>
    <w:rsid w:val="00511EF3"/>
    <w:rsid w:val="00514737"/>
    <w:rsid w:val="0051752F"/>
    <w:rsid w:val="00523501"/>
    <w:rsid w:val="0052561D"/>
    <w:rsid w:val="00535112"/>
    <w:rsid w:val="005505D8"/>
    <w:rsid w:val="005609ED"/>
    <w:rsid w:val="00561781"/>
    <w:rsid w:val="00584AD8"/>
    <w:rsid w:val="0058692D"/>
    <w:rsid w:val="005918EC"/>
    <w:rsid w:val="005A2319"/>
    <w:rsid w:val="005B685C"/>
    <w:rsid w:val="005D4FA5"/>
    <w:rsid w:val="005D5E6A"/>
    <w:rsid w:val="005D69B8"/>
    <w:rsid w:val="005E7051"/>
    <w:rsid w:val="005F4DDD"/>
    <w:rsid w:val="0060635D"/>
    <w:rsid w:val="006076D6"/>
    <w:rsid w:val="00607B9D"/>
    <w:rsid w:val="006105FD"/>
    <w:rsid w:val="00620A01"/>
    <w:rsid w:val="00627351"/>
    <w:rsid w:val="00627F0A"/>
    <w:rsid w:val="00636FEC"/>
    <w:rsid w:val="00663642"/>
    <w:rsid w:val="00671543"/>
    <w:rsid w:val="00671E90"/>
    <w:rsid w:val="0067544A"/>
    <w:rsid w:val="006764CE"/>
    <w:rsid w:val="00694D43"/>
    <w:rsid w:val="006C498A"/>
    <w:rsid w:val="006D75D5"/>
    <w:rsid w:val="006E20CD"/>
    <w:rsid w:val="0070135D"/>
    <w:rsid w:val="00703E85"/>
    <w:rsid w:val="00716040"/>
    <w:rsid w:val="0075244B"/>
    <w:rsid w:val="00754036"/>
    <w:rsid w:val="00780F64"/>
    <w:rsid w:val="007840A9"/>
    <w:rsid w:val="00787A78"/>
    <w:rsid w:val="00795DD9"/>
    <w:rsid w:val="007C00BD"/>
    <w:rsid w:val="007C1564"/>
    <w:rsid w:val="007C1A0D"/>
    <w:rsid w:val="007D1BFB"/>
    <w:rsid w:val="007E19AE"/>
    <w:rsid w:val="008011D6"/>
    <w:rsid w:val="00820E0E"/>
    <w:rsid w:val="00841D7B"/>
    <w:rsid w:val="0084642F"/>
    <w:rsid w:val="008519F6"/>
    <w:rsid w:val="00854752"/>
    <w:rsid w:val="00861ADA"/>
    <w:rsid w:val="00864D5C"/>
    <w:rsid w:val="0086539C"/>
    <w:rsid w:val="00883837"/>
    <w:rsid w:val="008919E0"/>
    <w:rsid w:val="00893765"/>
    <w:rsid w:val="008951B6"/>
    <w:rsid w:val="008B017F"/>
    <w:rsid w:val="008B56EF"/>
    <w:rsid w:val="008C49D4"/>
    <w:rsid w:val="008C61B4"/>
    <w:rsid w:val="008C699E"/>
    <w:rsid w:val="008E257C"/>
    <w:rsid w:val="00900DFD"/>
    <w:rsid w:val="00901041"/>
    <w:rsid w:val="00903FFF"/>
    <w:rsid w:val="00915202"/>
    <w:rsid w:val="0091739C"/>
    <w:rsid w:val="00917BC7"/>
    <w:rsid w:val="009321F4"/>
    <w:rsid w:val="009358CC"/>
    <w:rsid w:val="00941F74"/>
    <w:rsid w:val="00950058"/>
    <w:rsid w:val="00950911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D2BCC"/>
    <w:rsid w:val="009E0F77"/>
    <w:rsid w:val="009F29A4"/>
    <w:rsid w:val="00A14A6B"/>
    <w:rsid w:val="00A45409"/>
    <w:rsid w:val="00A64A7D"/>
    <w:rsid w:val="00A75951"/>
    <w:rsid w:val="00A90E16"/>
    <w:rsid w:val="00AA2544"/>
    <w:rsid w:val="00AA3F63"/>
    <w:rsid w:val="00AD27B0"/>
    <w:rsid w:val="00AD69BA"/>
    <w:rsid w:val="00AD6D89"/>
    <w:rsid w:val="00AE4BD0"/>
    <w:rsid w:val="00AF4CD7"/>
    <w:rsid w:val="00AF5EFD"/>
    <w:rsid w:val="00AF7692"/>
    <w:rsid w:val="00B01957"/>
    <w:rsid w:val="00B20EDF"/>
    <w:rsid w:val="00B328E6"/>
    <w:rsid w:val="00B5148C"/>
    <w:rsid w:val="00B63CF8"/>
    <w:rsid w:val="00B671CB"/>
    <w:rsid w:val="00B721E4"/>
    <w:rsid w:val="00B83542"/>
    <w:rsid w:val="00B9419A"/>
    <w:rsid w:val="00BA736A"/>
    <w:rsid w:val="00BB51F5"/>
    <w:rsid w:val="00BB7EE5"/>
    <w:rsid w:val="00BC6DAB"/>
    <w:rsid w:val="00C03932"/>
    <w:rsid w:val="00C304F9"/>
    <w:rsid w:val="00C34BF8"/>
    <w:rsid w:val="00C422C9"/>
    <w:rsid w:val="00C57AFF"/>
    <w:rsid w:val="00C770BD"/>
    <w:rsid w:val="00CB73AF"/>
    <w:rsid w:val="00CC02E5"/>
    <w:rsid w:val="00CC7F1A"/>
    <w:rsid w:val="00CD3A84"/>
    <w:rsid w:val="00CE1197"/>
    <w:rsid w:val="00CE2FE0"/>
    <w:rsid w:val="00CE47DE"/>
    <w:rsid w:val="00CF23DC"/>
    <w:rsid w:val="00CF31EE"/>
    <w:rsid w:val="00D04E82"/>
    <w:rsid w:val="00D0636D"/>
    <w:rsid w:val="00D10AFD"/>
    <w:rsid w:val="00D222D7"/>
    <w:rsid w:val="00D278F3"/>
    <w:rsid w:val="00D3292C"/>
    <w:rsid w:val="00D75175"/>
    <w:rsid w:val="00DA31FD"/>
    <w:rsid w:val="00DD0B26"/>
    <w:rsid w:val="00DD7C9D"/>
    <w:rsid w:val="00DE7969"/>
    <w:rsid w:val="00E07E3B"/>
    <w:rsid w:val="00E10770"/>
    <w:rsid w:val="00E143F2"/>
    <w:rsid w:val="00E27A74"/>
    <w:rsid w:val="00E428AC"/>
    <w:rsid w:val="00E46B7C"/>
    <w:rsid w:val="00E831A9"/>
    <w:rsid w:val="00EB42D7"/>
    <w:rsid w:val="00EB68B4"/>
    <w:rsid w:val="00ED248E"/>
    <w:rsid w:val="00ED6253"/>
    <w:rsid w:val="00EE0C05"/>
    <w:rsid w:val="00EE6F55"/>
    <w:rsid w:val="00EF1C57"/>
    <w:rsid w:val="00EF511A"/>
    <w:rsid w:val="00F372D2"/>
    <w:rsid w:val="00F37C04"/>
    <w:rsid w:val="00F44EE6"/>
    <w:rsid w:val="00F6087A"/>
    <w:rsid w:val="00F63238"/>
    <w:rsid w:val="00F71A15"/>
    <w:rsid w:val="00F751AD"/>
    <w:rsid w:val="00F77B1C"/>
    <w:rsid w:val="00F83997"/>
    <w:rsid w:val="00FA565C"/>
    <w:rsid w:val="00FC31AF"/>
    <w:rsid w:val="00FC5F9A"/>
    <w:rsid w:val="00FD6FE8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379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3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35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3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3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379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3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35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3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3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637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486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St-1044/2017</izvorni_sadrzaj>
    <derivirana_varijabla naziv="DomainObject.Predmet.OznakaBroj_1">St-1044/2017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IPSUM d.o.o. za građevinarstvo i trgovinu u stečaju</izvorni_sadrzaj>
    <derivirana_varijabla naziv="DomainObject.Predmet.ProtustrankaFormated_1">  IPSUM d.o.o. za građevinarstvo i trgovinu u stečaju</derivirana_varijabla>
  </DomainObject.Predmet.ProtustrankaFormated>
  <DomainObject.Predmet.ProtustrankaFormatedOIB>
    <izvorni_sadrzaj>  IPSUM d.o.o. za građevinarstvo i trgovinu u stečaju, OIB 26472901970</izvorni_sadrzaj>
    <derivirana_varijabla naziv="DomainObject.Predmet.ProtustrankaFormatedOIB_1">  IPSUM d.o.o. za građevinarstvo i trgovinu u stečaju, OIB 26472901970</derivirana_varijabla>
  </DomainObject.Predmet.ProtustrankaFormatedOIB>
  <DomainObject.Predmet.ProtustrankaFormatedWithAdress>
    <izvorni_sadrzaj> IPSUM d.o.o. za građevinarstvo i trgovinu u stečaju, Dr. Ante Starčevića 29, 20000 Dubrovnik</izvorni_sadrzaj>
    <derivirana_varijabla naziv="DomainObject.Predmet.ProtustrankaFormatedWithAdress_1"> IPSUM d.o.o. za građevinarstvo i trgovinu u stečaju, Dr. Ante Starčevića 29, 20000 Dubrovnik</derivirana_varijabla>
  </DomainObject.Predmet.ProtustrankaFormatedWithAdress>
  <DomainObject.Predmet.ProtustrankaFormatedWithAdressOIB>
    <izvorni_sadrzaj> IPSUM d.o.o. za građevinarstvo i trgovinu u stečaju, OIB 26472901970, Dr. Ante Starčevića 29, 20000 Dubrovnik</izvorni_sadrzaj>
    <derivirana_varijabla naziv="DomainObject.Predmet.ProtustrankaFormatedWithAdressOIB_1"> IPSUM d.o.o. za građevinarstvo i trgovinu u stečaju, OIB 26472901970, Dr. Ante Starčevića 29, 20000 Dubrovnik</derivirana_varijabla>
  </DomainObject.Predmet.ProtustrankaFormatedWithAdressOIB>
  <DomainObject.Predmet.ProtustrankaWithAdress>
    <izvorni_sadrzaj>IPSUM d.o.o. za građevinarstvo i trgovinu u stečaju Dr. Ante Starčevića 29, 20000 Dubrovnik</izvorni_sadrzaj>
    <derivirana_varijabla naziv="DomainObject.Predmet.ProtustrankaWithAdress_1">IPSUM d.o.o. za građevinarstvo i trgovinu u stečaju Dr. Ante Starčevića 29, 20000 Dubrovnik</derivirana_varijabla>
  </DomainObject.Predmet.ProtustrankaWithAdress>
  <DomainObject.Predmet.ProtustrankaWithAdressOIB>
    <izvorni_sadrzaj>IPSUM d.o.o. za građevinarstvo i trgovinu u stečaju, OIB 26472901970, Dr. Ante Starčevića 29, 20000 Dubrovnik</izvorni_sadrzaj>
    <derivirana_varijabla naziv="DomainObject.Predmet.ProtustrankaWithAdressOIB_1">IPSUM d.o.o. za građevinarstvo i trgovinu u stečaju, OIB 26472901970, Dr. Ante Starčevića 29, 20000 Dubrovnik</derivirana_varijabla>
  </DomainObject.Predmet.ProtustrankaWithAdressOIB>
  <DomainObject.Predmet.ProtustrankaNazivFormated>
    <izvorni_sadrzaj>IPSUM d.o.o. za građevinarstvo i trgovinu u stečaju</izvorni_sadrzaj>
    <derivirana_varijabla naziv="DomainObject.Predmet.ProtustrankaNazivFormated_1">IPSUM d.o.o. za građevinarstvo i trgovinu u stečaju</derivirana_varijabla>
  </DomainObject.Predmet.ProtustrankaNazivFormated>
  <DomainObject.Predmet.ProtustrankaNazivFormatedOIB>
    <izvorni_sadrzaj>IPSUM d.o.o. za građevinarstvo i trgovinu u stečaju, OIB 26472901970</izvorni_sadrzaj>
    <derivirana_varijabla naziv="DomainObject.Predmet.ProtustrankaNazivFormatedOIB_1">IPSUM d.o.o. za građevinarstvo i trgovinu u stečaju, OIB 26472901970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BRODOMETALURGIJA d.o.o. za proizvodnju i trgovinu; SAMOBORKA SPLIT d.o.o. za proizvodnju građevinskog materijala; METKOVIĆ, d.o.o. za vodoopskrbu i odvodnju otpadnih voda; CESTOGRADNJA, društvo s ograničenom odgovornošću za građevinarstvo; HIDROKONZALT PROJEKTIRANJE d.o.o. za savjetovanje i projektiranje; OCINJE-MARKET d.o.o. za građenje, trgovinu, poljoprivredu i usluge; EMES, Društvo s ograničenom odgovornošću za porizvodnju, trgovinu i zastupanje; UNIVERZALNI DOM d.o.o. za trgovinu i usluge u stečaju</izvorni_sadrzaj>
    <derivirana_varijabla naziv="DomainObject.Predmet.StrankaFormated_1">  FINA, RC Split, Podružnica Dubrovnik; BRODOMETALURGIJA d.o.o. za proizvodnju i trgovinu; SAMOBORKA SPLIT d.o.o. za proizvodnju građevinskog materijala; METKOVIĆ, d.o.o. za vodoopskrbu i odvodnju otpadnih voda; CESTOGRADNJA, društvo s ograničenom odgovornošću za građevinarstvo; HIDROKONZALT PROJEKTIRANJE d.o.o. za savjetovanje i projektiranje; OCINJE-MARKET d.o.o. za građenje, trgovinu, poljoprivredu i usluge; EMES, Društvo s ograničenom odgovornošću za porizvodnju, trgovinu i zastupanje; UNIVERZALNI DOM d.o.o. za trgovinu i usluge u stečaju</derivirana_varijabla>
  </DomainObject.Predmet.StrankaFormated>
  <DomainObject.Predmet.StrankaFormatedOIB>
    <izvorni_sadrzaj>  FINA, RC Split, Podružnica Dubrovnik, OIB 85821130368; BRODOMETALURGIJA d.o.o. za proizvodnju i trgovinu, OIB 31353718090; SAMOBORKA SPLIT d.o.o. za proizvodnju građevinskog materijala, OIB 14978110804; METKOVIĆ, d.o.o. za vodoopskrbu i odvodnju otpadnih voda, OIB 98244558721; CESTOGRADNJA, društvo s ograničenom odgovornošću za građevinarstvo, OIB 81547946556; HIDROKONZALT PROJEKTIRANJE d.o.o. za savjetovanje i projektiranje, OIB 32472397445; OCINJE-MARKET d.o.o. za građenje, trgovinu, poljoprivredu i usluge, OIB 81175245130; EMES, Društvo s ograničenom odgovornošću za porizvodnju, trgovinu i zastupanje, OIB 62255115426; UNIVERZALNI DOM d.o.o. za trgovinu i usluge u stečaju, OIB 71903590363</izvorni_sadrzaj>
    <derivirana_varijabla naziv="DomainObject.Predmet.StrankaFormatedOIB_1">  FINA, RC Split, Podružnica Dubrovnik, OIB 85821130368; BRODOMETALURGIJA d.o.o. za proizvodnju i trgovinu, OIB 31353718090; SAMOBORKA SPLIT d.o.o. za proizvodnju građevinskog materijala, OIB 14978110804; METKOVIĆ, d.o.o. za vodoopskrbu i odvodnju otpadnih voda, OIB 98244558721; CESTOGRADNJA, društvo s ograničenom odgovornošću za građevinarstvo, OIB 81547946556; HIDROKONZALT PROJEKTIRANJE d.o.o. za savjetovanje i projektiranje, OIB 32472397445; OCINJE-MARKET d.o.o. za građenje, trgovinu, poljoprivredu i usluge, OIB 81175245130; EMES, Društvo s ograničenom odgovornošću za porizvodnju, trgovinu i zastupanje, OIB 62255115426; UNIVERZALNI DOM d.o.o. za trgovinu i usluge u stečaju, OIB 71903590363</derivirana_varijabla>
  </DomainObject.Predmet.StrankaFormatedOIB>
  <DomainObject.Predmet.StrankaFormatedWithAdress>
    <izvorni_sadrzaj> FINA, RC Split, Podružnica Dubrovnik, Vukovarska 2, 20000 Dubrovnik; BRODOMETALURGIJA d.o.o. za proizvodnju i trgovinu, Solinska 58, 21000 Split; SAMOBORKA SPLIT d.o.o. za proizvodnju građevinskog materijala, Prisike 19, 21203 Gornji Muć; METKOVIĆ, d.o.o. za vodoopskrbu i odvodnju otpadnih voda, Mostarska 10, 20350 Metković; CESTOGRADNJA, društvo s ograničenom odgovornošću za građevinarstvo, Papandopulova 21, 21000 Split; HIDROKONZALT PROJEKTIRANJE d.o.o. za savjetovanje i projektiranje, Kralja Zvonimira 60, 21210 Solin; OCINJE-MARKET d.o.o. za građenje, trgovinu, poljoprivredu i usluge, Od Izvora 2, 20236 Nova Mokošica; EMES, Društvo s ograničenom odgovornošću za porizvodnju, trgovinu i zastupanje, Zvonimira Rogoza 18, 10000 Zagreb; UNIVERZALNI DOM d.o.o. za trgovinu i usluge u stečaju, Dr. Franje Tuđmana 26, 23210 Biograd Na Moru</izvorni_sadrzaj>
    <derivirana_varijabla naziv="DomainObject.Predmet.StrankaFormatedWithAdress_1"> FINA, RC Split, Podružnica Dubrovnik, Vukovarska 2, 20000 Dubrovnik; BRODOMETALURGIJA d.o.o. za proizvodnju i trgovinu, Solinska 58, 21000 Split; SAMOBORKA SPLIT d.o.o. za proizvodnju građevinskog materijala, Prisike 19, 21203 Gornji Muć; METKOVIĆ, d.o.o. za vodoopskrbu i odvodnju otpadnih voda, Mostarska 10, 20350 Metković; CESTOGRADNJA, društvo s ograničenom odgovornošću za građevinarstvo, Papandopulova 21, 21000 Split; HIDROKONZALT PROJEKTIRANJE d.o.o. za savjetovanje i projektiranje, Kralja Zvonimira 60, 21210 Solin; OCINJE-MARKET d.o.o. za građenje, trgovinu, poljoprivredu i usluge, Od Izvora 2, 20236 Nova Mokošica; EMES, Društvo s ograničenom odgovornošću za porizvodnju, trgovinu i zastupanje, Zvonimira Rogoza 18, 10000 Zagreb; UNIVERZALNI DOM d.o.o. za trgovinu i usluge u stečaju, Dr. Franje Tuđmana 26, 23210 Biograd Na Moru</derivirana_varijabla>
  </DomainObject.Predmet.StrankaFormatedWithAdress>
  <DomainObject.Predmet.StrankaFormatedWithAdressOIB>
    <izvorni_sadrzaj> FINA, RC Split, Podružnica Dubrovnik, OIB 85821130368, Vukovarska 2, 20000 Dubrovnik; BRODOMETALURGIJA d.o.o. za proizvodnju i trgovinu, OIB 31353718090, Solinska 58, 21000 Split; SAMOBORKA SPLIT d.o.o. za proizvodnju građevinskog materijala, OIB 14978110804, Prisike 19, 21203 Gornji Muć; METKOVIĆ, d.o.o. za vodoopskrbu i odvodnju otpadnih voda, OIB 98244558721, Mostarska 10, 20350 Metković; CESTOGRADNJA, društvo s ograničenom odgovornošću za građevinarstvo, OIB 81547946556, Papandopulova 21, 21000 Split; HIDROKONZALT PROJEKTIRANJE d.o.o. za savjetovanje i projektiranje, OIB 32472397445, Kralja Zvonimira 60, 21210 Solin; OCINJE-MARKET d.o.o. za građenje, trgovinu, poljoprivredu i usluge, OIB 81175245130, Od Izvora 2, 20236 Nova Mokošica; EMES, Društvo s ograničenom odgovornošću za porizvodnju, trgovinu i zastupanje, OIB 62255115426, Zvonimira Rogoza 18, 10000 Zagreb; UNIVERZALNI DOM d.o.o. za trgovinu i usluge u stečaju, OIB 71903590363, Dr. Franje Tuđmana 26, 23210 Biograd Na Moru</izvorni_sadrzaj>
    <derivirana_varijabla naziv="DomainObject.Predmet.StrankaFormatedWithAdressOIB_1"> FINA, RC Split, Podružnica Dubrovnik, OIB 85821130368, Vukovarska 2, 20000 Dubrovnik; BRODOMETALURGIJA d.o.o. za proizvodnju i trgovinu, OIB 31353718090, Solinska 58, 21000 Split; SAMOBORKA SPLIT d.o.o. za proizvodnju građevinskog materijala, OIB 14978110804, Prisike 19, 21203 Gornji Muć; METKOVIĆ, d.o.o. za vodoopskrbu i odvodnju otpadnih voda, OIB 98244558721, Mostarska 10, 20350 Metković; CESTOGRADNJA, društvo s ograničenom odgovornošću za građevinarstvo, OIB 81547946556, Papandopulova 21, 21000 Split; HIDROKONZALT PROJEKTIRANJE d.o.o. za savjetovanje i projektiranje, OIB 32472397445, Kralja Zvonimira 60, 21210 Solin; OCINJE-MARKET d.o.o. za građenje, trgovinu, poljoprivredu i usluge, OIB 81175245130, Od Izvora 2, 20236 Nova Mokošica; EMES, Društvo s ograničenom odgovornošću za porizvodnju, trgovinu i zastupanje, OIB 62255115426, Zvonimira Rogoza 18, 10000 Zagreb; UNIVERZALNI DOM d.o.o. za trgovinu i usluge u stečaju, OIB 71903590363, Dr. Franje Tuđmana 26, 23210 Biograd Na Moru</derivirana_varijabla>
  </DomainObject.Predmet.StrankaFormatedWithAdressOIB>
  <DomainObject.Predmet.StrankaWithAdress>
    <izvorni_sadrzaj>FINA, RC Split, Podružnica Dubrovnik Vukovarska 2,20000 Dubrovnik,BRODOMETALURGIJA d.o.o. za proizvodnju i trgovinu Solinska 58,21000 Split,SAMOBORKA SPLIT d.o.o. za proizvodnju građevinskog materijala Prisike 19,21203 Gornji Muć,METKOVIĆ, d.o.o. za vodoopskrbu i odvodnju otpadnih voda Mostarska 10,20350 Metković,CESTOGRADNJA, društvo s ograničenom odgovornošću za građevinarstvo Papandopulova 21,21000 Split,HIDROKONZALT PROJEKTIRANJE d.o.o. za savjetovanje i projektiranje Kralja Zvonimira 60,21210 Solin,OCINJE-MARKET d.o.o. za građenje, trgovinu, poljoprivredu i usluge Od Izvora 2,20236 Nova Mokošica,EMES, Društvo s ograničenom odgovornošću za porizvodnju, trgovinu i zastupanje Zvonimira Rogoza 18,10000 Zagreb,UNIVERZALNI DOM d.o.o. za trgovinu i usluge u stečaju Dr. Franje Tuđmana 26,23210 Biograd Na Moru</izvorni_sadrzaj>
    <derivirana_varijabla naziv="DomainObject.Predmet.StrankaWithAdress_1">FINA, RC Split, Podružnica Dubrovnik Vukovarska 2,20000 Dubrovnik,BRODOMETALURGIJA d.o.o. za proizvodnju i trgovinu Solinska 58,21000 Split,SAMOBORKA SPLIT d.o.o. za proizvodnju građevinskog materijala Prisike 19,21203 Gornji Muć,METKOVIĆ, d.o.o. za vodoopskrbu i odvodnju otpadnih voda Mostarska 10,20350 Metković,CESTOGRADNJA, društvo s ograničenom odgovornošću za građevinarstvo Papandopulova 21,21000 Split,HIDROKONZALT PROJEKTIRANJE d.o.o. za savjetovanje i projektiranje Kralja Zvonimira 60,21210 Solin,OCINJE-MARKET d.o.o. za građenje, trgovinu, poljoprivredu i usluge Od Izvora 2,20236 Nova Mokošica,EMES, Društvo s ograničenom odgovornošću za porizvodnju, trgovinu i zastupanje Zvonimira Rogoza 18,10000 Zagreb,UNIVERZALNI DOM d.o.o. za trgovinu i usluge u stečaju Dr. Franje Tuđmana 26,23210 Biograd Na Moru</derivirana_varijabla>
  </DomainObject.Predmet.StrankaWithAdress>
  <DomainObject.Predmet.StrankaWithAdressOIB>
    <izvorni_sadrzaj>FINA, RC Split, Podružnica Dubrovnik, OIB 85821130368, Vukovarska 2,20000 Dubrovnik,BRODOMETALURGIJA d.o.o. za proizvodnju i trgovinu, OIB 31353718090, Solinska 58,21000 Split,SAMOBORKA SPLIT d.o.o. za proizvodnju građevinskog materijala, OIB 14978110804, Prisike 19,21203 Gornji Muć,METKOVIĆ, d.o.o. za vodoopskrbu i odvodnju otpadnih voda, OIB 98244558721, Mostarska 10,20350 Metković,CESTOGRADNJA, društvo s ograničenom odgovornošću za građevinarstvo, OIB 81547946556, Papandopulova 21,21000 Split,HIDROKONZALT PROJEKTIRANJE d.o.o. za savjetovanje i projektiranje, OIB 32472397445, Kralja Zvonimira 60,21210 Solin,OCINJE-MARKET d.o.o. za građenje, trgovinu, poljoprivredu i usluge, OIB 81175245130, Od Izvora 2,20236 Nova Mokošica,EMES, Društvo s ograničenom odgovornošću za porizvodnju, trgovinu i zastupanje, OIB 62255115426, Zvonimira Rogoza 18,10000 Zagreb,UNIVERZALNI DOM d.o.o. za trgovinu i usluge u stečaju, OIB 71903590363, Dr. Franje Tuđmana 26,23210 Biograd Na Moru</izvorni_sadrzaj>
    <derivirana_varijabla naziv="DomainObject.Predmet.StrankaWithAdressOIB_1">FINA, RC Split, Podružnica Dubrovnik, OIB 85821130368, Vukovarska 2,20000 Dubrovnik,BRODOMETALURGIJA d.o.o. za proizvodnju i trgovinu, OIB 31353718090, Solinska 58,21000 Split,SAMOBORKA SPLIT d.o.o. za proizvodnju građevinskog materijala, OIB 14978110804, Prisike 19,21203 Gornji Muć,METKOVIĆ, d.o.o. za vodoopskrbu i odvodnju otpadnih voda, OIB 98244558721, Mostarska 10,20350 Metković,CESTOGRADNJA, društvo s ograničenom odgovornošću za građevinarstvo, OIB 81547946556, Papandopulova 21,21000 Split,HIDROKONZALT PROJEKTIRANJE d.o.o. za savjetovanje i projektiranje, OIB 32472397445, Kralja Zvonimira 60,21210 Solin,OCINJE-MARKET d.o.o. za građenje, trgovinu, poljoprivredu i usluge, OIB 81175245130, Od Izvora 2,20236 Nova Mokošica,EMES, Društvo s ograničenom odgovornošću za porizvodnju, trgovinu i zastupanje, OIB 62255115426, Zvonimira Rogoza 18,10000 Zagreb,UNIVERZALNI DOM d.o.o. za trgovinu i usluge u stečaju, OIB 71903590363, Dr. Franje Tuđmana 26,23210 Biograd Na Moru</derivirana_varijabla>
  </DomainObject.Predmet.StrankaWithAdressOIB>
  <DomainObject.Predmet.StrankaNazivFormated>
    <izvorni_sadrzaj>FINA, RC Split, Podružnica Dubrovnik,BRODOMETALURGIJA d.o.o. za proizvodnju i trgovinu,SAMOBORKA SPLIT d.o.o. za proizvodnju građevinskog materijala,METKOVIĆ, d.o.o. za vodoopskrbu i odvodnju otpadnih voda,CESTOGRADNJA, društvo s ograničenom odgovornošću za građevinarstvo,HIDROKONZALT PROJEKTIRANJE d.o.o. za savjetovanje i projektiranje,OCINJE-MARKET d.o.o. za građenje, trgovinu, poljoprivredu i usluge,EMES, Društvo s ograničenom odgovornošću za porizvodnju, trgovinu i zastupanje,UNIVERZALNI DOM d.o.o. za trgovinu i usluge u stečaju</izvorni_sadrzaj>
    <derivirana_varijabla naziv="DomainObject.Predmet.StrankaNazivFormated_1">FINA, RC Split, Podružnica Dubrovnik,BRODOMETALURGIJA d.o.o. za proizvodnju i trgovinu,SAMOBORKA SPLIT d.o.o. za proizvodnju građevinskog materijala,METKOVIĆ, d.o.o. za vodoopskrbu i odvodnju otpadnih voda,CESTOGRADNJA, društvo s ograničenom odgovornošću za građevinarstvo,HIDROKONZALT PROJEKTIRANJE d.o.o. za savjetovanje i projektiranje,OCINJE-MARKET d.o.o. za građenje, trgovinu, poljoprivredu i usluge,EMES, Društvo s ograničenom odgovornošću za porizvodnju, trgovinu i zastupanje,UNIVERZALNI DOM d.o.o. za trgovinu i usluge u stečaju</derivirana_varijabla>
  </DomainObject.Predmet.StrankaNazivFormated>
  <DomainObject.Predmet.StrankaNazivFormatedOIB>
    <izvorni_sadrzaj>FINA, RC Split, Podružnica Dubrovnik, OIB 85821130368,BRODOMETALURGIJA d.o.o. za proizvodnju i trgovinu, OIB 31353718090,SAMOBORKA SPLIT d.o.o. za proizvodnju građevinskog materijala, OIB 14978110804,METKOVIĆ, d.o.o. za vodoopskrbu i odvodnju otpadnih voda, OIB 98244558721,CESTOGRADNJA, društvo s ograničenom odgovornošću za građevinarstvo, OIB 81547946556,HIDROKONZALT PROJEKTIRANJE d.o.o. za savjetovanje i projektiranje, OIB 32472397445,OCINJE-MARKET d.o.o. za građenje, trgovinu, poljoprivredu i usluge, OIB 81175245130,EMES, Društvo s ograničenom odgovornošću za porizvodnju, trgovinu i zastupanje, OIB 62255115426,UNIVERZALNI DOM d.o.o. za trgovinu i usluge u stečaju, OIB 71903590363</izvorni_sadrzaj>
    <derivirana_varijabla naziv="DomainObject.Predmet.StrankaNazivFormatedOIB_1">FINA, RC Split, Podružnica Dubrovnik, OIB 85821130368,BRODOMETALURGIJA d.o.o. za proizvodnju i trgovinu, OIB 31353718090,SAMOBORKA SPLIT d.o.o. za proizvodnju građevinskog materijala, OIB 14978110804,METKOVIĆ, d.o.o. za vodoopskrbu i odvodnju otpadnih voda, OIB 98244558721,CESTOGRADNJA, društvo s ograničenom odgovornošću za građevinarstvo, OIB 81547946556,HIDROKONZALT PROJEKTIRANJE d.o.o. za savjetovanje i projektiranje, OIB 32472397445,OCINJE-MARKET d.o.o. za građenje, trgovinu, poljoprivredu i usluge, OIB 81175245130,EMES, Društvo s ograničenom odgovornošću za porizvodnju, trgovinu i zastupanje, OIB 62255115426,UNIVERZALNI DOM d.o.o. za trgovinu i usluge u stečaju, OIB 71903590363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4378571.37</izvorni_sadrzaj>
    <derivirana_varijabla naziv="DomainObject.Predmet.TrenutnaVrijednost_1">4378571.37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  <item>HIDROKONZALT PROJEKTIRANJE d.o.o. za savjetovanje i projektiranje</item>
      <item>OCINJE-MARKET d.o.o. za građenje, trgovinu, poljoprivredu i usluge</item>
      <item>EMES, Društvo s ograničenom odgovornošću za porizvodnju, trgovinu i zastupanje</item>
      <item>UNIVERZALNI DOM d.o.o. za trgovinu i usluge u stečaju</item>
    </izvorni_sadrzaj>
    <derivirana_varijabla naziv="DomainObject.Predmet.StrankaListFormated_1">
      <item>FINA, RC Split, Podružnica Dubrovnik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  <item>HIDROKONZALT PROJEKTIRANJE d.o.o. za savjetovanje i projektiranje</item>
      <item>OCINJE-MARKET d.o.o. za građenje, trgovinu, poljoprivredu i usluge</item>
      <item>EMES, Društvo s ograničenom odgovornošću za porizvodnju, trgovinu i zastupanje</item>
      <item>UNIVERZALNI DOM d.o.o. za trgovinu i usluge u stečaju</item>
    </derivirana_varijabla>
  </DomainObject.Predmet.StrankaListFormated>
  <DomainObject.Predmet.StrankaListFormatedOIB>
    <izvorni_sadrzaj>
      <item>FINA, RC Split, Podružnica Dubrovnik, OIB 85821130368</item>
      <item>BRODOMETALURGIJA d.o.o. za proizvodnju i trgovinu, OIB 31353718090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HIDROKONZALT PROJEKTIRANJE d.o.o. za savjetovanje i projektiranje, OIB 32472397445</item>
      <item>OCINJE-MARKET d.o.o. za građenje, trgovinu, poljoprivredu i usluge, OIB 81175245130</item>
      <item>EMES, Društvo s ograničenom odgovornošću za porizvodnju, trgovinu i zastupanje, OIB 62255115426</item>
      <item>UNIVERZALNI DOM d.o.o. za trgovinu i usluge u stečaju, OIB 71903590363</item>
    </izvorni_sadrzaj>
    <derivirana_varijabla naziv="DomainObject.Predmet.StrankaListFormatedOIB_1">
      <item>FINA, RC Split, Podružnica Dubrovnik, OIB 85821130368</item>
      <item>BRODOMETALURGIJA d.o.o. za proizvodnju i trgovinu, OIB 31353718090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HIDROKONZALT PROJEKTIRANJE d.o.o. za savjetovanje i projektiranje, OIB 32472397445</item>
      <item>OCINJE-MARKET d.o.o. za građenje, trgovinu, poljoprivredu i usluge, OIB 81175245130</item>
      <item>EMES, Društvo s ograničenom odgovornošću za porizvodnju, trgovinu i zastupanje, OIB 62255115426</item>
      <item>UNIVERZALNI DOM d.o.o. za trgovinu i usluge u stečaju, OIB 71903590363</item>
    </derivirana_varijabla>
  </DomainObject.Predmet.StrankaListFormatedOIB>
  <DomainObject.Predmet.StrankaListFormatedWithAdress>
    <izvorni_sadrzaj>
      <item>FINA, RC Split, Podružnica Dubrovnik, Vukovarska 2, 20000 Dubrovnik</item>
      <item>BRODOMETALURGIJA d.o.o. za proizvodnju i trgovinu, Solinska 58, 21000 Split</item>
      <item>SAMOBORKA SPLIT d.o.o. za proizvodnju građevinskog materijala, Prisike 19, 21203 Gornji Muć</item>
      <item>METKOVIĆ, d.o.o. za vodoopskrbu i odvodnju otpadnih voda, Mostarska 10, 20350 Metković</item>
      <item>CESTOGRADNJA, društvo s ograničenom odgovornošću za građevinarstvo, Papandopulova 21, 21000 Split</item>
      <item>HIDROKONZALT PROJEKTIRANJE d.o.o. za savjetovanje i projektiranje, Kralja Zvonimira 60, 21210 Solin</item>
      <item>OCINJE-MARKET d.o.o. za građenje, trgovinu, poljoprivredu i usluge, Od Izvora 2, 20236 Nova Mokošica</item>
      <item>EMES, Društvo s ograničenom odgovornošću za porizvodnju, trgovinu i zastupanje, Zvonimira Rogoza 18, 10000 Zagreb</item>
      <item>UNIVERZALNI DOM d.o.o. za trgovinu i usluge u stečaju, Dr. Franje Tuđmana 26, 23210 Biograd Na Moru</item>
    </izvorni_sadrzaj>
    <derivirana_varijabla naziv="DomainObject.Predmet.StrankaListFormatedWithAdress_1">
      <item>FINA, RC Split, Podružnica Dubrovnik, Vukovarska 2, 20000 Dubrovnik</item>
      <item>BRODOMETALURGIJA d.o.o. za proizvodnju i trgovinu, Solinska 58, 21000 Split</item>
      <item>SAMOBORKA SPLIT d.o.o. za proizvodnju građevinskog materijala, Prisike 19, 21203 Gornji Muć</item>
      <item>METKOVIĆ, d.o.o. za vodoopskrbu i odvodnju otpadnih voda, Mostarska 10, 20350 Metković</item>
      <item>CESTOGRADNJA, društvo s ograničenom odgovornošću za građevinarstvo, Papandopulova 21, 21000 Split</item>
      <item>HIDROKONZALT PROJEKTIRANJE d.o.o. za savjetovanje i projektiranje, Kralja Zvonimira 60, 21210 Solin</item>
      <item>OCINJE-MARKET d.o.o. za građenje, trgovinu, poljoprivredu i usluge, Od Izvora 2, 20236 Nova Mokošica</item>
      <item>EMES, Društvo s ograničenom odgovornošću za porizvodnju, trgovinu i zastupanje, Zvonimira Rogoza 18, 10000 Zagreb</item>
      <item>UNIVERZALNI DOM d.o.o. za trgovinu i usluge u stečaju, Dr. Franje Tuđmana 26, 23210 Biograd Na Moru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BRODOMETALURGIJA d.o.o. za proizvodnju i trgovinu, OIB 31353718090, Solinska 58, 21000 Split</item>
      <item>SAMOBORKA SPLIT d.o.o. za proizvodnju građevinskog materijala, OIB 14978110804, Prisike 19, 21203 Gornji Muć</item>
      <item>METKOVIĆ, d.o.o. za vodoopskrbu i odvodnju otpadnih voda, OIB 98244558721, Mostarska 10, 20350 Metković</item>
      <item>CESTOGRADNJA, društvo s ograničenom odgovornošću za građevinarstvo, OIB 81547946556, Papandopulova 21, 21000 Split</item>
      <item>HIDROKONZALT PROJEKTIRANJE d.o.o. za savjetovanje i projektiranje, OIB 32472397445, Kralja Zvonimira 60, 21210 Solin</item>
      <item>OCINJE-MARKET d.o.o. za građenje, trgovinu, poljoprivredu i usluge, OIB 81175245130, Od Izvora 2, 20236 Nova Mokošica</item>
      <item>EMES, Društvo s ograničenom odgovornošću za porizvodnju, trgovinu i zastupanje, OIB 62255115426, Zvonimira Rogoza 18, 10000 Zagreb</item>
      <item>UNIVERZALNI DOM d.o.o. za trgovinu i usluge u stečaju, OIB 71903590363, Dr. Franje Tuđmana 26, 23210 Biograd Na Moru</item>
    </izvorni_sadrzaj>
    <derivirana_varijabla naziv="DomainObject.Predmet.StrankaListFormatedWithAdressOIB_1">
      <item>FINA, RC Split, Podružnica Dubrovnik, OIB 85821130368, Vukovarska 2, 20000 Dubrovnik</item>
      <item>BRODOMETALURGIJA d.o.o. za proizvodnju i trgovinu, OIB 31353718090, Solinska 58, 21000 Split</item>
      <item>SAMOBORKA SPLIT d.o.o. za proizvodnju građevinskog materijala, OIB 14978110804, Prisike 19, 21203 Gornji Muć</item>
      <item>METKOVIĆ, d.o.o. za vodoopskrbu i odvodnju otpadnih voda, OIB 98244558721, Mostarska 10, 20350 Metković</item>
      <item>CESTOGRADNJA, društvo s ograničenom odgovornošću za građevinarstvo, OIB 81547946556, Papandopulova 21, 21000 Split</item>
      <item>HIDROKONZALT PROJEKTIRANJE d.o.o. za savjetovanje i projektiranje, OIB 32472397445, Kralja Zvonimira 60, 21210 Solin</item>
      <item>OCINJE-MARKET d.o.o. za građenje, trgovinu, poljoprivredu i usluge, OIB 81175245130, Od Izvora 2, 20236 Nova Mokošica</item>
      <item>EMES, Društvo s ograničenom odgovornošću za porizvodnju, trgovinu i zastupanje, OIB 62255115426, Zvonimira Rogoza 18, 10000 Zagreb</item>
      <item>UNIVERZALNI DOM d.o.o. za trgovinu i usluge u stečaju, OIB 71903590363, Dr. Franje Tuđmana 26, 23210 Biograd Na Moru</item>
    </derivirana_varijabla>
  </DomainObject.Predmet.StrankaListFormatedWithAdressOIB>
  <DomainObject.Predmet.StrankaListNazivFormated>
    <izvorni_sadrzaj>
      <item>FINA, RC Split, Podružnica Dubrovnik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  <item>HIDROKONZALT PROJEKTIRANJE d.o.o. za savjetovanje i projektiranje</item>
      <item>OCINJE-MARKET d.o.o. za građenje, trgovinu, poljoprivredu i usluge</item>
      <item>EMES, Društvo s ograničenom odgovornošću za porizvodnju, trgovinu i zastupanje</item>
      <item>UNIVERZALNI DOM d.o.o. za trgovinu i usluge u stečaju</item>
    </izvorni_sadrzaj>
    <derivirana_varijabla naziv="DomainObject.Predmet.StrankaListNazivFormated_1">
      <item>FINA, RC Split, Podružnica Dubrovnik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  <item>HIDROKONZALT PROJEKTIRANJE d.o.o. za savjetovanje i projektiranje</item>
      <item>OCINJE-MARKET d.o.o. za građenje, trgovinu, poljoprivredu i usluge</item>
      <item>EMES, Društvo s ograničenom odgovornošću za porizvodnju, trgovinu i zastupanje</item>
      <item>UNIVERZALNI DOM d.o.o. za trgovinu i usluge u stečaju</item>
    </derivirana_varijabla>
  </DomainObject.Predmet.StrankaListNazivFormated>
  <DomainObject.Predmet.StrankaListNazivFormatedOIB>
    <izvorni_sadrzaj>
      <item>FINA, RC Split, Podružnica Dubrovnik, OIB 85821130368</item>
      <item>BRODOMETALURGIJA d.o.o. za proizvodnju i trgovinu, OIB 31353718090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HIDROKONZALT PROJEKTIRANJE d.o.o. za savjetovanje i projektiranje, OIB 32472397445</item>
      <item>OCINJE-MARKET d.o.o. za građenje, trgovinu, poljoprivredu i usluge, OIB 81175245130</item>
      <item>EMES, Društvo s ograničenom odgovornošću za porizvodnju, trgovinu i zastupanje, OIB 62255115426</item>
      <item>UNIVERZALNI DOM d.o.o. za trgovinu i usluge u stečaju, OIB 71903590363</item>
    </izvorni_sadrzaj>
    <derivirana_varijabla naziv="DomainObject.Predmet.StrankaListNazivFormatedOIB_1">
      <item>FINA, RC Split, Podružnica Dubrovnik, OIB 85821130368</item>
      <item>BRODOMETALURGIJA d.o.o. za proizvodnju i trgovinu, OIB 31353718090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HIDROKONZALT PROJEKTIRANJE d.o.o. za savjetovanje i projektiranje, OIB 32472397445</item>
      <item>OCINJE-MARKET d.o.o. za građenje, trgovinu, poljoprivredu i usluge, OIB 81175245130</item>
      <item>EMES, Društvo s ograničenom odgovornošću za porizvodnju, trgovinu i zastupanje, OIB 62255115426</item>
      <item>UNIVERZALNI DOM d.o.o. za trgovinu i usluge u stečaju, OIB 71903590363</item>
    </derivirana_varijabla>
  </DomainObject.Predmet.StrankaListNazivFormatedOIB>
  <DomainObject.Predmet.ProtuStrankaListFormated>
    <izvorni_sadrzaj>
      <item>IPSUM d.o.o. za građevinarstvo i trgovinu u stečaju</item>
    </izvorni_sadrzaj>
    <derivirana_varijabla naziv="DomainObject.Predmet.ProtuStrankaListFormated_1">
      <item>IPSUM d.o.o. za građevinarstvo i trgovinu u stečaju</item>
    </derivirana_varijabla>
  </DomainObject.Predmet.ProtuStrankaListFormated>
  <DomainObject.Predmet.ProtuStrankaListFormatedOIB>
    <izvorni_sadrzaj>
      <item>IPSUM d.o.o. za građevinarstvo i trgovinu u stečaju, OIB 26472901970</item>
    </izvorni_sadrzaj>
    <derivirana_varijabla naziv="DomainObject.Predmet.ProtuStrankaListFormatedOIB_1">
      <item>IPSUM d.o.o. za građevinarstvo i trgovinu u stečaju, OIB 26472901970</item>
    </derivirana_varijabla>
  </DomainObject.Predmet.ProtuStrankaListFormatedOIB>
  <DomainObject.Predmet.ProtuStrankaListFormatedWithAdress>
    <izvorni_sadrzaj>
      <item>IPSUM d.o.o. za građevinarstvo i trgovinu u stečaju, Dr. Ante Starčevića 29, 20000 Dubrovnik</item>
    </izvorni_sadrzaj>
    <derivirana_varijabla naziv="DomainObject.Predmet.ProtuStrankaListFormatedWithAdress_1">
      <item>IPSUM d.o.o. za građevinarstvo i trgovinu u stečaju, Dr. Ante Starčevića 29, 20000 Dubrovnik</item>
    </derivirana_varijabla>
  </DomainObject.Predmet.ProtuStrankaListFormatedWithAdress>
  <DomainObject.Predmet.ProtuStrankaListFormatedWithAdressOIB>
    <izvorni_sadrzaj>
      <item>IPSUM d.o.o. za građevinarstvo i trgovinu u stečaju, OIB 26472901970, Dr. Ante Starčevića 29, 20000 Dubrovnik</item>
    </izvorni_sadrzaj>
    <derivirana_varijabla naziv="DomainObject.Predmet.ProtuStrankaListFormatedWithAdressOIB_1">
      <item>IPSUM d.o.o. za građevinarstvo i trgovinu u stečaju, OIB 26472901970, Dr. Ante Starčevića 29, 20000 Dubrovnik</item>
    </derivirana_varijabla>
  </DomainObject.Predmet.ProtuStrankaListFormatedWithAdressOIB>
  <DomainObject.Predmet.ProtuStrankaListNazivFormated>
    <izvorni_sadrzaj>
      <item>IPSUM d.o.o. za građevinarstvo i trgovinu u stečaju</item>
    </izvorni_sadrzaj>
    <derivirana_varijabla naziv="DomainObject.Predmet.ProtuStrankaListNazivFormated_1">
      <item>IPSUM d.o.o. za građevinarstvo i trgovinu u stečaju</item>
    </derivirana_varijabla>
  </DomainObject.Predmet.ProtuStrankaListNazivFormated>
  <DomainObject.Predmet.ProtuStrankaListNazivFormatedOIB>
    <izvorni_sadrzaj>
      <item>IPSUM d.o.o. za građevinarstvo i trgovinu u stečaju, OIB 26472901970</item>
    </izvorni_sadrzaj>
    <derivirana_varijabla naziv="DomainObject.Predmet.ProtuStrankaListNazivFormatedOIB_1">
      <item>IPSUM d.o.o. za građevinarstvo i trgovinu u stečaju, OIB 26472901970</item>
    </derivirana_varijabla>
  </DomainObject.Predmet.ProtuStrankaListNazivFormatedOIB>
  <DomainObject.Predmet.OstaliListFormated>
    <izvorni_sadrzaj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  <item>ŽDO DUBROVNIK</item>
    </izvorni_sadrzaj>
    <derivirana_varijabla naziv="DomainObject.Predmet.OstaliListFormated_1"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  <item>ŽDO DUBROVNIK</item>
    </derivirana_varijabla>
  </DomainObject.Predmet.OstaliListFormated>
  <DomainObject.Predmet.OstaliListFormatedOIB>
    <izvorni_sadrzaj>
      <item>Petra Šprlje, OIB 77399385092</item>
      <item>Leon Šprlje, OIB 59704510750</item>
      <item>odvj. Slaven Šoša</item>
      <item>HEP ELEKTRA d.o.o. za opskrbu električnom energijom, OIB 43965974818</item>
      <item>ILIRIC-DSW, društvo s ograničenom odgovornošću za trgovinu, OIB 47725377076</item>
      <item>BRODOMETALURGIJA d.o.o. za proizvodnju i trgovinu, OIB 31353718090</item>
      <item>ZAGREBAČKI HOLDING, društvo s ograničenom odgovornošću za javni prijevoz, opskrbu vodom, održavanje čistoće, putnička a, OIB 85584865987</item>
      <item>Financijska agencija, OIB 85821130368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POMAK projektiranje, proizvodnja, marketing i trgovina u automatizaciji i kompjuterizaciji d.o.o., OIB 74508065785</item>
      <item>POMAK CONTROL d.o.o. za proizvodnju, projektiranje i građenje, OIB 39069689788</item>
      <item>VODOVOD DUBROVNIK d.o.o. za vodoopskrbu i komunalnu hidrotehniku, OIB 00862047577</item>
      <item>INA-INDUSTRIJA NAFTE, d.d., OIB 27759560625</item>
      <item>CROATIA BANKA, dioničko društvo, OIB 32247795989</item>
      <item>LORENČIĆ-CROATIA d.o.o.za prodaju građevinskih strojeva i servis, OIB 97308715020</item>
      <item>ALLIANZ ZAGREB dioničko društvo za osiguranje, OIB 23759810849</item>
      <item>PODOVI OPAČAK d.o.o. za proizvodnju i usluge, OIB 72656809791</item>
      <item>DUBAC d.o.o. za proizvodnju, trgovinu i građenje, OIB 01376541497</item>
      <item>DUNAV-DRAVA CEMENT d.o.o. za trgovinu i obavljanje trgovačkog posredovanja, OIB 18917330107</item>
      <item>UNIVERZALNI DOM d.o.o. za trgovinu i usluge u stečaju, OIB 71903590363</item>
      <item>EUROHERC osiguranje - dioničko društvo za osiguranje imovine i osoba i druge poslove osiguranja, OIB 22694857747</item>
      <item>Tanja Matković, OIB 34250253581</item>
      <item>ERSTE&amp;STEIERMÄRKISCHE BANKA dioničko društvo, OIB 23057039320</item>
      <item>MEĐIMURJE GRADITELJSTVO društvo s ograničenom odgovornošću za graditeljstvo i usluge, OIB 15921860232</item>
      <item>EOS MATRIX d.o.o. za poslovne usluge, OIB 76674680107</item>
      <item>ERSTE FACTORING društvo s ograničenom odgovornošću za factoring, OIB 10194059689</item>
      <item>SPP društvo s ograničenom odgovornošću za geotehniku, rudarstvo, građenje, zaštitu okoliša, hidrogeološke radove i uslug, OIB 17497489416</item>
      <item>CROATIA osiguranje d.d., OIB 26187994862</item>
      <item>HIDROKONZALT PROJEKTIRANJE d.o.o. za savjetovanje i projektiranje, OIB 32472397445</item>
      <item>RURSUS društvo s ograničenom odgovornošću za građevinarstvo i trgovinu, OIB 08542111758</item>
      <item>IND - EKO industrijska ekologija i zaštita okoliša, d. o. o., OIB 60067885527</item>
      <item>RH, Ministarstvo financija, porezna uprava, područni ured Dalmacija, OIB 18683136487</item>
      <item>Hrvatska radiotelevizija, OIB 68419124305</item>
      <item>OCINJE-MARKET d.o.o. za građenje, trgovinu, poljoprivredu i usluge, OIB 81175245130</item>
      <item>ACO Građevinski elementi društvo s ograničenom odgovornošću za proizvodnju i prodaju građevinskih elemenata, OIB 25074288719</item>
      <item>KNAUF društvo s ograničenom odgovornošću, tvornica gipsa i gipsanih proizvoda, OIB 46419854204</item>
      <item>EMES, Društvo s ograničenom odgovornošću za porizvodnju, trgovinu i zastupanje, OIB 62255115426</item>
      <item>ZAGREBAČKA BANKA DIONIČKO DRUŠTVO, OIB 92963223473</item>
      <item>Proizvodnja građevinskog materijala RAGUSA d.d., OIB 68907889567</item>
      <item>ŽDO DUBROVNIK</item>
    </izvorni_sadrzaj>
    <derivirana_varijabla naziv="DomainObject.Predmet.OstaliListFormatedOIB_1">
      <item>Petra Šprlje, OIB 77399385092</item>
      <item>Leon Šprlje, OIB 59704510750</item>
      <item>odvj. Slaven Šoša</item>
      <item>HEP ELEKTRA d.o.o. za opskrbu električnom energijom, OIB 43965974818</item>
      <item>ILIRIC-DSW, društvo s ograničenom odgovornošću za trgovinu, OIB 47725377076</item>
      <item>BRODOMETALURGIJA d.o.o. za proizvodnju i trgovinu, OIB 31353718090</item>
      <item>ZAGREBAČKI HOLDING, društvo s ograničenom odgovornošću za javni prijevoz, opskrbu vodom, održavanje čistoće, putnička a, OIB 85584865987</item>
      <item>Financijska agencija, OIB 85821130368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POMAK projektiranje, proizvodnja, marketing i trgovina u automatizaciji i kompjuterizaciji d.o.o., OIB 74508065785</item>
      <item>POMAK CONTROL d.o.o. za proizvodnju, projektiranje i građenje, OIB 39069689788</item>
      <item>VODOVOD DUBROVNIK d.o.o. za vodoopskrbu i komunalnu hidrotehniku, OIB 00862047577</item>
      <item>INA-INDUSTRIJA NAFTE, d.d., OIB 27759560625</item>
      <item>CROATIA BANKA, dioničko društvo, OIB 32247795989</item>
      <item>LORENČIĆ-CROATIA d.o.o.za prodaju građevinskih strojeva i servis, OIB 97308715020</item>
      <item>ALLIANZ ZAGREB dioničko društvo za osiguranje, OIB 23759810849</item>
      <item>PODOVI OPAČAK d.o.o. za proizvodnju i usluge, OIB 72656809791</item>
      <item>DUBAC d.o.o. za proizvodnju, trgovinu i građenje, OIB 01376541497</item>
      <item>DUNAV-DRAVA CEMENT d.o.o. za trgovinu i obavljanje trgovačkog posredovanja, OIB 18917330107</item>
      <item>UNIVERZALNI DOM d.o.o. za trgovinu i usluge u stečaju, OIB 71903590363</item>
      <item>EUROHERC osiguranje - dioničko društvo za osiguranje imovine i osoba i druge poslove osiguranja, OIB 22694857747</item>
      <item>Tanja Matković, OIB 34250253581</item>
      <item>ERSTE&amp;STEIERMÄRKISCHE BANKA dioničko društvo, OIB 23057039320</item>
      <item>MEĐIMURJE GRADITELJSTVO društvo s ograničenom odgovornošću za graditeljstvo i usluge, OIB 15921860232</item>
      <item>EOS MATRIX d.o.o. za poslovne usluge, OIB 76674680107</item>
      <item>ERSTE FACTORING društvo s ograničenom odgovornošću za factoring, OIB 10194059689</item>
      <item>SPP društvo s ograničenom odgovornošću za geotehniku, rudarstvo, građenje, zaštitu okoliša, hidrogeološke radove i uslug, OIB 17497489416</item>
      <item>CROATIA osiguranje d.d., OIB 26187994862</item>
      <item>HIDROKONZALT PROJEKTIRANJE d.o.o. za savjetovanje i projektiranje, OIB 32472397445</item>
      <item>RURSUS društvo s ograničenom odgovornošću za građevinarstvo i trgovinu, OIB 08542111758</item>
      <item>IND - EKO industrijska ekologija i zaštita okoliša, d. o. o., OIB 60067885527</item>
      <item>RH, Ministarstvo financija, porezna uprava, područni ured Dalmacija, OIB 18683136487</item>
      <item>Hrvatska radiotelevizija, OIB 68419124305</item>
      <item>OCINJE-MARKET d.o.o. za građenje, trgovinu, poljoprivredu i usluge, OIB 81175245130</item>
      <item>ACO Građevinski elementi društvo s ograničenom odgovornošću za proizvodnju i prodaju građevinskih elemenata, OIB 25074288719</item>
      <item>KNAUF društvo s ograničenom odgovornošću, tvornica gipsa i gipsanih proizvoda, OIB 46419854204</item>
      <item>EMES, Društvo s ograničenom odgovornošću za porizvodnju, trgovinu i zastupanje, OIB 62255115426</item>
      <item>ZAGREBAČKA BANKA DIONIČKO DRUŠTVO, OIB 92963223473</item>
      <item>Proizvodnja građevinskog materijala RAGUSA d.d., OIB 68907889567</item>
      <item>ŽDO DUBROVNIK</item>
    </derivirana_varijabla>
  </DomainObject.Predmet.OstaliListFormatedOIB>
  <DomainObject.Predmet.OstaliListFormatedWithAdress>
    <izvorni_sadrzaj>
      <item>Petra Šprlje, Ulica Neretvanskih Gusara 192, 20350 Metković</item>
      <item>Leon Šprlje, Ante Starčevića 27, 20350 Metković</item>
      <item>odvj. Slaven Šoša</item>
      <item>HEP ELEKTRA d.o.o. za opskrbu električnom energijom, Ulica grada Vukovara 37, 10000 Zagreb</item>
      <item>ILIRIC-DSW, društvo s ograničenom odgovornošću za trgovinu, Put Petrića 45/d, 23000 Zadar</item>
      <item>BRODOMETALURGIJA d.o.o. za proizvodnju i trgovinu, Solinska 58, 21000 Split</item>
      <item>ZAGREBAČKI HOLDING, društvo s ograničenom odgovornošću za javni prijevoz, opskrbu vodom, održavanje čistoće, putnička a, Ulica grada Vukovara 41, 10000 Zagreb</item>
      <item>Financijska agencija, Ulica grada Vukovara 70, 10000 Zagreb</item>
      <item>SAMOBORKA SPLIT d.o.o. za proizvodnju građevinskog materijala, Prisike 19, 21203 Gornji Muć</item>
      <item>METKOVIĆ, d.o.o. za vodoopskrbu i odvodnju otpadnih voda, Mostarska 10, 20350 Metković</item>
      <item>CESTOGRADNJA, društvo s ograničenom odgovornošću za građevinarstvo, Papandopulova 21, 21000 Split</item>
      <item>POMAK projektiranje, proizvodnja, marketing i trgovina u automatizaciji i kompjuterizaciji d.o.o., Tolstojeva 32, 21000 Split</item>
      <item>POMAK CONTROL d.o.o. za proizvodnju, projektiranje i građenje, Stinice 22, 21000 Split</item>
      <item>VODOVOD DUBROVNIK d.o.o. za vodoopskrbu i komunalnu hidrotehniku, Vladimira Nazora 19, 20000 Dubrovnik</item>
      <item>INA-INDUSTRIJA NAFTE, d.d., Avenija V. Holjevca 10, 10000 Zagreb</item>
      <item>CROATIA BANKA, dioničko društvo, Roberta Frangeša Mihanovića 9, 10000 Zagreb</item>
      <item>LORENČIĆ-CROATIA d.o.o.za prodaju građevinskih strojeva i servis, Buzin, Bani 96, 10000 Zagreb</item>
      <item>ALLIANZ ZAGREB dioničko društvo za osiguranje, Heinzelova 70, 10000 Zagreb</item>
      <item>PODOVI OPAČAK d.o.o. za proizvodnju i usluge, Trondheimska 4/D, 21000 Split</item>
      <item>DUBAC d.o.o. za proizvodnju, trgovinu i građenje, Vukovarska 17, 20000 Dubrovnik</item>
      <item>DUNAV-DRAVA CEMENT d.o.o. za trgovinu i obavljanje trgovačkog posredovanja, Ivana Lučića 2A, 10000 Zagreb</item>
      <item>UNIVERZALNI DOM d.o.o. za trgovinu i usluge u stečaju, Dr. Franje Tuđmana 26, 23210 Biograd Na Moru</item>
      <item>EUROHERC osiguranje - dioničko društvo za osiguranje imovine i osoba i druge poslove osiguranja, Ulica grada Vukovara 282, 10000 Zagreb</item>
      <item>Tanja Matković, Bukovačka Cesta 343c, 10000 Zagreb</item>
      <item>ERSTE&amp;STEIERMÄRKISCHE BANKA dioničko društvo, Jadranski Trg 3/a, 51000 Rijeka</item>
      <item>MEĐIMURJE GRADITELJSTVO društvo s ograničenom odgovornošću za graditeljstvo i usluge, Zagrebačka 42/a, 40000 Čakovec</item>
      <item>EOS MATRIX d.o.o. za poslovne usluge, Horvatova 82, 10000 Zagreb</item>
      <item>ERSTE FACTORING društvo s ograničenom odgovornošću za factoring, Ivana Lučića 2a, 10000 Zagreb</item>
      <item>SPP društvo s ograničenom odgovornošću za geotehniku, rudarstvo, građenje, zaštitu okoliša, hidrogeološke radove i uslug, Trstenjakova 3, 42000 Varaždin</item>
      <item>CROATIA osiguranje d.d., Vatroslava Jagića 33, 10000 Zagreb</item>
      <item>HIDROKONZALT PROJEKTIRANJE d.o.o. za savjetovanje i projektiranje, Kralja Zvonimira 60, 21210 Solin</item>
      <item>RURSUS društvo s ograničenom odgovornošću za građevinarstvo i trgovinu, Dr. Ante Starčevića 29, 20000 Dubrovnik</item>
      <item>IND - EKO industrijska ekologija i zaštita okoliša, d. o. o., Korzo 40/2, 51000 Rijeka</item>
      <item>RH, Ministarstvo financija, porezna uprava, područni ured Dalmacija</item>
      <item>Hrvatska radiotelevizija, Prisavlje 3, 10000 Zagreb</item>
      <item>OCINJE-MARKET d.o.o. za građenje, trgovinu, poljoprivredu i usluge, Od Izvora 2, 20236 Nova Mokošica</item>
      <item>ACO Građevinski elementi društvo s ograničenom odgovornošću za proizvodnju i prodaju građevinskih elemenata, Radnička cesta 177, 10000 Zagreb</item>
      <item>KNAUF društvo s ograničenom odgovornošću, tvornica gipsa i gipsanih proizvoda, Uzdolje polje 91, 22300 Uzdolje</item>
      <item>EMES, Društvo s ograničenom odgovornošću za porizvodnju, trgovinu i zastupanje, Zvonimira Rogoza 18, 10000 Zagreb</item>
      <item>ZAGREBAČKA BANKA DIONIČKO DRUŠTVO, Trg bana Josipa Jelačića 10, 10000 Zagreb</item>
      <item>Proizvodnja građevinskog materijala RAGUSA d.d., Vukovarska 17, 20000 Dubrovnik</item>
      <item>ŽDO DUBROVNIK</item>
    </izvorni_sadrzaj>
    <derivirana_varijabla naziv="DomainObject.Predmet.OstaliListFormatedWithAdress_1">
      <item>Petra Šprlje, Ulica Neretvanskih Gusara 192, 20350 Metković</item>
      <item>Leon Šprlje, Ante Starčevića 27, 20350 Metković</item>
      <item>odvj. Slaven Šoša</item>
      <item>HEP ELEKTRA d.o.o. za opskrbu električnom energijom, Ulica grada Vukovara 37, 10000 Zagreb</item>
      <item>ILIRIC-DSW, društvo s ograničenom odgovornošću za trgovinu, Put Petrića 45/d, 23000 Zadar</item>
      <item>BRODOMETALURGIJA d.o.o. za proizvodnju i trgovinu, Solinska 58, 21000 Split</item>
      <item>ZAGREBAČKI HOLDING, društvo s ograničenom odgovornošću za javni prijevoz, opskrbu vodom, održavanje čistoće, putnička a, Ulica grada Vukovara 41, 10000 Zagreb</item>
      <item>Financijska agencija, Ulica grada Vukovara 70, 10000 Zagreb</item>
      <item>SAMOBORKA SPLIT d.o.o. za proizvodnju građevinskog materijala, Prisike 19, 21203 Gornji Muć</item>
      <item>METKOVIĆ, d.o.o. za vodoopskrbu i odvodnju otpadnih voda, Mostarska 10, 20350 Metković</item>
      <item>CESTOGRADNJA, društvo s ograničenom odgovornošću za građevinarstvo, Papandopulova 21, 21000 Split</item>
      <item>POMAK projektiranje, proizvodnja, marketing i trgovina u automatizaciji i kompjuterizaciji d.o.o., Tolstojeva 32, 21000 Split</item>
      <item>POMAK CONTROL d.o.o. za proizvodnju, projektiranje i građenje, Stinice 22, 21000 Split</item>
      <item>VODOVOD DUBROVNIK d.o.o. za vodoopskrbu i komunalnu hidrotehniku, Vladimira Nazora 19, 20000 Dubrovnik</item>
      <item>INA-INDUSTRIJA NAFTE, d.d., Avenija V. Holjevca 10, 10000 Zagreb</item>
      <item>CROATIA BANKA, dioničko društvo, Roberta Frangeša Mihanovića 9, 10000 Zagreb</item>
      <item>LORENČIĆ-CROATIA d.o.o.za prodaju građevinskih strojeva i servis, Buzin, Bani 96, 10000 Zagreb</item>
      <item>ALLIANZ ZAGREB dioničko društvo za osiguranje, Heinzelova 70, 10000 Zagreb</item>
      <item>PODOVI OPAČAK d.o.o. za proizvodnju i usluge, Trondheimska 4/D, 21000 Split</item>
      <item>DUBAC d.o.o. za proizvodnju, trgovinu i građenje, Vukovarska 17, 20000 Dubrovnik</item>
      <item>DUNAV-DRAVA CEMENT d.o.o. za trgovinu i obavljanje trgovačkog posredovanja, Ivana Lučića 2A, 10000 Zagreb</item>
      <item>UNIVERZALNI DOM d.o.o. za trgovinu i usluge u stečaju, Dr. Franje Tuđmana 26, 23210 Biograd Na Moru</item>
      <item>EUROHERC osiguranje - dioničko društvo za osiguranje imovine i osoba i druge poslove osiguranja, Ulica grada Vukovara 282, 10000 Zagreb</item>
      <item>Tanja Matković, Bukovačka Cesta 343c, 10000 Zagreb</item>
      <item>ERSTE&amp;STEIERMÄRKISCHE BANKA dioničko društvo, Jadranski Trg 3/a, 51000 Rijeka</item>
      <item>MEĐIMURJE GRADITELJSTVO društvo s ograničenom odgovornošću za graditeljstvo i usluge, Zagrebačka 42/a, 40000 Čakovec</item>
      <item>EOS MATRIX d.o.o. za poslovne usluge, Horvatova 82, 10000 Zagreb</item>
      <item>ERSTE FACTORING društvo s ograničenom odgovornošću za factoring, Ivana Lučića 2a, 10000 Zagreb</item>
      <item>SPP društvo s ograničenom odgovornošću za geotehniku, rudarstvo, građenje, zaštitu okoliša, hidrogeološke radove i uslug, Trstenjakova 3, 42000 Varaždin</item>
      <item>CROATIA osiguranje d.d., Vatroslava Jagića 33, 10000 Zagreb</item>
      <item>HIDROKONZALT PROJEKTIRANJE d.o.o. za savjetovanje i projektiranje, Kralja Zvonimira 60, 21210 Solin</item>
      <item>RURSUS društvo s ograničenom odgovornošću za građevinarstvo i trgovinu, Dr. Ante Starčevića 29, 20000 Dubrovnik</item>
      <item>IND - EKO industrijska ekologija i zaštita okoliša, d. o. o., Korzo 40/2, 51000 Rijeka</item>
      <item>RH, Ministarstvo financija, porezna uprava, područni ured Dalmacija</item>
      <item>Hrvatska radiotelevizija, Prisavlje 3, 10000 Zagreb</item>
      <item>OCINJE-MARKET d.o.o. za građenje, trgovinu, poljoprivredu i usluge, Od Izvora 2, 20236 Nova Mokošica</item>
      <item>ACO Građevinski elementi društvo s ograničenom odgovornošću za proizvodnju i prodaju građevinskih elemenata, Radnička cesta 177, 10000 Zagreb</item>
      <item>KNAUF društvo s ograničenom odgovornošću, tvornica gipsa i gipsanih proizvoda, Uzdolje polje 91, 22300 Uzdolje</item>
      <item>EMES, Društvo s ograničenom odgovornošću za porizvodnju, trgovinu i zastupanje, Zvonimira Rogoza 18, 10000 Zagreb</item>
      <item>ZAGREBAČKA BANKA DIONIČKO DRUŠTVO, Trg bana Josipa Jelačića 10, 10000 Zagreb</item>
      <item>Proizvodnja građevinskog materijala RAGUSA d.d., Vukovarska 17, 20000 Dubrovnik</item>
      <item>ŽDO DUBROVNIK</item>
    </derivirana_varijabla>
  </DomainObject.Predmet.OstaliListFormatedWithAdress>
  <DomainObject.Predmet.OstaliListFormatedWithAdressOIB>
    <izvorni_sadrzaj>
      <item>Petra Šprlje, OIB 77399385092, Ulica Neretvanskih Gusara 192, 20350 Metković</item>
      <item>Leon Šprlje, OIB 59704510750, Ante Starčevića 27, 20350 Metković</item>
      <item>odvj. Slaven Šoša</item>
      <item>HEP ELEKTRA d.o.o. za opskrbu električnom energijom, OIB 43965974818, Ulica grada Vukovara 37, 10000 Zagreb</item>
      <item>ILIRIC-DSW, društvo s ograničenom odgovornošću za trgovinu, OIB 47725377076, Put Petrića 45/d, 23000 Zadar</item>
      <item>BRODOMETALURGIJA d.o.o. za proizvodnju i trgovinu, OIB 31353718090, Solinska 58, 21000 Split</item>
      <item>ZAGREBAČKI HOLDING, društvo s ograničenom odgovornošću za javni prijevoz, opskrbu vodom, održavanje čistoće, putnička a, OIB 85584865987, Ulica grada Vukovara 41, 10000 Zagreb</item>
      <item>Financijska agencija, OIB 85821130368, Ulica grada Vukovara 70, 10000 Zagreb</item>
      <item>SAMOBORKA SPLIT d.o.o. za proizvodnju građevinskog materijala, OIB 14978110804, Prisike 19, 21203 Gornji Muć</item>
      <item>METKOVIĆ, d.o.o. za vodoopskrbu i odvodnju otpadnih voda, OIB 98244558721, Mostarska 10, 20350 Metković</item>
      <item>CESTOGRADNJA, društvo s ograničenom odgovornošću za građevinarstvo, OIB 81547946556, Papandopulova 21, 21000 Split</item>
      <item>POMAK projektiranje, proizvodnja, marketing i trgovina u automatizaciji i kompjuterizaciji d.o.o., OIB 74508065785, Tolstojeva 32, 21000 Split</item>
      <item>POMAK CONTROL d.o.o. za proizvodnju, projektiranje i građenje, OIB 39069689788, Stinice 22, 21000 Split</item>
      <item>VODOVOD DUBROVNIK d.o.o. za vodoopskrbu i komunalnu hidrotehniku, OIB 00862047577, Vladimira Nazora 19, 20000 Dubrovnik</item>
      <item>INA-INDUSTRIJA NAFTE, d.d., OIB 27759560625, Avenija V. Holjevca 10, 10000 Zagreb</item>
      <item>CROATIA BANKA, dioničko društvo, OIB 32247795989, Roberta Frangeša Mihanovića 9, 10000 Zagreb</item>
      <item>LORENČIĆ-CROATIA d.o.o.za prodaju građevinskih strojeva i servis, OIB 97308715020, Buzin, Bani 96, 10000 Zagreb</item>
      <item>ALLIANZ ZAGREB dioničko društvo za osiguranje, OIB 23759810849, Heinzelova 70, 10000 Zagreb</item>
      <item>PODOVI OPAČAK d.o.o. za proizvodnju i usluge, OIB 72656809791, Trondheimska 4/D, 21000 Split</item>
      <item>DUBAC d.o.o. za proizvodnju, trgovinu i građenje, OIB 01376541497, Vukovarska 17, 20000 Dubrovnik</item>
      <item>DUNAV-DRAVA CEMENT d.o.o. za trgovinu i obavljanje trgovačkog posredovanja, OIB 18917330107, Ivana Lučića 2A, 10000 Zagreb</item>
      <item>UNIVERZALNI DOM d.o.o. za trgovinu i usluge u stečaju, OIB 71903590363, Dr. Franje Tuđmana 26, 23210 Biograd Na Moru</item>
      <item>EUROHERC osiguranje - dioničko društvo za osiguranje imovine i osoba i druge poslove osiguranja, OIB 22694857747, Ulica grada Vukovara 282, 10000 Zagreb</item>
      <item>Tanja Matković, OIB 34250253581, Bukovačka Cesta 343c, 10000 Zagreb</item>
      <item>ERSTE&amp;STEIERMÄRKISCHE BANKA dioničko društvo, OIB 23057039320, Jadranski Trg 3/a, 51000 Rijeka</item>
      <item>MEĐIMURJE GRADITELJSTVO društvo s ograničenom odgovornošću za graditeljstvo i usluge, OIB 15921860232, Zagrebačka 42/a, 40000 Čakovec</item>
      <item>EOS MATRIX d.o.o. za poslovne usluge, OIB 76674680107, Horvatova 82, 10000 Zagreb</item>
      <item>ERSTE FACTORING društvo s ograničenom odgovornošću za factoring, OIB 10194059689, Ivana Lučića 2a, 10000 Zagreb</item>
      <item>SPP društvo s ograničenom odgovornošću za geotehniku, rudarstvo, građenje, zaštitu okoliša, hidrogeološke radove i uslug, OIB 17497489416, Trstenjakova 3, 42000 Varaždin</item>
      <item>CROATIA osiguranje d.d., OIB 26187994862, Vatroslava Jagića 33, 10000 Zagreb</item>
      <item>HIDROKONZALT PROJEKTIRANJE d.o.o. za savjetovanje i projektiranje, OIB 32472397445, Kralja Zvonimira 60, 21210 Solin</item>
      <item>RURSUS društvo s ograničenom odgovornošću za građevinarstvo i trgovinu, OIB 08542111758, Dr. Ante Starčevića 29, 20000 Dubrovnik</item>
      <item>IND - EKO industrijska ekologija i zaštita okoliša, d. o. o., OIB 60067885527, Korzo 40/2, 51000 Rijeka</item>
      <item>RH, Ministarstvo financija, porezna uprava, područni ured Dalmacija, OIB 18683136487</item>
      <item>Hrvatska radiotelevizija, OIB 68419124305, Prisavlje 3, 10000 Zagreb</item>
      <item>OCINJE-MARKET d.o.o. za građenje, trgovinu, poljoprivredu i usluge, OIB 81175245130, Od Izvora 2, 20236 Nova Mokošica</item>
      <item>ACO Građevinski elementi društvo s ograničenom odgovornošću za proizvodnju i prodaju građevinskih elemenata, OIB 25074288719, Radnička cesta 177, 10000 Zagreb</item>
      <item>KNAUF društvo s ograničenom odgovornošću, tvornica gipsa i gipsanih proizvoda, OIB 46419854204, Uzdolje polje 91, 22300 Uzdolje</item>
      <item>EMES, Društvo s ograničenom odgovornošću za porizvodnju, trgovinu i zastupanje, OIB 62255115426, Zvonimira Rogoza 18, 10000 Zagreb</item>
      <item>ZAGREBAČKA BANKA DIONIČKO DRUŠTVO, OIB 92963223473, Trg bana Josipa Jelačića 10, 10000 Zagreb</item>
      <item>Proizvodnja građevinskog materijala RAGUSA d.d., OIB 68907889567, Vukovarska 17, 20000 Dubrovnik</item>
      <item>ŽDO DUBROVNIK</item>
    </izvorni_sadrzaj>
    <derivirana_varijabla naziv="DomainObject.Predmet.OstaliListFormatedWithAdressOIB_1">
      <item>Petra Šprlje, OIB 77399385092, Ulica Neretvanskih Gusara 192, 20350 Metković</item>
      <item>Leon Šprlje, OIB 59704510750, Ante Starčevića 27, 20350 Metković</item>
      <item>odvj. Slaven Šoša</item>
      <item>HEP ELEKTRA d.o.o. za opskrbu električnom energijom, OIB 43965974818, Ulica grada Vukovara 37, 10000 Zagreb</item>
      <item>ILIRIC-DSW, društvo s ograničenom odgovornošću za trgovinu, OIB 47725377076, Put Petrića 45/d, 23000 Zadar</item>
      <item>BRODOMETALURGIJA d.o.o. za proizvodnju i trgovinu, OIB 31353718090, Solinska 58, 21000 Split</item>
      <item>ZAGREBAČKI HOLDING, društvo s ograničenom odgovornošću za javni prijevoz, opskrbu vodom, održavanje čistoće, putnička a, OIB 85584865987, Ulica grada Vukovara 41, 10000 Zagreb</item>
      <item>Financijska agencija, OIB 85821130368, Ulica grada Vukovara 70, 10000 Zagreb</item>
      <item>SAMOBORKA SPLIT d.o.o. za proizvodnju građevinskog materijala, OIB 14978110804, Prisike 19, 21203 Gornji Muć</item>
      <item>METKOVIĆ, d.o.o. za vodoopskrbu i odvodnju otpadnih voda, OIB 98244558721, Mostarska 10, 20350 Metković</item>
      <item>CESTOGRADNJA, društvo s ograničenom odgovornošću za građevinarstvo, OIB 81547946556, Papandopulova 21, 21000 Split</item>
      <item>POMAK projektiranje, proizvodnja, marketing i trgovina u automatizaciji i kompjuterizaciji d.o.o., OIB 74508065785, Tolstojeva 32, 21000 Split</item>
      <item>POMAK CONTROL d.o.o. za proizvodnju, projektiranje i građenje, OIB 39069689788, Stinice 22, 21000 Split</item>
      <item>VODOVOD DUBROVNIK d.o.o. za vodoopskrbu i komunalnu hidrotehniku, OIB 00862047577, Vladimira Nazora 19, 20000 Dubrovnik</item>
      <item>INA-INDUSTRIJA NAFTE, d.d., OIB 27759560625, Avenija V. Holjevca 10, 10000 Zagreb</item>
      <item>CROATIA BANKA, dioničko društvo, OIB 32247795989, Roberta Frangeša Mihanovića 9, 10000 Zagreb</item>
      <item>LORENČIĆ-CROATIA d.o.o.za prodaju građevinskih strojeva i servis, OIB 97308715020, Buzin, Bani 96, 10000 Zagreb</item>
      <item>ALLIANZ ZAGREB dioničko društvo za osiguranje, OIB 23759810849, Heinzelova 70, 10000 Zagreb</item>
      <item>PODOVI OPAČAK d.o.o. za proizvodnju i usluge, OIB 72656809791, Trondheimska 4/D, 21000 Split</item>
      <item>DUBAC d.o.o. za proizvodnju, trgovinu i građenje, OIB 01376541497, Vukovarska 17, 20000 Dubrovnik</item>
      <item>DUNAV-DRAVA CEMENT d.o.o. za trgovinu i obavljanje trgovačkog posredovanja, OIB 18917330107, Ivana Lučića 2A, 10000 Zagreb</item>
      <item>UNIVERZALNI DOM d.o.o. za trgovinu i usluge u stečaju, OIB 71903590363, Dr. Franje Tuđmana 26, 23210 Biograd Na Moru</item>
      <item>EUROHERC osiguranje - dioničko društvo za osiguranje imovine i osoba i druge poslove osiguranja, OIB 22694857747, Ulica grada Vukovara 282, 10000 Zagreb</item>
      <item>Tanja Matković, OIB 34250253581, Bukovačka Cesta 343c, 10000 Zagreb</item>
      <item>ERSTE&amp;STEIERMÄRKISCHE BANKA dioničko društvo, OIB 23057039320, Jadranski Trg 3/a, 51000 Rijeka</item>
      <item>MEĐIMURJE GRADITELJSTVO društvo s ograničenom odgovornošću za graditeljstvo i usluge, OIB 15921860232, Zagrebačka 42/a, 40000 Čakovec</item>
      <item>EOS MATRIX d.o.o. za poslovne usluge, OIB 76674680107, Horvatova 82, 10000 Zagreb</item>
      <item>ERSTE FACTORING društvo s ograničenom odgovornošću za factoring, OIB 10194059689, Ivana Lučića 2a, 10000 Zagreb</item>
      <item>SPP društvo s ograničenom odgovornošću za geotehniku, rudarstvo, građenje, zaštitu okoliša, hidrogeološke radove i uslug, OIB 17497489416, Trstenjakova 3, 42000 Varaždin</item>
      <item>CROATIA osiguranje d.d., OIB 26187994862, Vatroslava Jagića 33, 10000 Zagreb</item>
      <item>HIDROKONZALT PROJEKTIRANJE d.o.o. za savjetovanje i projektiranje, OIB 32472397445, Kralja Zvonimira 60, 21210 Solin</item>
      <item>RURSUS društvo s ograničenom odgovornošću za građevinarstvo i trgovinu, OIB 08542111758, Dr. Ante Starčevića 29, 20000 Dubrovnik</item>
      <item>IND - EKO industrijska ekologija i zaštita okoliša, d. o. o., OIB 60067885527, Korzo 40/2, 51000 Rijeka</item>
      <item>RH, Ministarstvo financija, porezna uprava, područni ured Dalmacija, OIB 18683136487</item>
      <item>Hrvatska radiotelevizija, OIB 68419124305, Prisavlje 3, 10000 Zagreb</item>
      <item>OCINJE-MARKET d.o.o. za građenje, trgovinu, poljoprivredu i usluge, OIB 81175245130, Od Izvora 2, 20236 Nova Mokošica</item>
      <item>ACO Građevinski elementi društvo s ograničenom odgovornošću za proizvodnju i prodaju građevinskih elemenata, OIB 25074288719, Radnička cesta 177, 10000 Zagreb</item>
      <item>KNAUF društvo s ograničenom odgovornošću, tvornica gipsa i gipsanih proizvoda, OIB 46419854204, Uzdolje polje 91, 22300 Uzdolje</item>
      <item>EMES, Društvo s ograničenom odgovornošću za porizvodnju, trgovinu i zastupanje, OIB 62255115426, Zvonimira Rogoza 18, 10000 Zagreb</item>
      <item>ZAGREBAČKA BANKA DIONIČKO DRUŠTVO, OIB 92963223473, Trg bana Josipa Jelačića 10, 10000 Zagreb</item>
      <item>Proizvodnja građevinskog materijala RAGUSA d.d., OIB 68907889567, Vukovarska 17, 20000 Dubrovnik</item>
      <item>ŽDO DUBROVNIK</item>
    </derivirana_varijabla>
  </DomainObject.Predmet.OstaliListFormatedWithAdressOIB>
  <DomainObject.Predmet.OstaliListNazivFormated>
    <izvorni_sadrzaj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  <item>ŽDO DUBROVNIK</item>
    </izvorni_sadrzaj>
    <derivirana_varijabla naziv="DomainObject.Predmet.OstaliListNazivFormated_1"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  <item>ŽDO DUBROVNIK</item>
    </derivirana_varijabla>
  </DomainObject.Predmet.OstaliListNazivFormated>
  <DomainObject.Predmet.OstaliListNazivFormatedOIB>
    <izvorni_sadrzaj>
      <item>Petra Šprlje, OIB 77399385092</item>
      <item>Leon Šprlje, OIB 59704510750</item>
      <item>odvj. Slaven Šoša</item>
      <item>HEP ELEKTRA d.o.o. za opskrbu električnom energijom, OIB 43965974818</item>
      <item>ILIRIC-DSW, društvo s ograničenom odgovornošću za trgovinu, OIB 47725377076</item>
      <item>BRODOMETALURGIJA d.o.o. za proizvodnju i trgovinu, OIB 31353718090</item>
      <item>ZAGREBAČKI HOLDING, društvo s ograničenom odgovornošću za javni prijevoz, opskrbu vodom, održavanje čistoće, putnička a, OIB 85584865987</item>
      <item>Financijska agencija, OIB 85821130368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POMAK projektiranje, proizvodnja, marketing i trgovina u automatizaciji i kompjuterizaciji d.o.o., OIB 74508065785</item>
      <item>POMAK CONTROL d.o.o. za proizvodnju, projektiranje i građenje, OIB 39069689788</item>
      <item>VODOVOD DUBROVNIK d.o.o. za vodoopskrbu i komunalnu hidrotehniku, OIB 00862047577</item>
      <item>INA-INDUSTRIJA NAFTE, d.d., OIB 27759560625</item>
      <item>CROATIA BANKA, dioničko društvo, OIB 32247795989</item>
      <item>LORENČIĆ-CROATIA d.o.o.za prodaju građevinskih strojeva i servis, OIB 97308715020</item>
      <item>ALLIANZ ZAGREB dioničko društvo za osiguranje, OIB 23759810849</item>
      <item>PODOVI OPAČAK d.o.o. za proizvodnju i usluge, OIB 72656809791</item>
      <item>DUBAC d.o.o. za proizvodnju, trgovinu i građenje, OIB 01376541497</item>
      <item>DUNAV-DRAVA CEMENT d.o.o. za trgovinu i obavljanje trgovačkog posredovanja, OIB 18917330107</item>
      <item>UNIVERZALNI DOM d.o.o. za trgovinu i usluge u stečaju, OIB 71903590363</item>
      <item>EUROHERC osiguranje - dioničko društvo za osiguranje imovine i osoba i druge poslove osiguranja, OIB 22694857747</item>
      <item>Tanja Matković, OIB 34250253581</item>
      <item>ERSTE&amp;STEIERMÄRKISCHE BANKA dioničko društvo, OIB 23057039320</item>
      <item>MEĐIMURJE GRADITELJSTVO društvo s ograničenom odgovornošću za graditeljstvo i usluge, OIB 15921860232</item>
      <item>EOS MATRIX d.o.o. za poslovne usluge, OIB 76674680107</item>
      <item>ERSTE FACTORING društvo s ograničenom odgovornošću za factoring, OIB 10194059689</item>
      <item>SPP društvo s ograničenom odgovornošću za geotehniku, rudarstvo, građenje, zaštitu okoliša, hidrogeološke radove i uslug, OIB 17497489416</item>
      <item>CROATIA osiguranje d.d., OIB 26187994862</item>
      <item>HIDROKONZALT PROJEKTIRANJE d.o.o. za savjetovanje i projektiranje, OIB 32472397445</item>
      <item>RURSUS društvo s ograničenom odgovornošću za građevinarstvo i trgovinu, OIB 08542111758</item>
      <item>IND - EKO industrijska ekologija i zaštita okoliša, d. o. o., OIB 60067885527</item>
      <item>RH, Ministarstvo financija, porezna uprava, područni ured Dalmacija, OIB 18683136487</item>
      <item>Hrvatska radiotelevizija, OIB 68419124305</item>
      <item>OCINJE-MARKET d.o.o. za građenje, trgovinu, poljoprivredu i usluge, OIB 81175245130</item>
      <item>ACO Građevinski elementi društvo s ograničenom odgovornošću za proizvodnju i prodaju građevinskih elemenata, OIB 25074288719</item>
      <item>KNAUF društvo s ograničenom odgovornošću, tvornica gipsa i gipsanih proizvoda, OIB 46419854204</item>
      <item>EMES, Društvo s ograničenom odgovornošću za porizvodnju, trgovinu i zastupanje, OIB 62255115426</item>
      <item>ZAGREBAČKA BANKA DIONIČKO DRUŠTVO, OIB 92963223473</item>
      <item>Proizvodnja građevinskog materijala RAGUSA d.d., OIB 68907889567</item>
      <item>ŽDO DUBROVNIK</item>
    </izvorni_sadrzaj>
    <derivirana_varijabla naziv="DomainObject.Predmet.OstaliListNazivFormatedOIB_1">
      <item>Petra Šprlje, OIB 77399385092</item>
      <item>Leon Šprlje, OIB 59704510750</item>
      <item>odvj. Slaven Šoša</item>
      <item>HEP ELEKTRA d.o.o. za opskrbu električnom energijom, OIB 43965974818</item>
      <item>ILIRIC-DSW, društvo s ograničenom odgovornošću za trgovinu, OIB 47725377076</item>
      <item>BRODOMETALURGIJA d.o.o. za proizvodnju i trgovinu, OIB 31353718090</item>
      <item>ZAGREBAČKI HOLDING, društvo s ograničenom odgovornošću za javni prijevoz, opskrbu vodom, održavanje čistoće, putnička a, OIB 85584865987</item>
      <item>Financijska agencija, OIB 85821130368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POMAK projektiranje, proizvodnja, marketing i trgovina u automatizaciji i kompjuterizaciji d.o.o., OIB 74508065785</item>
      <item>POMAK CONTROL d.o.o. za proizvodnju, projektiranje i građenje, OIB 39069689788</item>
      <item>VODOVOD DUBROVNIK d.o.o. za vodoopskrbu i komunalnu hidrotehniku, OIB 00862047577</item>
      <item>INA-INDUSTRIJA NAFTE, d.d., OIB 27759560625</item>
      <item>CROATIA BANKA, dioničko društvo, OIB 32247795989</item>
      <item>LORENČIĆ-CROATIA d.o.o.za prodaju građevinskih strojeva i servis, OIB 97308715020</item>
      <item>ALLIANZ ZAGREB dioničko društvo za osiguranje, OIB 23759810849</item>
      <item>PODOVI OPAČAK d.o.o. za proizvodnju i usluge, OIB 72656809791</item>
      <item>DUBAC d.o.o. za proizvodnju, trgovinu i građenje, OIB 01376541497</item>
      <item>DUNAV-DRAVA CEMENT d.o.o. za trgovinu i obavljanje trgovačkog posredovanja, OIB 18917330107</item>
      <item>UNIVERZALNI DOM d.o.o. za trgovinu i usluge u stečaju, OIB 71903590363</item>
      <item>EUROHERC osiguranje - dioničko društvo za osiguranje imovine i osoba i druge poslove osiguranja, OIB 22694857747</item>
      <item>Tanja Matković, OIB 34250253581</item>
      <item>ERSTE&amp;STEIERMÄRKISCHE BANKA dioničko društvo, OIB 23057039320</item>
      <item>MEĐIMURJE GRADITELJSTVO društvo s ograničenom odgovornošću za graditeljstvo i usluge, OIB 15921860232</item>
      <item>EOS MATRIX d.o.o. za poslovne usluge, OIB 76674680107</item>
      <item>ERSTE FACTORING društvo s ograničenom odgovornošću za factoring, OIB 10194059689</item>
      <item>SPP društvo s ograničenom odgovornošću za geotehniku, rudarstvo, građenje, zaštitu okoliša, hidrogeološke radove i uslug, OIB 17497489416</item>
      <item>CROATIA osiguranje d.d., OIB 26187994862</item>
      <item>HIDROKONZALT PROJEKTIRANJE d.o.o. za savjetovanje i projektiranje, OIB 32472397445</item>
      <item>RURSUS društvo s ograničenom odgovornošću za građevinarstvo i trgovinu, OIB 08542111758</item>
      <item>IND - EKO industrijska ekologija i zaštita okoliša, d. o. o., OIB 60067885527</item>
      <item>RH, Ministarstvo financija, porezna uprava, područni ured Dalmacija, OIB 18683136487</item>
      <item>Hrvatska radiotelevizija, OIB 68419124305</item>
      <item>OCINJE-MARKET d.o.o. za građenje, trgovinu, poljoprivredu i usluge, OIB 81175245130</item>
      <item>ACO Građevinski elementi društvo s ograničenom odgovornošću za proizvodnju i prodaju građevinskih elemenata, OIB 25074288719</item>
      <item>KNAUF društvo s ograničenom odgovornošću, tvornica gipsa i gipsanih proizvoda, OIB 46419854204</item>
      <item>EMES, Društvo s ograničenom odgovornošću za porizvodnju, trgovinu i zastupanje, OIB 62255115426</item>
      <item>ZAGREBAČKA BANKA DIONIČKO DRUŠTVO, OIB 92963223473</item>
      <item>Proizvodnja građevinskog materijala RAGUSA d.d., OIB 68907889567</item>
      <item>ŽDO DUBROVNIK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IPSUM d.o.o. za građevinarstvo i trgovinu u stečaju</izvorni_sadrzaj>
    <derivirana_varijabla naziv="DomainObject.Predmet.ProtustrankaIDrugi_1">IPSUM d.o.o. za građevinarstvo i trgovinu u stečaju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IPSUM d.o.o. za građevinarstvo i trgovinu u stečaju, OIB 26472901970, Dr. Ante Starčevića 29, 20000 Dubrovnik</izvorni_sadrzaj>
    <derivirana_varijabla naziv="DomainObject.Predmet.ProtustrankaIDrugiAdressOIB_1">IPSUM d.o.o. za građevinarstvo i trgovinu u stečaju, OIB 26472901970,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IPSUM d.o.o. za građevinarstvo i trgovinu u stečaju</item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  <item>HIDROKONZALT PROJEKTIRANJE d.o.o. za savjetovanje i projektiranje</item>
      <item>OCINJE-MARKET d.o.o. za građenje, trgovinu, poljoprivredu i usluge</item>
      <item>EMES, Društvo s ograničenom odgovornošću za porizvodnju, trgovinu i zastupanje</item>
      <item>UNIVERZALNI DOM d.o.o. za trgovinu i usluge u stečaju</item>
      <item>ŽDO DUBROVNIK</item>
    </izvorni_sadrzaj>
    <derivirana_varijabla naziv="DomainObject.Predmet.SudioniciListNaziv_1">
      <item>FINA, RC Split, Podružnica Dubrovnik</item>
      <item>IPSUM d.o.o. za građevinarstvo i trgovinu u stečaju</item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  <item>HIDROKONZALT PROJEKTIRANJE d.o.o. za savjetovanje i projektiranje</item>
      <item>OCINJE-MARKET d.o.o. za građenje, trgovinu, poljoprivredu i usluge</item>
      <item>EMES, Društvo s ograničenom odgovornošću za porizvodnju, trgovinu i zastupanje</item>
      <item>UNIVERZALNI DOM d.o.o. za trgovinu i usluge u stečaju</item>
      <item>ŽDO DUBROVNIK</item>
    </derivirana_varijabla>
  </DomainObject.Predmet.SudioniciListNaziv>
  <DomainObject.Predmet.SudioniciListAdressOIB>
    <izvorni_sadrzaj>
      <item>FINA, RC Split, Podružnica Dubrovnik, OIB 85821130368, Vukovarska 2,20000 Dubrovnik</item>
      <item>IPSUM d.o.o. za građevinarstvo i trgovinu u stečaju, OIB 26472901970, Dr. Ante Starčevića 29,20000 Dubrovnik</item>
      <item>Petra Šprlje, OIB 77399385092, Ulica Neretvanskih Gusara 192,20350 Metković</item>
      <item>Leon Šprlje, OIB 59704510750, Ante Starčevića 27,20350 Metković</item>
      <item>odvj. Slaven Šoša</item>
      <item>HEP ELEKTRA d.o.o. za opskrbu električnom energijom, OIB 43965974818, Ulica grada Vukovara 37,10000 Zagreb</item>
      <item>ILIRIC-DSW, društvo s ograničenom odgovornošću za trgovinu, OIB 47725377076, Put Petrića 45/d,23000 Zadar</item>
      <item>BRODOMETALURGIJA d.o.o. za proizvodnju i trgovinu, OIB 31353718090, Solinska 58,21000 Split</item>
      <item>ZAGREBAČKI HOLDING, društvo s ograničenom odgovornošću za javni prijevoz, opskrbu vodom, održavanje čistoće, putnička a, OIB 85584865987, Ulica grada Vukovara 41,10000 Zagreb</item>
      <item>Financijska agencija, OIB 85821130368, Ulica grada Vukovara 70,10000 Zagreb</item>
      <item>SAMOBORKA SPLIT d.o.o. za proizvodnju građevinskog materijala, OIB 14978110804, Prisike 19,21203 Gornji Muć</item>
      <item>METKOVIĆ, d.o.o. za vodoopskrbu i odvodnju otpadnih voda, OIB 98244558721, Mostarska 10,20350 Metković</item>
      <item>CESTOGRADNJA, društvo s ograničenom odgovornošću za građevinarstvo, OIB 81547946556, Papandopulova 21,21000 Split</item>
      <item>POMAK projektiranje, proizvodnja, marketing i trgovina u automatizaciji i kompjuterizaciji d.o.o., OIB 74508065785, Tolstojeva 32,21000 Split</item>
      <item>POMAK CONTROL d.o.o. za proizvodnju, projektiranje i građenje, OIB 39069689788, Stinice 22,21000 Split</item>
      <item>VODOVOD DUBROVNIK d.o.o. za vodoopskrbu i komunalnu hidrotehniku, OIB 00862047577, Vladimira Nazora 19,20000 Dubrovnik</item>
      <item>INA-INDUSTRIJA NAFTE, d.d., OIB 27759560625, Avenija V. Holjevca 10,10000 Zagreb</item>
      <item>CROATIA BANKA, dioničko društvo, OIB 32247795989, Roberta Frangeša Mihanovića 9,10000 Zagreb</item>
      <item>LORENČIĆ-CROATIA d.o.o.za prodaju građevinskih strojeva i servis, OIB 97308715020, Buzin, Bani 96,10000 Zagreb</item>
      <item>ALLIANZ ZAGREB dioničko društvo za osiguranje, OIB 23759810849, Heinzelova 70,10000 Zagreb</item>
      <item>PODOVI OPAČAK d.o.o. za proizvodnju i usluge, OIB 72656809791, Trondheimska 4/D,21000 Split</item>
      <item>DUBAC d.o.o. za proizvodnju, trgovinu i građenje, OIB 01376541497, Vukovarska 17,20000 Dubrovnik</item>
      <item>DUNAV-DRAVA CEMENT d.o.o. za trgovinu i obavljanje trgovačkog posredovanja, OIB 18917330107, Ivana Lučića 2A,10000 Zagreb</item>
      <item>UNIVERZALNI DOM d.o.o. za trgovinu i usluge u stečaju, OIB 71903590363, Dr. Franje Tuđmana 26,23210 Biograd Na Moru</item>
      <item>EUROHERC osiguranje - dioničko društvo za osiguranje imovine i osoba i druge poslove osiguranja, OIB 22694857747, Ulica grada Vukovara 282,10000 Zagreb</item>
      <item>Tanja Matković, OIB 34250253581, Bukovačka Cesta 343c,10000 Zagreb</item>
      <item>ERSTE&amp;STEIERMÄRKISCHE BANKA dioničko društvo, OIB 23057039320, Jadranski Trg 3/a,51000 Rijeka</item>
      <item>MEĐIMURJE GRADITELJSTVO društvo s ograničenom odgovornošću za graditeljstvo i usluge, OIB 15921860232, Zagrebačka 42/a,40000 Čakovec</item>
      <item>EOS MATRIX d.o.o. za poslovne usluge, OIB 76674680107, Horvatova 82,10000 Zagreb</item>
      <item>ERSTE FACTORING društvo s ograničenom odgovornošću za factoring, OIB 10194059689, Ivana Lučića 2a,10000 Zagreb</item>
      <item>SPP društvo s ograničenom odgovornošću za geotehniku, rudarstvo, građenje, zaštitu okoliša, hidrogeološke radove i uslug, OIB 17497489416, Trstenjakova 3,42000 Varaždin</item>
      <item>CROATIA osiguranje d.d., OIB 26187994862, Vatroslava Jagića 33,10000 Zagreb</item>
      <item>HIDROKONZALT PROJEKTIRANJE d.o.o. za savjetovanje i projektiranje, OIB 32472397445, Kralja Zvonimira 60,21210 Solin</item>
      <item>RURSUS društvo s ograničenom odgovornošću za građevinarstvo i trgovinu, OIB 08542111758, Dr. Ante Starčevića 29,20000 Dubrovnik</item>
      <item>IND - EKO industrijska ekologija i zaštita okoliša, d. o. o., OIB 60067885527, Korzo 40/2,51000 Rijeka</item>
      <item>RH, Ministarstvo financija, porezna uprava, područni ured Dalmacija, OIB 18683136487</item>
      <item>Hrvatska radiotelevizija, OIB 68419124305, Prisavlje 3,10000 Zagreb</item>
      <item>OCINJE-MARKET d.o.o. za građenje, trgovinu, poljoprivredu i usluge, OIB 81175245130, Od Izvora 2,20236 Nova Mokošica</item>
      <item>ACO Građevinski elementi društvo s ograničenom odgovornošću za proizvodnju i prodaju građevinskih elemenata, OIB 25074288719, Radnička cesta 177,10000 Zagreb</item>
      <item>KNAUF društvo s ograničenom odgovornošću, tvornica gipsa i gipsanih proizvoda, OIB 46419854204, Uzdolje polje 91,22300 Uzdolje</item>
      <item>EMES, Društvo s ograničenom odgovornošću za porizvodnju, trgovinu i zastupanje, OIB 62255115426, Zvonimira Rogoza 18,10000 Zagreb</item>
      <item>ZAGREBAČKA BANKA DIONIČKO DRUŠTVO, OIB 92963223473, Trg bana Josipa Jelačića 10,10000 Zagreb</item>
      <item>Proizvodnja građevinskog materijala RAGUSA d.d., OIB 68907889567, Vukovarska 17,20000 Dubrovnik</item>
      <item>BRODOMETALURGIJA d.o.o. za proizvodnju i trgovinu, OIB 31353718090, Solinska 58,21000 Split</item>
      <item>SAMOBORKA SPLIT d.o.o. za proizvodnju građevinskog materijala, OIB 14978110804, Prisike 19,21203 Gornji Muć</item>
      <item>METKOVIĆ, d.o.o. za vodoopskrbu i odvodnju otpadnih voda, OIB 98244558721, Mostarska 10,20350 Metković</item>
      <item>CESTOGRADNJA, društvo s ograničenom odgovornošću za građevinarstvo, OIB 81547946556, Papandopulova 21,21000 Split</item>
      <item>HIDROKONZALT PROJEKTIRANJE d.o.o. za savjetovanje i projektiranje, OIB 32472397445, Kralja Zvonimira 60,21210 Solin</item>
      <item>OCINJE-MARKET d.o.o. za građenje, trgovinu, poljoprivredu i usluge, OIB 81175245130, Od Izvora 2,20236 Nova Mokošica</item>
      <item>EMES, Društvo s ograničenom odgovornošću za porizvodnju, trgovinu i zastupanje, OIB 62255115426, Zvonimira Rogoza 18,10000 Zagreb</item>
      <item>UNIVERZALNI DOM d.o.o. za trgovinu i usluge u stečaju, OIB 71903590363, Dr. Franje Tuđmana 26,23210 Biograd Na Moru</item>
      <item>ŽDO DUBROVNIK</item>
    </izvorni_sadrzaj>
    <derivirana_varijabla naziv="DomainObject.Predmet.SudioniciListAdressOIB_1">
      <item>FINA, RC Split, Podružnica Dubrovnik, OIB 85821130368, Vukovarska 2,20000 Dubrovnik</item>
      <item>IPSUM d.o.o. za građevinarstvo i trgovinu u stečaju, OIB 26472901970, Dr. Ante Starčevića 29,20000 Dubrovnik</item>
      <item>Petra Šprlje, OIB 77399385092, Ulica Neretvanskih Gusara 192,20350 Metković</item>
      <item>Leon Šprlje, OIB 59704510750, Ante Starčevića 27,20350 Metković</item>
      <item>odvj. Slaven Šoša</item>
      <item>HEP ELEKTRA d.o.o. za opskrbu električnom energijom, OIB 43965974818, Ulica grada Vukovara 37,10000 Zagreb</item>
      <item>ILIRIC-DSW, društvo s ograničenom odgovornošću za trgovinu, OIB 47725377076, Put Petrića 45/d,23000 Zadar</item>
      <item>BRODOMETALURGIJA d.o.o. za proizvodnju i trgovinu, OIB 31353718090, Solinska 58,21000 Split</item>
      <item>ZAGREBAČKI HOLDING, društvo s ograničenom odgovornošću za javni prijevoz, opskrbu vodom, održavanje čistoće, putnička a, OIB 85584865987, Ulica grada Vukovara 41,10000 Zagreb</item>
      <item>Financijska agencija, OIB 85821130368, Ulica grada Vukovara 70,10000 Zagreb</item>
      <item>SAMOBORKA SPLIT d.o.o. za proizvodnju građevinskog materijala, OIB 14978110804, Prisike 19,21203 Gornji Muć</item>
      <item>METKOVIĆ, d.o.o. za vodoopskrbu i odvodnju otpadnih voda, OIB 98244558721, Mostarska 10,20350 Metković</item>
      <item>CESTOGRADNJA, društvo s ograničenom odgovornošću za građevinarstvo, OIB 81547946556, Papandopulova 21,21000 Split</item>
      <item>POMAK projektiranje, proizvodnja, marketing i trgovina u automatizaciji i kompjuterizaciji d.o.o., OIB 74508065785, Tolstojeva 32,21000 Split</item>
      <item>POMAK CONTROL d.o.o. za proizvodnju, projektiranje i građenje, OIB 39069689788, Stinice 22,21000 Split</item>
      <item>VODOVOD DUBROVNIK d.o.o. za vodoopskrbu i komunalnu hidrotehniku, OIB 00862047577, Vladimira Nazora 19,20000 Dubrovnik</item>
      <item>INA-INDUSTRIJA NAFTE, d.d., OIB 27759560625, Avenija V. Holjevca 10,10000 Zagreb</item>
      <item>CROATIA BANKA, dioničko društvo, OIB 32247795989, Roberta Frangeša Mihanovića 9,10000 Zagreb</item>
      <item>LORENČIĆ-CROATIA d.o.o.za prodaju građevinskih strojeva i servis, OIB 97308715020, Buzin, Bani 96,10000 Zagreb</item>
      <item>ALLIANZ ZAGREB dioničko društvo za osiguranje, OIB 23759810849, Heinzelova 70,10000 Zagreb</item>
      <item>PODOVI OPAČAK d.o.o. za proizvodnju i usluge, OIB 72656809791, Trondheimska 4/D,21000 Split</item>
      <item>DUBAC d.o.o. za proizvodnju, trgovinu i građenje, OIB 01376541497, Vukovarska 17,20000 Dubrovnik</item>
      <item>DUNAV-DRAVA CEMENT d.o.o. za trgovinu i obavljanje trgovačkog posredovanja, OIB 18917330107, Ivana Lučića 2A,10000 Zagreb</item>
      <item>UNIVERZALNI DOM d.o.o. za trgovinu i usluge u stečaju, OIB 71903590363, Dr. Franje Tuđmana 26,23210 Biograd Na Moru</item>
      <item>EUROHERC osiguranje - dioničko društvo za osiguranje imovine i osoba i druge poslove osiguranja, OIB 22694857747, Ulica grada Vukovara 282,10000 Zagreb</item>
      <item>Tanja Matković, OIB 34250253581, Bukovačka Cesta 343c,10000 Zagreb</item>
      <item>ERSTE&amp;STEIERMÄRKISCHE BANKA dioničko društvo, OIB 23057039320, Jadranski Trg 3/a,51000 Rijeka</item>
      <item>MEĐIMURJE GRADITELJSTVO društvo s ograničenom odgovornošću za graditeljstvo i usluge, OIB 15921860232, Zagrebačka 42/a,40000 Čakovec</item>
      <item>EOS MATRIX d.o.o. za poslovne usluge, OIB 76674680107, Horvatova 82,10000 Zagreb</item>
      <item>ERSTE FACTORING društvo s ograničenom odgovornošću za factoring, OIB 10194059689, Ivana Lučića 2a,10000 Zagreb</item>
      <item>SPP društvo s ograničenom odgovornošću za geotehniku, rudarstvo, građenje, zaštitu okoliša, hidrogeološke radove i uslug, OIB 17497489416, Trstenjakova 3,42000 Varaždin</item>
      <item>CROATIA osiguranje d.d., OIB 26187994862, Vatroslava Jagića 33,10000 Zagreb</item>
      <item>HIDROKONZALT PROJEKTIRANJE d.o.o. za savjetovanje i projektiranje, OIB 32472397445, Kralja Zvonimira 60,21210 Solin</item>
      <item>RURSUS društvo s ograničenom odgovornošću za građevinarstvo i trgovinu, OIB 08542111758, Dr. Ante Starčevića 29,20000 Dubrovnik</item>
      <item>IND - EKO industrijska ekologija i zaštita okoliša, d. o. o., OIB 60067885527, Korzo 40/2,51000 Rijeka</item>
      <item>RH, Ministarstvo financija, porezna uprava, područni ured Dalmacija, OIB 18683136487</item>
      <item>Hrvatska radiotelevizija, OIB 68419124305, Prisavlje 3,10000 Zagreb</item>
      <item>OCINJE-MARKET d.o.o. za građenje, trgovinu, poljoprivredu i usluge, OIB 81175245130, Od Izvora 2,20236 Nova Mokošica</item>
      <item>ACO Građevinski elementi društvo s ograničenom odgovornošću za proizvodnju i prodaju građevinskih elemenata, OIB 25074288719, Radnička cesta 177,10000 Zagreb</item>
      <item>KNAUF društvo s ograničenom odgovornošću, tvornica gipsa i gipsanih proizvoda, OIB 46419854204, Uzdolje polje 91,22300 Uzdolje</item>
      <item>EMES, Društvo s ograničenom odgovornošću za porizvodnju, trgovinu i zastupanje, OIB 62255115426, Zvonimira Rogoza 18,10000 Zagreb</item>
      <item>ZAGREBAČKA BANKA DIONIČKO DRUŠTVO, OIB 92963223473, Trg bana Josipa Jelačića 10,10000 Zagreb</item>
      <item>Proizvodnja građevinskog materijala RAGUSA d.d., OIB 68907889567, Vukovarska 17,20000 Dubrovnik</item>
      <item>BRODOMETALURGIJA d.o.o. za proizvodnju i trgovinu, OIB 31353718090, Solinska 58,21000 Split</item>
      <item>SAMOBORKA SPLIT d.o.o. za proizvodnju građevinskog materijala, OIB 14978110804, Prisike 19,21203 Gornji Muć</item>
      <item>METKOVIĆ, d.o.o. za vodoopskrbu i odvodnju otpadnih voda, OIB 98244558721, Mostarska 10,20350 Metković</item>
      <item>CESTOGRADNJA, društvo s ograničenom odgovornošću za građevinarstvo, OIB 81547946556, Papandopulova 21,21000 Split</item>
      <item>HIDROKONZALT PROJEKTIRANJE d.o.o. za savjetovanje i projektiranje, OIB 32472397445, Kralja Zvonimira 60,21210 Solin</item>
      <item>OCINJE-MARKET d.o.o. za građenje, trgovinu, poljoprivredu i usluge, OIB 81175245130, Od Izvora 2,20236 Nova Mokošica</item>
      <item>EMES, Društvo s ograničenom odgovornošću za porizvodnju, trgovinu i zastupanje, OIB 62255115426, Zvonimira Rogoza 18,10000 Zagreb</item>
      <item>UNIVERZALNI DOM d.o.o. za trgovinu i usluge u stečaju, OIB 71903590363, Dr. Franje Tuđmana 26,23210 Biograd Na Moru</item>
      <item>ŽDO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26472901970</item>
      <item>, OIB 77399385092</item>
      <item>, OIB 59704510750</item>
      <item>, OIB null</item>
      <item>, OIB 43965974818</item>
      <item>, OIB 47725377076</item>
      <item>, OIB 31353718090</item>
      <item>, OIB 85584865987</item>
      <item>, OIB 85821130368</item>
      <item>, OIB 14978110804</item>
      <item>, OIB 98244558721</item>
      <item>, OIB 81547946556</item>
      <item>, OIB 74508065785</item>
      <item>, OIB 39069689788</item>
      <item>, OIB 00862047577</item>
      <item>, OIB 27759560625</item>
      <item>, OIB 32247795989</item>
      <item>, OIB 97308715020</item>
      <item>, OIB 23759810849</item>
      <item>, OIB 72656809791</item>
      <item>, OIB 01376541497</item>
      <item>, OIB 18917330107</item>
      <item>, OIB 71903590363</item>
      <item>, OIB 22694857747</item>
      <item>, OIB 34250253581</item>
      <item>, OIB 23057039320</item>
      <item>, OIB 15921860232</item>
      <item>, OIB 76674680107</item>
      <item>, OIB 10194059689</item>
      <item>, OIB 17497489416</item>
      <item>, OIB 26187994862</item>
      <item>, OIB 32472397445</item>
      <item>, OIB 08542111758</item>
      <item>, OIB 60067885527</item>
      <item>, OIB 18683136487</item>
      <item>, OIB 68419124305</item>
      <item>, OIB 81175245130</item>
      <item>, OIB 25074288719</item>
      <item>, OIB 46419854204</item>
      <item>, OIB 62255115426</item>
      <item>, OIB 92963223473</item>
      <item>, OIB 68907889567</item>
      <item>, OIB 31353718090</item>
      <item>, OIB 14978110804</item>
      <item>, OIB 98244558721</item>
      <item>, OIB 81547946556</item>
      <item>, OIB 32472397445</item>
      <item>, OIB 81175245130</item>
      <item>, OIB 62255115426</item>
      <item>, OIB 71903590363</item>
      <item>, OIB null</item>
    </izvorni_sadrzaj>
    <derivirana_varijabla naziv="DomainObject.Predmet.SudioniciListNazivOIB_1">
      <item>, OIB 85821130368</item>
      <item>, OIB 26472901970</item>
      <item>, OIB 77399385092</item>
      <item>, OIB 59704510750</item>
      <item>, OIB null</item>
      <item>, OIB 43965974818</item>
      <item>, OIB 47725377076</item>
      <item>, OIB 31353718090</item>
      <item>, OIB 85584865987</item>
      <item>, OIB 85821130368</item>
      <item>, OIB 14978110804</item>
      <item>, OIB 98244558721</item>
      <item>, OIB 81547946556</item>
      <item>, OIB 74508065785</item>
      <item>, OIB 39069689788</item>
      <item>, OIB 00862047577</item>
      <item>, OIB 27759560625</item>
      <item>, OIB 32247795989</item>
      <item>, OIB 97308715020</item>
      <item>, OIB 23759810849</item>
      <item>, OIB 72656809791</item>
      <item>, OIB 01376541497</item>
      <item>, OIB 18917330107</item>
      <item>, OIB 71903590363</item>
      <item>, OIB 22694857747</item>
      <item>, OIB 34250253581</item>
      <item>, OIB 23057039320</item>
      <item>, OIB 15921860232</item>
      <item>, OIB 76674680107</item>
      <item>, OIB 10194059689</item>
      <item>, OIB 17497489416</item>
      <item>, OIB 26187994862</item>
      <item>, OIB 32472397445</item>
      <item>, OIB 08542111758</item>
      <item>, OIB 60067885527</item>
      <item>, OIB 18683136487</item>
      <item>, OIB 68419124305</item>
      <item>, OIB 81175245130</item>
      <item>, OIB 25074288719</item>
      <item>, OIB 46419854204</item>
      <item>, OIB 62255115426</item>
      <item>, OIB 92963223473</item>
      <item>, OIB 68907889567</item>
      <item>, OIB 31353718090</item>
      <item>, OIB 14978110804</item>
      <item>, OIB 98244558721</item>
      <item>, OIB 81547946556</item>
      <item>, OIB 32472397445</item>
      <item>, OIB 81175245130</item>
      <item>, OIB 62255115426</item>
      <item>, OIB 71903590363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151</properties:Words>
  <properties:Characters>701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845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2018-09-04T09:26:00Z</dcterms:created>
  <dc:creator>RH-TDU</dc:creator>
  <cp:lastModifiedBy>Katica Butigan</cp:lastModifiedBy>
  <cp:lastPrinted>2018-09-04T09:24:00Z</cp:lastPrinted>
  <dcterms:modified xmlns:xsi="http://www.w3.org/2001/XMLSchema-instance" xsi:type="dcterms:W3CDTF">2018-09-04T09:27:00Z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(1044-17- stečaj - prelaganje ispitnog.docx)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