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db63" w14:paraId="c5adb63" w:rsidRDefault="001F07A9" w:rsidP="001F07A9" w:rsidR="001F07A9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07A9" w:rsidP="002C306A" w:rsidR="002C306A" w:rsidRPr="00310295">
      <w:r>
        <w:t xml:space="preserve">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1F07A9" w:rsidR="002C306A">
      <w:r w:rsidRPr="00310295">
        <w:t xml:space="preserve">    Zagreb, Amruševa 2/II                                               </w:t>
      </w:r>
      <w:r w:rsidR="001F07A9">
        <w:tab/>
      </w:r>
      <w:r w:rsidR="001F07A9">
        <w:tab/>
      </w:r>
      <w:r w:rsidR="001F07A9">
        <w:tab/>
      </w:r>
      <w:r w:rsidR="001F07A9">
        <w:tab/>
      </w:r>
      <w:r w:rsidRPr="00310295">
        <w:t>66 St-</w:t>
      </w:r>
      <w:r w:rsidR="00B53BEA">
        <w:t>650</w:t>
      </w:r>
      <w:r w:rsidRPr="00310295">
        <w:t>/1</w:t>
      </w:r>
      <w:r w:rsidR="00B53BEA">
        <w:t>5</w:t>
      </w:r>
    </w:p>
    <w:p w:rsidRDefault="001F07A9" w:rsidP="00335AF5" w:rsidR="001F07A9" w:rsidRPr="00335AF5"/>
    <w:p w:rsidRDefault="001F07A9" w:rsidP="00335AF5" w:rsidR="001F07A9" w:rsidRPr="00335AF5">
      <w:pPr>
        <w:jc w:val="center"/>
      </w:pPr>
      <w:r w:rsidRPr="00335AF5">
        <w:t>R E P U B L I K A   H R V A T S K A</w:t>
      </w:r>
    </w:p>
    <w:p w:rsidRDefault="002C306A" w:rsidP="002C306A" w:rsidR="002C306A" w:rsidRPr="00310295">
      <w:pPr>
        <w:jc w:val="right"/>
      </w:pPr>
    </w:p>
    <w:p w:rsidRDefault="002C306A" w:rsidP="002C306A" w:rsidR="002C306A" w:rsidRPr="001F07A9">
      <w:pPr>
        <w:jc w:val="center"/>
      </w:pPr>
      <w:r w:rsidRPr="001F07A9">
        <w:t>R J E Š E N</w:t>
      </w:r>
      <w:r w:rsidR="001F07A9" w:rsidRPr="001F07A9">
        <w:t xml:space="preserve"> </w:t>
      </w:r>
      <w:r w:rsidRPr="001F0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4A7333" w:rsidP="00900567" w:rsidR="00900567">
      <w:pPr>
        <w:jc w:val="both"/>
      </w:pPr>
      <w:r>
        <w:t xml:space="preserve">            </w:t>
      </w:r>
      <w:r w:rsidR="00900567" w:rsidRPr="001976C4">
        <w:t xml:space="preserve">Trgovački sud u Zagrebu po sucu pojedincu Mislavu Kolakušiću, kao stečajnom sucu u stečajnom postupku povodom prijedloga </w:t>
      </w:r>
      <w:r w:rsidR="00B53BEA">
        <w:t>dužnika</w:t>
      </w:r>
      <w:r w:rsidR="00900567" w:rsidRPr="001976C4">
        <w:t xml:space="preserve"> za pokretanje stečajnog postupka nad </w:t>
      </w:r>
      <w:r w:rsidR="00B53BEA" w:rsidRPr="00B53BEA">
        <w:t xml:space="preserve">INTERCON d.o.o. za međunarodno savjetovanje za poduzetništvo i upravljanje, Zagreb, Oboj 3. Odvojak 3,  MBS:080069389, OIB:80252267076, </w:t>
      </w:r>
      <w:r w:rsidR="00B53BEA">
        <w:t>zastupan</w:t>
      </w:r>
      <w:r w:rsidR="00B53BEA" w:rsidRPr="00B53BEA">
        <w:t xml:space="preserve"> po punomoćniku Marko Brzović, odvjetnik iz Zagreba, Maksimirska cesta 103</w:t>
      </w:r>
      <w:r w:rsidR="00900567">
        <w:t xml:space="preserve">, </w:t>
      </w:r>
      <w:r w:rsidR="00B53BEA">
        <w:t>25</w:t>
      </w:r>
      <w:r w:rsidR="00900567" w:rsidRPr="007F40F9">
        <w:t xml:space="preserve">. </w:t>
      </w:r>
      <w:r w:rsidR="00B53BEA">
        <w:t>veljače</w:t>
      </w:r>
      <w:r w:rsidR="00900567">
        <w:t xml:space="preserve"> 201</w:t>
      </w:r>
      <w:r w:rsidR="00B53BEA">
        <w:t>5</w:t>
      </w:r>
      <w:r w:rsidR="00900567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900567" w:rsidP="00900567" w:rsidR="00900567" w:rsidRPr="00D534B1">
      <w:pPr>
        <w:jc w:val="both"/>
      </w:pPr>
      <w:r>
        <w:t>I</w:t>
      </w:r>
      <w:r w:rsidRPr="00D534B1">
        <w:tab/>
        <w:t xml:space="preserve">Pozivaju se vjerovnici stečajnog dužnika </w:t>
      </w:r>
      <w:r w:rsidR="00B53BEA" w:rsidRPr="00B53BEA">
        <w:t xml:space="preserve">INTERCON d.o.o. za međunarodno savjetovanje za poduzetništvo i upravljanje, Zagreb, Oboj 3. Odvojak 3,  MBS:080069389, OIB:80252267076, </w:t>
      </w:r>
      <w:r w:rsidRPr="00D534B1">
        <w:t xml:space="preserve">u roku </w:t>
      </w:r>
      <w:r>
        <w:t>8</w:t>
      </w:r>
      <w:r w:rsidRPr="00D534B1">
        <w:t xml:space="preserve"> </w:t>
      </w:r>
      <w:r>
        <w:t xml:space="preserve">(osam) </w:t>
      </w:r>
      <w:r w:rsidRPr="00D534B1">
        <w:t xml:space="preserve">dana predujmiti iznos od </w:t>
      </w:r>
      <w:r w:rsidR="00B53BEA" w:rsidRPr="00B53BEA">
        <w:t>36.283,00 kn</w:t>
      </w:r>
      <w:r w:rsidRPr="00D534B1">
        <w:t xml:space="preserve"> za pokriće troškova prethodnog i stečajnog postupka na račun Trgovačkog suda u Zagrebu otvoren pri Hrvatskoj poštanskoj banci d.d. Zagreb broj </w:t>
      </w:r>
      <w:r>
        <w:t xml:space="preserve">računa IBAN HR 92 </w:t>
      </w:r>
      <w:r w:rsidRPr="00D534B1">
        <w:t>2390001-1300000460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B53BEA">
        <w:t>650</w:t>
      </w:r>
      <w:r w:rsidRPr="00D534B1">
        <w:t>1</w:t>
      </w:r>
      <w:r w:rsidR="00B53BEA">
        <w:t>5</w:t>
      </w:r>
      <w:r w:rsidRPr="00D534B1">
        <w:t xml:space="preserve">. </w:t>
      </w:r>
    </w:p>
    <w:p w:rsidRDefault="00900567" w:rsidP="00900567" w:rsidR="00900567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B53BEA">
        <w:t>na e-</w:t>
      </w:r>
      <w:r w:rsidR="00727ECA">
        <w:t xml:space="preserve"> oglasnoj ploči suda.</w:t>
      </w:r>
    </w:p>
    <w:p w:rsidRDefault="00065B42" w:rsidP="00065B42" w:rsidR="00065B42" w:rsidRPr="00CB1210"/>
    <w:p w:rsidRDefault="00065B42" w:rsidP="00D677F7" w:rsidR="00065B42" w:rsidRPr="00CB1210">
      <w:pPr>
        <w:jc w:val="center"/>
      </w:pPr>
      <w:r w:rsidRPr="00CB1210">
        <w:t>Obrazloženje</w:t>
      </w:r>
    </w:p>
    <w:p w:rsidRDefault="00E44336" w:rsidP="00E44336" w:rsidR="00E44336"/>
    <w:p w:rsidRDefault="00B53BEA" w:rsidP="001D04C2" w:rsidR="00F33914">
      <w:pPr>
        <w:ind w:firstLine="708"/>
        <w:jc w:val="both"/>
      </w:pPr>
      <w:r w:rsidRPr="00B53BEA">
        <w:t>Predlagatelj je kao dužnik podnio ovom Sudu prijedlog za pokretanje stečajnog postupka 31. kolovoza 2015. iz razloga nesposobnosti za plaćanje u trajanju duljem od 60 dana, odnosno 2026 dana, te da blokada računa iznosi 104.358,08 kn.</w:t>
      </w:r>
    </w:p>
    <w:p w:rsidRDefault="00F33914" w:rsidP="00F33914" w:rsidR="00161148">
      <w:pPr>
        <w:ind w:firstLine="708"/>
        <w:jc w:val="both"/>
      </w:pPr>
      <w:r>
        <w:t>Slijedom rečenog, Sud je utvrdio da je predlagatelj ovlašten podnijeti prijedlog za otvaranje stečajnog postupka nad dužnikom sukladno čl. 39. Stečajnog zakona („Narodne novine“ broj 44/96, 29/99, 129/00, 123/03, 82/06</w:t>
      </w:r>
      <w:r w:rsidR="00D51FA1">
        <w:t>m,</w:t>
      </w:r>
      <w:r>
        <w:t xml:space="preserve"> 116/10,</w:t>
      </w:r>
      <w:r w:rsidR="00D51FA1">
        <w:t xml:space="preserve"> 25/12 i 133/12</w:t>
      </w:r>
      <w:r>
        <w:t xml:space="preserve"> dalje: SZ).</w:t>
      </w:r>
    </w:p>
    <w:p w:rsidRDefault="00D76A66" w:rsidP="00F33914" w:rsidR="004A7333">
      <w:pPr>
        <w:jc w:val="both"/>
      </w:pPr>
      <w:r>
        <w:tab/>
        <w:t xml:space="preserve">Na ročištu radi </w:t>
      </w:r>
      <w:r w:rsidR="009A37E0">
        <w:t xml:space="preserve">rasprave o uvjetima za </w:t>
      </w:r>
      <w:r>
        <w:t xml:space="preserve">otvaranje stečajnog postupka održanom </w:t>
      </w:r>
      <w:r w:rsidR="00D51FA1">
        <w:t>25</w:t>
      </w:r>
      <w:r>
        <w:t>.</w:t>
      </w:r>
      <w:r w:rsidR="00E0511B">
        <w:t xml:space="preserve"> </w:t>
      </w:r>
      <w:r w:rsidR="00D51FA1">
        <w:t>veljače</w:t>
      </w:r>
      <w:r w:rsidR="009A37E0">
        <w:t xml:space="preserve"> </w:t>
      </w:r>
      <w:r w:rsidR="00EB6CCC">
        <w:t>201</w:t>
      </w:r>
      <w:r w:rsidR="00D51FA1">
        <w:t>5</w:t>
      </w:r>
      <w:r w:rsidR="00EB6CCC">
        <w:t>.</w:t>
      </w:r>
      <w:r>
        <w:t xml:space="preserve">, </w:t>
      </w:r>
      <w:r w:rsidR="009A37E0">
        <w:t>privremen</w:t>
      </w:r>
      <w:r w:rsidR="00022E78">
        <w:t>i</w:t>
      </w:r>
      <w:r w:rsidR="009A37E0">
        <w:t xml:space="preserve"> </w:t>
      </w:r>
      <w:r>
        <w:t>stečajn</w:t>
      </w:r>
      <w:r w:rsidR="00022E78">
        <w:t>i</w:t>
      </w:r>
      <w:r>
        <w:t xml:space="preserve"> upravitelj izlaga</w:t>
      </w:r>
      <w:r w:rsidR="00022E78">
        <w:t>o</w:t>
      </w:r>
      <w:r w:rsidR="009A37E0">
        <w:t xml:space="preserve"> je</w:t>
      </w:r>
      <w:r>
        <w:t xml:space="preserve"> kao u </w:t>
      </w:r>
      <w:r w:rsidR="00C00E1B">
        <w:t xml:space="preserve">pisanom izvješću od </w:t>
      </w:r>
      <w:r w:rsidR="00D51FA1">
        <w:t>istog datuma,</w:t>
      </w:r>
      <w:r w:rsidR="00161148">
        <w:t xml:space="preserve"> koje je sastavni dio spisa predme</w:t>
      </w:r>
      <w:r w:rsidR="00F33914">
        <w:t xml:space="preserve">ta te u bitnome naveo da su kod dužnika ostvareni uvjeti za otvaranje stečajnog postupka ali da dužnik nema dovoljno imovine iz koje bi se podmirili troškovi stečajnog postupka, te je </w:t>
      </w:r>
      <w:r w:rsidR="00161148">
        <w:t xml:space="preserve">predložio Sudu da temeljem odredbe čl. 63. SZ-a pozove vjerovnike na solidarnu uplatu predujma troškova stečajnog postupka u visini od </w:t>
      </w:r>
      <w:r w:rsidR="00D51FA1" w:rsidRPr="00D51FA1">
        <w:t>36.283,00 kn</w:t>
      </w:r>
      <w:r w:rsidR="00161148">
        <w:t>.</w:t>
      </w:r>
    </w:p>
    <w:p w:rsidRDefault="004A7333" w:rsidP="00D51FA1" w:rsidR="00065B42" w:rsidRPr="00CB1210">
      <w:pPr>
        <w:jc w:val="both"/>
      </w:pPr>
      <w:r>
        <w:tab/>
      </w:r>
      <w:r w:rsidR="001013EE" w:rsidRPr="00CB1210"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="001013EE" w:rsidRPr="00CB1210">
          <w:t>63. st</w:t>
        </w:r>
      </w:smartTag>
      <w:r w:rsidR="001013EE" w:rsidRPr="00CB1210">
        <w:t>.</w:t>
      </w:r>
      <w:r w:rsidR="00065B42" w:rsidRPr="00CB1210">
        <w:t xml:space="preserve">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065B42" w:rsidP="00D76A66" w:rsidR="00E44336">
      <w:pPr>
        <w:ind w:firstLine="708"/>
        <w:jc w:val="both"/>
      </w:pPr>
      <w:r w:rsidRPr="00CB1210">
        <w:lastRenderedPageBreak/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="001013EE" w:rsidRPr="00CB1210">
        <w:t>. 1. SZ-a privremen</w:t>
      </w:r>
      <w:r w:rsidR="00180C63">
        <w:t>i</w:t>
      </w:r>
      <w:r w:rsidR="001013EE" w:rsidRPr="00CB1210">
        <w:t xml:space="preserve"> stečajn</w:t>
      </w:r>
      <w:r w:rsidR="00180C63">
        <w:t>i</w:t>
      </w:r>
      <w:r w:rsidRPr="00CB1210">
        <w:t xml:space="preserve"> upravitelj</w:t>
      </w:r>
      <w:r w:rsidR="001013EE" w:rsidRPr="00CB1210">
        <w:t xml:space="preserve"> predloži</w:t>
      </w:r>
      <w:r w:rsidR="00180C63">
        <w:t>o</w:t>
      </w:r>
      <w:r w:rsidR="001013EE" w:rsidRPr="00CB1210">
        <w:t xml:space="preserve"> je</w:t>
      </w:r>
      <w:r w:rsidRPr="00CB1210">
        <w:t xml:space="preserve"> pozvati vjerovnike na uplatu predujma za pokriće troškova postupka te</w:t>
      </w:r>
      <w:r w:rsidR="001013EE" w:rsidRPr="00CB1210">
        <w:t xml:space="preserve"> je pri tome nave</w:t>
      </w:r>
      <w:r w:rsidR="00072316">
        <w:t xml:space="preserve">o </w:t>
      </w:r>
      <w:r w:rsidRPr="00CB1210">
        <w:t>da predvidivi iznos dostatan za pokriće troškova</w:t>
      </w:r>
      <w:r w:rsidR="00E44336">
        <w:t xml:space="preserve"> prethodnog i</w:t>
      </w:r>
      <w:r w:rsidRPr="00CB1210">
        <w:t xml:space="preserve"> stečajn</w:t>
      </w:r>
      <w:r w:rsidR="00947BCF" w:rsidRPr="00CB1210">
        <w:t xml:space="preserve">og postupka iznosi </w:t>
      </w:r>
      <w:r w:rsidR="00E44336">
        <w:t xml:space="preserve"> </w:t>
      </w:r>
      <w:r w:rsidR="00D51FA1" w:rsidRPr="00D51FA1">
        <w:t>36.283,00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čl.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="001013EE" w:rsidRPr="00CB1210">
        <w:t>. 1.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Pr="00CB1210">
        <w:t>. 1.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D51FA1">
        <w:t>25</w:t>
      </w:r>
      <w:r w:rsidR="00260533">
        <w:t xml:space="preserve">. </w:t>
      </w:r>
      <w:r w:rsidR="00D51FA1">
        <w:t>veljače</w:t>
      </w:r>
      <w:r w:rsidR="00F33914" w:rsidRPr="00F33914">
        <w:t xml:space="preserve"> 201</w:t>
      </w:r>
      <w:r w:rsidR="00D51FA1">
        <w:t>6</w:t>
      </w:r>
      <w:r w:rsidR="00F33914" w:rsidRPr="00F33914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B77B8E">
        <w:t xml:space="preserve"> v.r.</w:t>
      </w:r>
    </w:p>
    <w:p w:rsidRDefault="00CB1210" w:rsidP="00CB1210" w:rsidR="00CB1210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065B42" w:rsidP="00B77B8E" w:rsidR="00065B42"/>
    <w:p w:rsidRDefault="00B77B8E" w:rsidP="007A1486" w:rsidR="00B77B8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B77B8E" w:rsidP="007A1486" w:rsidR="00B77B8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B77B8E" w:rsidP="007A1486" w:rsidR="00B77B8E" w:rsidRPr="007A1486">
      <w:pPr>
        <w:ind w:left="720"/>
      </w:pPr>
    </w:p>
    <w:p w:rsidRDefault="00B77B8E" w:rsidP="00B77B8E" w:rsidR="00B77B8E" w:rsidRPr="00CB1210"/>
    <w:sectPr w:rsidSect="00607499" w:rsidR="00B77B8E" w:rsidRPr="00CB1210">
      <w:headerReference w:type="even" r:id="rId10"/>
      <w:headerReference w:type="default" r:id="rId11"/>
      <w:pgSz w:h="16838" w:w="11906"/>
      <w:pgMar w:gutter="0" w:footer="708" w:header="708" w:left="1417" w:bottom="54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A41" w:rsidR="00667A41">
      <w:r>
        <w:separator/>
      </w:r>
    </w:p>
  </w:endnote>
  <w:endnote w:id="0" w:type="continuationSeparator">
    <w:p w:rsidRDefault="00667A41" w:rsidR="00667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A41" w:rsidR="00667A41">
      <w:r>
        <w:separator/>
      </w:r>
    </w:p>
  </w:footnote>
  <w:footnote w:id="0" w:type="continuationSeparator">
    <w:p w:rsidRDefault="00667A41" w:rsidR="00667A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7CA" w:rsidP="00654C3F" w:rsidR="001647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47CA" w:rsidR="001647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7CA" w:rsidP="00654C3F" w:rsidR="001647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7B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47CA" w:rsidP="00180C63" w:rsidR="001647CA">
    <w:pPr>
      <w:pStyle w:val="Zaglavlje"/>
      <w:jc w:val="right"/>
    </w:pPr>
    <w:r>
      <w:t>St-</w:t>
    </w:r>
    <w:r w:rsidR="00B53BEA">
      <w:t>650</w:t>
    </w:r>
    <w:r>
      <w:t>/1</w:t>
    </w:r>
    <w:r w:rsidR="00B53BE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A5693"/>
    <w:rsid w:val="001D04C2"/>
    <w:rsid w:val="001F07A9"/>
    <w:rsid w:val="002061BD"/>
    <w:rsid w:val="00260533"/>
    <w:rsid w:val="002938AF"/>
    <w:rsid w:val="002C306A"/>
    <w:rsid w:val="002D52FB"/>
    <w:rsid w:val="003329AB"/>
    <w:rsid w:val="003E25DF"/>
    <w:rsid w:val="003F6F11"/>
    <w:rsid w:val="00403341"/>
    <w:rsid w:val="00411688"/>
    <w:rsid w:val="00421F24"/>
    <w:rsid w:val="004471F4"/>
    <w:rsid w:val="004739DB"/>
    <w:rsid w:val="004A7333"/>
    <w:rsid w:val="004E0F76"/>
    <w:rsid w:val="00532C70"/>
    <w:rsid w:val="005502D5"/>
    <w:rsid w:val="00592DD9"/>
    <w:rsid w:val="00607499"/>
    <w:rsid w:val="00636212"/>
    <w:rsid w:val="00654C3F"/>
    <w:rsid w:val="00667A41"/>
    <w:rsid w:val="006E7AB2"/>
    <w:rsid w:val="00727ECA"/>
    <w:rsid w:val="00737234"/>
    <w:rsid w:val="00754DF0"/>
    <w:rsid w:val="007915F1"/>
    <w:rsid w:val="00855D2B"/>
    <w:rsid w:val="00883880"/>
    <w:rsid w:val="0088631A"/>
    <w:rsid w:val="00891EF1"/>
    <w:rsid w:val="008A6C47"/>
    <w:rsid w:val="008B41F6"/>
    <w:rsid w:val="008C0CC1"/>
    <w:rsid w:val="00900567"/>
    <w:rsid w:val="00921F69"/>
    <w:rsid w:val="0093216E"/>
    <w:rsid w:val="009347AE"/>
    <w:rsid w:val="00940979"/>
    <w:rsid w:val="00947BCF"/>
    <w:rsid w:val="00953611"/>
    <w:rsid w:val="00983AE5"/>
    <w:rsid w:val="009A37E0"/>
    <w:rsid w:val="009D1812"/>
    <w:rsid w:val="00A16250"/>
    <w:rsid w:val="00A22636"/>
    <w:rsid w:val="00A54E30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53BEA"/>
    <w:rsid w:val="00B61692"/>
    <w:rsid w:val="00B710E5"/>
    <w:rsid w:val="00B77B8E"/>
    <w:rsid w:val="00B932DE"/>
    <w:rsid w:val="00BB6CDC"/>
    <w:rsid w:val="00BE443C"/>
    <w:rsid w:val="00C00E1B"/>
    <w:rsid w:val="00C11A24"/>
    <w:rsid w:val="00C15F17"/>
    <w:rsid w:val="00C43E80"/>
    <w:rsid w:val="00C650A2"/>
    <w:rsid w:val="00C83A33"/>
    <w:rsid w:val="00C85567"/>
    <w:rsid w:val="00CB1210"/>
    <w:rsid w:val="00CC0740"/>
    <w:rsid w:val="00D11E8F"/>
    <w:rsid w:val="00D37CC9"/>
    <w:rsid w:val="00D400BB"/>
    <w:rsid w:val="00D40CFA"/>
    <w:rsid w:val="00D51FA1"/>
    <w:rsid w:val="00D677F7"/>
    <w:rsid w:val="00D760EA"/>
    <w:rsid w:val="00D76A66"/>
    <w:rsid w:val="00DE1496"/>
    <w:rsid w:val="00E0511B"/>
    <w:rsid w:val="00E16E17"/>
    <w:rsid w:val="00E44336"/>
    <w:rsid w:val="00E51B35"/>
    <w:rsid w:val="00E60682"/>
    <w:rsid w:val="00E710CE"/>
    <w:rsid w:val="00E73208"/>
    <w:rsid w:val="00EA12FE"/>
    <w:rsid w:val="00EB2AE7"/>
    <w:rsid w:val="00EB6CCC"/>
    <w:rsid w:val="00F33914"/>
    <w:rsid w:val="00F442CB"/>
    <w:rsid w:val="00F86B21"/>
    <w:rsid w:val="00FB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7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B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B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B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B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7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B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B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B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B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</izvorni_sadrzaj>
    <derivirana_varijabla naziv="DomainObject.Primjedba_1">poziv na uplatu predujma</derivirana_varijabla>
  </DomainObject.Primjedba>
  <DomainObject.Oznaka>
    <izvorni_sadrzaj>St-650/2015-12</izvorni_sadrzaj>
    <derivirana_varijabla naziv="DomainObject.Oznaka_1">St-650/2015-12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St-650/2015</izvorni_sadrzaj>
    <derivirana_varijabla naziv="DomainObject.Predmet.OznakaBroj_1">St-650/2015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INTERCON d.o.o. zastupanog po punomoćniku MARKO BRZOVIĆ</izvorni_sadrzaj>
    <derivirana_varijabla naziv="DomainObject.Predmet.ProtustrankaFormated_1">  INTERCON d.o.o. zastupanog po punomoćniku MARKO BRZOVIĆ</derivirana_varijabla>
  </DomainObject.Predmet.ProtustrankaFormated>
  <DomainObject.Predmet.ProtustrankaFormatedOIB>
    <izvorni_sadrzaj>  INTERCON d.o.o., OIB 80252267076 zastupanog po punomoćniku MARKO BRZOVIĆ</izvorni_sadrzaj>
    <derivirana_varijabla naziv="DomainObject.Predmet.ProtustrankaFormatedOIB_1">  INTERCON d.o.o., OIB 80252267076 zastupanog po punomoćniku MARKO BRZOVIĆ</derivirana_varijabla>
  </DomainObject.Predmet.ProtustrankaFormatedOIB>
  <DomainObject.Predmet.ProtustrankaFormatedWithAdress>
    <izvorni_sadrzaj> INTERCON d.o.o., Oboj 3. Odvojak 3, Zagreb zastupanog po punomoćniku MARKO BRZOVIĆ</izvorni_sadrzaj>
    <derivirana_varijabla naziv="DomainObject.Predmet.ProtustrankaFormatedWithAdress_1"> INTERCON d.o.o., Oboj 3. Odvojak 3, Zagreb zastupanog po punomoćniku MARKO BRZOVIĆ</derivirana_varijabla>
  </DomainObject.Predmet.ProtustrankaFormatedWithAdress>
  <DomainObject.Predmet.ProtustrankaFormatedWithAdressOIB>
    <izvorni_sadrzaj> INTERCON d.o.o., OIB 80252267076, Oboj 3. Odvojak 3, Zagreb zastupanog po punomoćniku MARKO BRZOVIĆ</izvorni_sadrzaj>
    <derivirana_varijabla naziv="DomainObject.Predmet.ProtustrankaFormatedWithAdressOIB_1"> INTERCON d.o.o., OIB 80252267076, Oboj 3. Odvojak 3, Zagreb zastupanog po punomoćniku MARKO BRZOVIĆ</derivirana_varijabla>
  </DomainObject.Predmet.ProtustrankaFormatedWithAdressOIB>
  <DomainObject.Predmet.ProtustrankaWithAdress>
    <izvorni_sadrzaj>INTERCON d.o.o. Oboj 3. Odvojak 3, Zagreb</izvorni_sadrzaj>
    <derivirana_varijabla naziv="DomainObject.Predmet.ProtustrankaWithAdress_1">INTERCON d.o.o. Oboj 3. Odvojak 3, Zagreb</derivirana_varijabla>
  </DomainObject.Predmet.ProtustrankaWithAdress>
  <DomainObject.Predmet.ProtustrankaWithAdressOIB>
    <izvorni_sadrzaj>INTERCON d.o.o., OIB 80252267076, Oboj 3. Odvojak 3, Zagreb</izvorni_sadrzaj>
    <derivirana_varijabla naziv="DomainObject.Predmet.ProtustrankaWithAdressOIB_1">INTERCON d.o.o., OIB 80252267076, Oboj 3. Odvojak 3, Zagreb</derivirana_varijabla>
  </DomainObject.Predmet.ProtustrankaWithAdressOIB>
  <DomainObject.Predmet.ProtustrankaNazivFormated>
    <izvorni_sadrzaj>INTERCON d.o.o.</izvorni_sadrzaj>
    <derivirana_varijabla naziv="DomainObject.Predmet.ProtustrankaNazivFormated_1">INTERCON d.o.o.</derivirana_varijabla>
  </DomainObject.Predmet.ProtustrankaNazivFormated>
  <DomainObject.Predmet.ProtustrankaNazivFormatedOIB>
    <izvorni_sadrzaj>INTERCON d.o.o., OIB 80252267076</izvorni_sadrzaj>
    <derivirana_varijabla naziv="DomainObject.Predmet.ProtustrankaNazivFormatedOIB_1">INTERCON d.o.o., OIB 80252267076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INTERCON d.o.o.</izvorni_sadrzaj>
    <derivirana_varijabla naziv="DomainObject.Predmet.StrankaFormated_1">  INTERCON d.o.o.</derivirana_varijabla>
  </DomainObject.Predmet.StrankaFormated>
  <DomainObject.Predmet.StrankaFormatedOIB>
    <izvorni_sadrzaj>  INTERCON d.o.o., OIB 80252267076</izvorni_sadrzaj>
    <derivirana_varijabla naziv="DomainObject.Predmet.StrankaFormatedOIB_1">  INTERCON d.o.o., OIB 80252267076</derivirana_varijabla>
  </DomainObject.Predmet.StrankaFormatedOIB>
  <DomainObject.Predmet.StrankaFormatedWithAdress>
    <izvorni_sadrzaj> INTERCON d.o.o., Oboj 3. Odvojak 3, Zagreb</izvorni_sadrzaj>
    <derivirana_varijabla naziv="DomainObject.Predmet.StrankaFormatedWithAdress_1"> INTERCON d.o.o., Oboj 3. Odvojak 3, Zagreb</derivirana_varijabla>
  </DomainObject.Predmet.StrankaFormatedWithAdress>
  <DomainObject.Predmet.StrankaFormatedWithAdressOIB>
    <izvorni_sadrzaj> INTERCON d.o.o., OIB 80252267076, Oboj 3. Odvojak 3, Zagreb</izvorni_sadrzaj>
    <derivirana_varijabla naziv="DomainObject.Predmet.StrankaFormatedWithAdressOIB_1"> INTERCON d.o.o., OIB 80252267076, Oboj 3. Odvojak 3, Zagreb</derivirana_varijabla>
  </DomainObject.Predmet.StrankaFormatedWithAdressOIB>
  <DomainObject.Predmet.StrankaWithAdress>
    <izvorni_sadrzaj>INTERCON d.o.o. Oboj 3. Odvojak 3,Zagreb</izvorni_sadrzaj>
    <derivirana_varijabla naziv="DomainObject.Predmet.StrankaWithAdress_1">INTERCON d.o.o. Oboj 3. Odvojak 3,Zagreb</derivirana_varijabla>
  </DomainObject.Predmet.StrankaWithAdress>
  <DomainObject.Predmet.StrankaWithAdressOIB>
    <izvorni_sadrzaj>INTERCON d.o.o., OIB 80252267076, Oboj 3. Odvojak 3,Zagreb</izvorni_sadrzaj>
    <derivirana_varijabla naziv="DomainObject.Predmet.StrankaWithAdressOIB_1">INTERCON d.o.o., OIB 80252267076, Oboj 3. Odvojak 3,Zagreb</derivirana_varijabla>
  </DomainObject.Predmet.StrankaWithAdressOIB>
  <DomainObject.Predmet.StrankaNazivFormated>
    <izvorni_sadrzaj>INTERCON d.o.o.</izvorni_sadrzaj>
    <derivirana_varijabla naziv="DomainObject.Predmet.StrankaNazivFormated_1">INTERCON d.o.o.</derivirana_varijabla>
  </DomainObject.Predmet.StrankaNazivFormated>
  <DomainObject.Predmet.StrankaNazivFormatedOIB>
    <izvorni_sadrzaj>INTERCON d.o.o., OIB 80252267076</izvorni_sadrzaj>
    <derivirana_varijabla naziv="DomainObject.Predmet.StrankaNazivFormatedOIB_1">INTERCON d.o.o., OIB 80252267076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INTERCON d.o.o.</item>
    </izvorni_sadrzaj>
    <derivirana_varijabla naziv="DomainObject.Predmet.StrankaListFormated_1">
      <item>INTERCON d.o.o.</item>
    </derivirana_varijabla>
  </DomainObject.Predmet.StrankaListFormated>
  <DomainObject.Predmet.StrankaListFormatedOIB>
    <izvorni_sadrzaj>
      <item>INTERCON d.o.o., OIB 80252267076</item>
    </izvorni_sadrzaj>
    <derivirana_varijabla naziv="DomainObject.Predmet.StrankaListFormatedOIB_1">
      <item>INTERCON d.o.o., OIB 80252267076</item>
    </derivirana_varijabla>
  </DomainObject.Predmet.StrankaListFormatedOIB>
  <DomainObject.Predmet.StrankaListFormatedWithAdress>
    <izvorni_sadrzaj>
      <item>INTERCON d.o.o., Oboj 3. Odvojak 3, Zagreb</item>
    </izvorni_sadrzaj>
    <derivirana_varijabla naziv="DomainObject.Predmet.StrankaListFormatedWithAdress_1">
      <item>INTERCON d.o.o., Oboj 3. Odvojak 3, Zagreb</item>
    </derivirana_varijabla>
  </DomainObject.Predmet.StrankaListFormatedWithAdress>
  <DomainObject.Predmet.StrankaListFormatedWithAdressOIB>
    <izvorni_sadrzaj>
      <item>INTERCON d.o.o., OIB 80252267076, Oboj 3. Odvojak 3, Zagreb</item>
    </izvorni_sadrzaj>
    <derivirana_varijabla naziv="DomainObject.Predmet.StrankaListFormatedWithAdressOIB_1">
      <item>INTERCON d.o.o., OIB 80252267076, Oboj 3. Odvojak 3, Zagreb</item>
    </derivirana_varijabla>
  </DomainObject.Predmet.StrankaListFormatedWithAdressOIB>
  <DomainObject.Predmet.StrankaListNazivFormated>
    <izvorni_sadrzaj>
      <item>INTERCON d.o.o.</item>
    </izvorni_sadrzaj>
    <derivirana_varijabla naziv="DomainObject.Predmet.StrankaListNazivFormated_1">
      <item>INTERCON d.o.o.</item>
    </derivirana_varijabla>
  </DomainObject.Predmet.StrankaListNazivFormated>
  <DomainObject.Predmet.StrankaListNazivFormatedOIB>
    <izvorni_sadrzaj>
      <item>INTERCON d.o.o., OIB 80252267076</item>
    </izvorni_sadrzaj>
    <derivirana_varijabla naziv="DomainObject.Predmet.StrankaListNazivFormatedOIB_1">
      <item>INTERCON d.o.o., OIB 80252267076</item>
    </derivirana_varijabla>
  </DomainObject.Predmet.StrankaListNazivFormatedOIB>
  <DomainObject.Predmet.ProtuStrankaListFormated>
    <izvorni_sadrzaj>
      <item>INTERCON d.o.o. zastupanog po punomoćniku MARKO BRZOVIĆ</item>
    </izvorni_sadrzaj>
    <derivirana_varijabla naziv="DomainObject.Predmet.ProtuStrankaListFormated_1">
      <item>INTERCON d.o.o. zastupanog po punomoćniku MARKO BRZOVIĆ</item>
    </derivirana_varijabla>
  </DomainObject.Predmet.ProtuStrankaListFormated>
  <DomainObject.Predmet.ProtuStrankaListFormatedOIB>
    <izvorni_sadrzaj>
      <item>INTERCON d.o.o., OIB 80252267076 zastupanog po punomoćniku MARKO BRZOVIĆ</item>
    </izvorni_sadrzaj>
    <derivirana_varijabla naziv="DomainObject.Predmet.ProtuStrankaListFormatedOIB_1">
      <item>INTERCON d.o.o., OIB 80252267076 zastupanog po punomoćniku MARKO BRZOVIĆ</item>
    </derivirana_varijabla>
  </DomainObject.Predmet.ProtuStrankaListFormatedOIB>
  <DomainObject.Predmet.ProtuStrankaListFormatedWithAdress>
    <izvorni_sadrzaj>
      <item>INTERCON d.o.o., Oboj 3. Odvojak 3, Zagreb zastupanog po punomoćniku MARKO BRZOVIĆ</item>
    </izvorni_sadrzaj>
    <derivirana_varijabla naziv="DomainObject.Predmet.ProtuStrankaListFormatedWithAdress_1">
      <item>INTERCON d.o.o., Oboj 3. Odvojak 3, Zagreb zastupanog po punomoćniku MARKO BRZOVIĆ</item>
    </derivirana_varijabla>
  </DomainObject.Predmet.ProtuStrankaListFormatedWithAdress>
  <DomainObject.Predmet.ProtuStrankaListFormatedWithAdressOIB>
    <izvorni_sadrzaj>
      <item>INTERCON d.o.o., OIB 80252267076, Oboj 3. Odvojak 3, Zagreb zastupanog po punomoćniku MARKO BRZOVIĆ</item>
    </izvorni_sadrzaj>
    <derivirana_varijabla naziv="DomainObject.Predmet.ProtuStrankaListFormatedWithAdressOIB_1">
      <item>INTERCON d.o.o., OIB 80252267076, Oboj 3. Odvojak 3, Zagreb zastupanog po punomoćniku MARKO BRZOVIĆ</item>
    </derivirana_varijabla>
  </DomainObject.Predmet.ProtuStrankaListFormatedWithAdressOIB>
  <DomainObject.Predmet.ProtuStrankaListNazivFormated>
    <izvorni_sadrzaj>
      <item>INTERCON d.o.o.</item>
    </izvorni_sadrzaj>
    <derivirana_varijabla naziv="DomainObject.Predmet.ProtuStrankaListNazivFormated_1">
      <item>INTERCON d.o.o.</item>
    </derivirana_varijabla>
  </DomainObject.Predmet.ProtuStrankaListNazivFormated>
  <DomainObject.Predmet.ProtuStrankaListNazivFormatedOIB>
    <izvorni_sadrzaj>
      <item>INTERCON d.o.o., OIB 80252267076</item>
    </izvorni_sadrzaj>
    <derivirana_varijabla naziv="DomainObject.Predmet.ProtuStrankaListNazivFormatedOIB_1">
      <item>INTERCON d.o.o., OIB 80252267076</item>
    </derivirana_varijabla>
  </DomainObject.Predmet.ProtuStrankaListNazivFormatedOIB>
  <DomainObject.Predmet.OstaliListFormated>
    <izvorni_sadrzaj>
      <item>MARKO BRZOVIĆ punomoćnik sudionika u postupku INTERCON d.o.o.</item>
      <item>MILORAD ZAJKOVSKI</item>
      <item>JOSIP BAOTIĆ</item>
    </izvorni_sadrzaj>
    <derivirana_varijabla naziv="DomainObject.Predmet.OstaliListFormated_1">
      <item>MARKO BRZOVIĆ punomoćnik sudionika u postupku INTERCON d.o.o.</item>
      <item>MILORAD ZAJKOVSKI</item>
      <item>JOSIP BAOTIĆ</item>
    </derivirana_varijabla>
  </DomainObject.Predmet.OstaliListFormated>
  <DomainObject.Predmet.OstaliListFormatedOIB>
    <izvorni_sadrzaj>
      <item>MARKO BRZOVIĆ punomoćnik sudionika u postupku INTERCON d.o.o.</item>
      <item>MILORAD ZAJKOVSKI, OIB 59768013642</item>
      <item>JOSIP BAOTIĆ, OIB 48719977907</item>
    </izvorni_sadrzaj>
    <derivirana_varijabla naziv="DomainObject.Predmet.OstaliListFormatedOIB_1">
      <item>MARKO BRZOVIĆ punomoćnik sudionika u postupku INTERCON d.o.o.</item>
      <item>MILORAD ZAJKOVSKI, OIB 59768013642</item>
      <item>JOSIP BAOTIĆ, OIB 48719977907</item>
    </derivirana_varijabla>
  </DomainObject.Predmet.OstaliListFormatedOIB>
  <DomainObject.Predmet.OstaliListFormatedWithAdress>
    <izvorni_sadrzaj>
      <item>MARKO BRZOVIĆ, MAKSIMIRSKA C.103, 10000 Zagreb punomoćnik sudionika u postupku INTERCON d.o.o.</item>
      <item>MILORAD ZAJKOVSKI, Ivana Vencla 32, 10290 Zaprešić</item>
      <item>JOSIP BAOTIĆ, Oboj 3. Odvojak 3, 10000 Zagreb</item>
    </izvorni_sadrzaj>
    <derivirana_varijabla naziv="DomainObject.Predmet.OstaliListFormatedWithAdress_1">
      <item>MARKO BRZOVIĆ, MAKSIMIRSKA C.103, 10000 Zagreb punomoćnik sudionika u postupku INTERCON d.o.o.</item>
      <item>MILORAD ZAJKOVSKI, Ivana Vencla 32, 10290 Zaprešić</item>
      <item>JOSIP BAOTIĆ, Oboj 3. Odvojak 3, 10000 Zagreb</item>
    </derivirana_varijabla>
  </DomainObject.Predmet.OstaliListFormatedWithAdress>
  <DomainObject.Predmet.OstaliListFormatedWithAdressOIB>
    <izvorni_sadrzaj>
      <item>MARKO BRZOVIĆ, MAKSIMIRSKA C.103, 10000 Zagreb punomoćnik sudionika u postupku INTERCON d.o.o.</item>
      <item>MILORAD ZAJKOVSKI, OIB 59768013642, Ivana Vencla 32, 10290 Zaprešić</item>
      <item>JOSIP BAOTIĆ, OIB 48719977907, Oboj 3. Odvojak 3, 10000 Zagreb</item>
    </izvorni_sadrzaj>
    <derivirana_varijabla naziv="DomainObject.Predmet.OstaliListFormatedWithAdressOIB_1">
      <item>MARKO BRZOVIĆ, MAKSIMIRSKA C.103, 10000 Zagreb punomoćnik sudionika u postupku INTERCON d.o.o.</item>
      <item>MILORAD ZAJKOVSKI, OIB 59768013642, Ivana Vencla 32, 10290 Zaprešić</item>
      <item>JOSIP BAOTIĆ, OIB 48719977907, Oboj 3. Odvojak 3, 10000 Zagreb</item>
    </derivirana_varijabla>
  </DomainObject.Predmet.OstaliListFormatedWithAdressOIB>
  <DomainObject.Predmet.OstaliListNazivFormated>
    <izvorni_sadrzaj>
      <item>MARKO BRZOVIĆ</item>
      <item>MILORAD ZAJKOVSKI</item>
      <item>JOSIP BAOTIĆ</item>
    </izvorni_sadrzaj>
    <derivirana_varijabla naziv="DomainObject.Predmet.OstaliListNazivFormated_1">
      <item>MARKO BRZOVIĆ</item>
      <item>MILORAD ZAJKOVSKI</item>
      <item>JOSIP BAOTIĆ</item>
    </derivirana_varijabla>
  </DomainObject.Predmet.OstaliListNazivFormated>
  <DomainObject.Predmet.OstaliListNazivFormatedOIB>
    <izvorni_sadrzaj>
      <item>MARKO BRZOVIĆ</item>
      <item>MILORAD ZAJKOVSKI, OIB 59768013642</item>
      <item>JOSIP BAOTIĆ, OIB 48719977907</item>
    </izvorni_sadrzaj>
    <derivirana_varijabla naziv="DomainObject.Predmet.OstaliListNazivFormatedOIB_1">
      <item>MARKO BRZOVIĆ</item>
      <item>MILORAD ZAJKOVSKI, OIB 59768013642</item>
      <item>JOSIP BAOTIĆ, OIB 48719977907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St-650/2015-12</izvorni_sadrzaj>
    <derivirana_varijabla naziv="DomainObject.PoslovniBrojDokumenta_1">St-650/2015-12</derivirana_varijabla>
  </DomainObject.PoslovniBrojDokumenta>
  <DomainObject.Predmet.StrankaIDrugi>
    <izvorni_sadrzaj>INTERCON d.o.o.</izvorni_sadrzaj>
    <derivirana_varijabla naziv="DomainObject.Predmet.StrankaIDrugi_1">INTERCON d.o.o.</derivirana_varijabla>
  </DomainObject.Predmet.StrankaIDrugi>
  <DomainObject.Predmet.ProtustrankaIDrugi>
    <izvorni_sadrzaj>INTERCON d.o.o.</izvorni_sadrzaj>
    <derivirana_varijabla naziv="DomainObject.Predmet.ProtustrankaIDrugi_1">INTERCON d.o.o.</derivirana_varijabla>
  </DomainObject.Predmet.ProtustrankaIDrugi>
  <DomainObject.Predmet.StrankaIDrugiAdressOIB>
    <izvorni_sadrzaj>INTERCON d.o.o., OIB 80252267076, Oboj 3. Odvojak 3, Zagreb</izvorni_sadrzaj>
    <derivirana_varijabla naziv="DomainObject.Predmet.StrankaIDrugiAdressOIB_1">INTERCON d.o.o., OIB 80252267076, Oboj 3. Odvojak 3, Zagreb</derivirana_varijabla>
  </DomainObject.Predmet.StrankaIDrugiAdressOIB>
  <DomainObject.Predmet.ProtustrankaIDrugiAdressOIB>
    <izvorni_sadrzaj>INTERCON d.o.o., OIB 80252267076, Oboj 3. Odvojak 3, Zagreb</izvorni_sadrzaj>
    <derivirana_varijabla naziv="DomainObject.Predmet.ProtustrankaIDrugiAdressOIB_1">INTERCON d.o.o., OIB 80252267076, Oboj 3. Odvojak 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INTERCON d.o.o.</item>
      <item>INTERCON d.o.o.</item>
      <item>MARKO BRZOVIĆ</item>
      <item>MILORAD ZAJKOVSKI</item>
      <item>JOSIP BAOTIĆ</item>
    </izvorni_sadrzaj>
    <derivirana_varijabla naziv="DomainObject.Predmet.SudioniciListNaziv_1">
      <item>INTERCON d.o.o.</item>
      <item>INTERCON d.o.o.</item>
      <item>MARKO BRZOVIĆ</item>
      <item>MILORAD ZAJKOVSKI</item>
      <item>JOSIP BAOTIĆ</item>
    </derivirana_varijabla>
  </DomainObject.Predmet.SudioniciListNaziv>
  <DomainObject.Predmet.SudioniciListAdressOIB>
    <izvorni_sadrzaj>
      <item>INTERCON d.o.o., OIB 80252267076, Oboj 3. Odvojak 3,Zagreb</item>
      <item>INTERCON d.o.o., OIB 80252267076, Oboj 3. Odvojak 3,Zagreb</item>
      <item>MARKO BRZOVIĆ, MAKSIMIRSKA C.103,10000 Zagreb</item>
      <item>MILORAD ZAJKOVSKI, OIB 59768013642, Ivana Vencla 32,10290 Zaprešić</item>
      <item>JOSIP BAOTIĆ, OIB 48719977907, Oboj 3. Odvojak 3,10000 Zagreb</item>
    </izvorni_sadrzaj>
    <derivirana_varijabla naziv="DomainObject.Predmet.SudioniciListAdressOIB_1">
      <item>INTERCON d.o.o., OIB 80252267076, Oboj 3. Odvojak 3,Zagreb</item>
      <item>INTERCON d.o.o., OIB 80252267076, Oboj 3. Odvojak 3,Zagreb</item>
      <item>MARKO BRZOVIĆ, MAKSIMIRSKA C.103,10000 Zagreb</item>
      <item>MILORAD ZAJKOVSKI, OIB 59768013642, Ivana Vencla 32,10290 Zaprešić</item>
      <item>JOSIP BAOTIĆ, OIB 48719977907, Oboj 3. 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80252267076</item>
      <item>, OIB 80252267076</item>
      <item>, OIB null</item>
      <item>, OIB 59768013642</item>
      <item>, OIB 48719977907</item>
    </izvorni_sadrzaj>
    <derivirana_varijabla naziv="DomainObject.Predmet.SudioniciListNazivOIB_1">
      <item>, OIB 80252267076</item>
      <item>, OIB 80252267076</item>
      <item>, OIB null</item>
      <item>, OIB 59768013642</item>
      <item>, OIB 48719977907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3158</properties:Characters>
  <properties:Lines>71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2016-02-25T10:20:00Z</dcterms:created>
  <dc:creator>gzubak</dc:creator>
  <cp:lastModifiedBy>Ivana Stampf</cp:lastModifiedBy>
  <cp:lastPrinted>2013-06-12T10:50:00Z</cp:lastPrinted>
  <dcterms:modified xmlns:xsi="http://www.w3.org/2001/XMLSchema-instance" xsi:type="dcterms:W3CDTF">2016-02-25T12:15:00Z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St-650/2015-12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