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1fca" w14:paraId="3e51fca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FD0192">
        <w:rPr>
          <w:rFonts w:cs="Times New Roman" w:hAnsi="Times New Roman" w:ascii="Times New Roman"/>
          <w:b w:val="false"/>
          <w:sz w:val="24"/>
          <w:szCs w:val="24"/>
        </w:rPr>
        <w:t>1505/17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proofErr w:type="spellStart"/>
      <w:r w:rsidR="00FD0192">
        <w:t>Thermal</w:t>
      </w:r>
      <w:proofErr w:type="spellEnd"/>
      <w:r w:rsidR="00FD0192">
        <w:t xml:space="preserve"> Zone j.d.o.o., Sesvete, Mostarska 40, OIB: 99366112219, 27</w:t>
      </w:r>
      <w:r w:rsidR="00CB2A88">
        <w:t>. ožujka</w:t>
      </w:r>
      <w:r w:rsidR="00EF05B7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proofErr w:type="spellStart"/>
      <w:r w:rsidR="00FD0192">
        <w:t>Thermal</w:t>
      </w:r>
      <w:proofErr w:type="spellEnd"/>
      <w:r w:rsidR="00FD0192">
        <w:t xml:space="preserve"> Zone j.d.o.o., Sesvete, Mostarska 40, OIB: 99366112219,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FD0192">
        <w:t>2. svibnja</w:t>
      </w:r>
      <w:r w:rsidR="00595619">
        <w:t xml:space="preserve"> 2018</w:t>
      </w:r>
      <w:r w:rsidR="00957736">
        <w:t>.</w:t>
      </w:r>
      <w:r>
        <w:t xml:space="preserve"> u </w:t>
      </w:r>
      <w:r w:rsidR="00FD0192">
        <w:t>9</w:t>
      </w:r>
      <w:r w:rsidR="005A25CC">
        <w:t>,</w:t>
      </w:r>
      <w:r w:rsidR="00CB2A88">
        <w:t>3</w:t>
      </w:r>
      <w:r w:rsidR="005A25CC">
        <w:t>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CB2A88" w:rsidR="005A25CC">
      <w:pPr>
        <w:pStyle w:val="Odlomakpopisa"/>
        <w:numPr>
          <w:ilvl w:val="1"/>
          <w:numId w:val="6"/>
        </w:numPr>
        <w:jc w:val="both"/>
      </w:pPr>
      <w:r>
        <w:t>dužnik</w:t>
      </w:r>
      <w:r w:rsidR="005A25C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FD0192">
        <w:t>27</w:t>
      </w:r>
      <w:r w:rsidR="00CB2A88">
        <w:t>. ožujka</w:t>
      </w:r>
      <w:r w:rsidR="00EF05B7">
        <w:t xml:space="preserve">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E77BE6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270" w:rsidR="00B35270">
      <w:r>
        <w:separator/>
      </w:r>
    </w:p>
  </w:endnote>
  <w:endnote w:id="0" w:type="continuationSeparator">
    <w:p w:rsidRDefault="00B35270" w:rsidR="00B35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270" w:rsidR="00B35270">
      <w:r>
        <w:separator/>
      </w:r>
    </w:p>
  </w:footnote>
  <w:footnote w:id="0" w:type="continuationSeparator">
    <w:p w:rsidRDefault="00B35270" w:rsidR="00B352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7B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95619"/>
    <w:rsid w:val="005A25CC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5397C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1546E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35270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2A88"/>
    <w:rsid w:val="00CB4B43"/>
    <w:rsid w:val="00CB66CE"/>
    <w:rsid w:val="00CE64A6"/>
    <w:rsid w:val="00CF0751"/>
    <w:rsid w:val="00CF7145"/>
    <w:rsid w:val="00D1754D"/>
    <w:rsid w:val="00D735AB"/>
    <w:rsid w:val="00D815A2"/>
    <w:rsid w:val="00D971AC"/>
    <w:rsid w:val="00DD48F5"/>
    <w:rsid w:val="00DE470E"/>
    <w:rsid w:val="00DE5732"/>
    <w:rsid w:val="00DE5FCD"/>
    <w:rsid w:val="00E22682"/>
    <w:rsid w:val="00E305DE"/>
    <w:rsid w:val="00E4662E"/>
    <w:rsid w:val="00E77BE6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D0192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7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B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BE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B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B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7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B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BE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B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B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St-1505/2017</izvorni_sadrzaj>
    <derivirana_varijabla naziv="DomainObject.Predmet.OznakaBroj_1">St-1505/2017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Thermal Zone j.d.o.o. zastupanog po punomoćniku Robert Totić</izvorni_sadrzaj>
    <derivirana_varijabla naziv="DomainObject.Predmet.ProtustrankaFormated_1">  Thermal Zone j.d.o.o. zastupanog po punomoćniku Robert Totić</derivirana_varijabla>
  </DomainObject.Predmet.ProtustrankaFormated>
  <DomainObject.Predmet.ProtustrankaFormatedOIB>
    <izvorni_sadrzaj>  Thermal Zone j.d.o.o., OIB 99366112219 zastupanog po punomoćniku Robert Totić</izvorni_sadrzaj>
    <derivirana_varijabla naziv="DomainObject.Predmet.ProtustrankaFormatedOIB_1">  Thermal Zone j.d.o.o., OIB 99366112219 zastupanog po punomoćniku Robert Totić</derivirana_varijabla>
  </DomainObject.Predmet.ProtustrankaFormatedOIB>
  <DomainObject.Predmet.ProtustrankaFormatedWithAdress>
    <izvorni_sadrzaj> Thermal Zone j.d.o.o., Mostarska ulica 40, 10360 Sesvete zastupanog po punomoćniku Robert Totić</izvorni_sadrzaj>
    <derivirana_varijabla naziv="DomainObject.Predmet.ProtustrankaFormatedWithAdress_1"> Thermal Zone j.d.o.o., Mostarska ulica 40, 10360 Sesvete zastupanog po punomoćniku Robert Totić</derivirana_varijabla>
  </DomainObject.Predmet.ProtustrankaFormatedWithAdress>
  <DomainObject.Predmet.ProtustrankaFormatedWithAdressOIB>
    <izvorni_sadrzaj> Thermal Zone j.d.o.o., OIB 99366112219, Mostarska ulica 40, 10360 Sesvete zastupanog po punomoćniku Robert Totić</izvorni_sadrzaj>
    <derivirana_varijabla naziv="DomainObject.Predmet.ProtustrankaFormatedWithAdressOIB_1"> Thermal Zone j.d.o.o., OIB 99366112219, Mostarska ulica 40, 10360 Sesvete zastupanog po punomoćniku Robert Totić</derivirana_varijabla>
  </DomainObject.Predmet.ProtustrankaFormatedWithAdressOIB>
  <DomainObject.Predmet.ProtustrankaWithAdress>
    <izvorni_sadrzaj>Thermal Zone j.d.o.o. Mostarska ulica 40, 10360 Sesvete</izvorni_sadrzaj>
    <derivirana_varijabla naziv="DomainObject.Predmet.ProtustrankaWithAdress_1">Thermal Zone j.d.o.o. Mostarska ulica 40, 10360 Sesvete</derivirana_varijabla>
  </DomainObject.Predmet.ProtustrankaWithAdress>
  <DomainObject.Predmet.ProtustrankaWithAdressOIB>
    <izvorni_sadrzaj>Thermal Zone j.d.o.o., OIB 99366112219, Mostarska ulica 40, 10360 Sesvete</izvorni_sadrzaj>
    <derivirana_varijabla naziv="DomainObject.Predmet.ProtustrankaWithAdressOIB_1">Thermal Zone j.d.o.o., OIB 99366112219, Mostarska ulica 40, 10360 Sesvete</derivirana_varijabla>
  </DomainObject.Predmet.ProtustrankaWithAdressOIB>
  <DomainObject.Predmet.ProtustrankaNazivFormated>
    <izvorni_sadrzaj>Thermal Zone j.d.o.o.</izvorni_sadrzaj>
    <derivirana_varijabla naziv="DomainObject.Predmet.ProtustrankaNazivFormated_1">Thermal Zone j.d.o.o.</derivirana_varijabla>
  </DomainObject.Predmet.ProtustrankaNazivFormated>
  <DomainObject.Predmet.ProtustrankaNazivFormatedOIB>
    <izvorni_sadrzaj>Thermal Zone j.d.o.o., OIB 99366112219</izvorni_sadrzaj>
    <derivirana_varijabla naziv="DomainObject.Predmet.ProtustrankaNazivFormatedOIB_1">Thermal Zone j.d.o.o., OIB 99366112219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Thermal Zone j.d.o.o. zastupanog po punomoćniku Robert Totić</item>
    </izvorni_sadrzaj>
    <derivirana_varijabla naziv="DomainObject.Predmet.ProtuStrankaListFormated_1">
      <item>Thermal Zone j.d.o.o. zastupanog po punomoćniku Robert Totić</item>
    </derivirana_varijabla>
  </DomainObject.Predmet.ProtuStrankaListFormated>
  <DomainObject.Predmet.ProtuStrankaListFormatedOIB>
    <izvorni_sadrzaj>
      <item>Thermal Zone j.d.o.o., OIB 99366112219 zastupanog po punomoćniku Robert Totić</item>
    </izvorni_sadrzaj>
    <derivirana_varijabla naziv="DomainObject.Predmet.ProtuStrankaListFormatedOIB_1">
      <item>Thermal Zone j.d.o.o., OIB 99366112219 zastupanog po punomoćniku Robert Totić</item>
    </derivirana_varijabla>
  </DomainObject.Predmet.ProtuStrankaListFormatedOIB>
  <DomainObject.Predmet.ProtuStrankaListFormatedWithAdress>
    <izvorni_sadrzaj>
      <item>Thermal Zone j.d.o.o., Mostarska ulica 40, 10360 Sesvete zastupanog po punomoćniku Robert Totić</item>
    </izvorni_sadrzaj>
    <derivirana_varijabla naziv="DomainObject.Predmet.ProtuStrankaListFormatedWithAdress_1">
      <item>Thermal Zone j.d.o.o., Mostarska ulica 40, 10360 Sesvete zastupanog po punomoćniku Robert Totić</item>
    </derivirana_varijabla>
  </DomainObject.Predmet.ProtuStrankaListFormatedWithAdress>
  <DomainObject.Predmet.ProtuStrankaListFormatedWithAdressOIB>
    <izvorni_sadrzaj>
      <item>Thermal Zone j.d.o.o., OIB 99366112219, Mostarska ulica 40, 10360 Sesvete zastupanog po punomoćniku Robert Totić</item>
    </izvorni_sadrzaj>
    <derivirana_varijabla naziv="DomainObject.Predmet.ProtuStrankaListFormatedWithAdressOIB_1">
      <item>Thermal Zone j.d.o.o., OIB 99366112219, Mostarska ulica 40, 10360 Sesvete zastupanog po punomoćniku Robert Totić</item>
    </derivirana_varijabla>
  </DomainObject.Predmet.ProtuStrankaListFormatedWithAdressOIB>
  <DomainObject.Predmet.ProtuStrankaListNazivFormated>
    <izvorni_sadrzaj>
      <item>Thermal Zone j.d.o.o.</item>
    </izvorni_sadrzaj>
    <derivirana_varijabla naziv="DomainObject.Predmet.ProtuStrankaListNazivFormated_1">
      <item>Thermal Zone j.d.o.o.</item>
    </derivirana_varijabla>
  </DomainObject.Predmet.ProtuStrankaListNazivFormated>
  <DomainObject.Predmet.ProtuStrankaListNazivFormatedOIB>
    <izvorni_sadrzaj>
      <item>Thermal Zone j.d.o.o., OIB 99366112219</item>
    </izvorni_sadrzaj>
    <derivirana_varijabla naziv="DomainObject.Predmet.ProtuStrankaListNazivFormatedOIB_1">
      <item>Thermal Zone j.d.o.o., OIB 99366112219</item>
    </derivirana_varijabla>
  </DomainObject.Predmet.ProtuStrankaListNazivFormatedOIB>
  <DomainObject.Predmet.OstaliListFormated>
    <izvorni_sadrzaj>
      <item>Robert Totić punomoćnik sudionika u postupku Thermal Zone j.d.o.o.</item>
    </izvorni_sadrzaj>
    <derivirana_varijabla naziv="DomainObject.Predmet.OstaliListFormated_1">
      <item>Robert Totić punomoćnik sudionika u postupku Thermal Zone j.d.o.o.</item>
    </derivirana_varijabla>
  </DomainObject.Predmet.OstaliListFormated>
  <DomainObject.Predmet.OstaliListFormatedOIB>
    <izvorni_sadrzaj>
      <item>Robert Totić, OIB 86304276274 punomoćnik sudionika u postupku Thermal Zone j.d.o.o.</item>
    </izvorni_sadrzaj>
    <derivirana_varijabla naziv="DomainObject.Predmet.OstaliListFormatedOIB_1">
      <item>Robert Totić, OIB 86304276274 punomoćnik sudionika u postupku Thermal Zone j.d.o.o.</item>
    </derivirana_varijabla>
  </DomainObject.Predmet.OstaliListFormatedOIB>
  <DomainObject.Predmet.OstaliListFormatedWithAdress>
    <izvorni_sadrzaj>
      <item>Robert Totić, Mostarska 40, 10360 Sesvete punomoćnik sudionika u postupku Thermal Zone j.d.o.o.</item>
    </izvorni_sadrzaj>
    <derivirana_varijabla naziv="DomainObject.Predmet.OstaliListFormatedWithAdress_1">
      <item>Robert Totić, Mostarska 40, 10360 Sesvete punomoćnik sudionika u postupku Thermal Zone j.d.o.o.</item>
    </derivirana_varijabla>
  </DomainObject.Predmet.OstaliListFormatedWithAdress>
  <DomainObject.Predmet.OstaliListFormatedWithAdressOIB>
    <izvorni_sadrzaj>
      <item>Robert Totić, OIB 86304276274, Mostarska 40, 10360 Sesvete punomoćnik sudionika u postupku Thermal Zone j.d.o.o.</item>
    </izvorni_sadrzaj>
    <derivirana_varijabla naziv="DomainObject.Predmet.OstaliListFormatedWithAdressOIB_1">
      <item>Robert Totić, OIB 86304276274, Mostarska 40, 10360 Sesvete punomoćnik sudionika u postupku Thermal Zone j.d.o.o.</item>
    </derivirana_varijabla>
  </DomainObject.Predmet.OstaliListFormatedWithAdressOIB>
  <DomainObject.Predmet.OstaliListNazivFormated>
    <izvorni_sadrzaj>
      <item>Robert Totić</item>
    </izvorni_sadrzaj>
    <derivirana_varijabla naziv="DomainObject.Predmet.OstaliListNazivFormated_1">
      <item>Robert Totić</item>
    </derivirana_varijabla>
  </DomainObject.Predmet.OstaliListNazivFormated>
  <DomainObject.Predmet.OstaliListNazivFormatedOIB>
    <izvorni_sadrzaj>
      <item>Robert Totić, OIB 86304276274</item>
    </izvorni_sadrzaj>
    <derivirana_varijabla naziv="DomainObject.Predmet.OstaliListNazivFormatedOIB_1">
      <item>Robert Totić, OIB 86304276274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Thermal Zone j.d.o.o.</izvorni_sadrzaj>
    <derivirana_varijabla naziv="DomainObject.Predmet.ProtustrankaIDrugi_1">Thermal Zone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Thermal Zone j.d.o.o., OIB 99366112219, Mostarska ulica 40, 10360 Sesvete</izvorni_sadrzaj>
    <derivirana_varijabla naziv="DomainObject.Predmet.ProtustrankaIDrugiAdressOIB_1">Thermal Zone j.d.o.o., OIB 99366112219, Mostarska ulica 40,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Thermal Zone j.d.o.o.</item>
      <item>FINA Regionalni centar Zagreb</item>
      <item>Robert Totić</item>
    </izvorni_sadrzaj>
    <derivirana_varijabla naziv="DomainObject.Predmet.SudioniciListNaziv_1">
      <item>Thermal Zone j.d.o.o.</item>
      <item>FINA Regionalni centar Zagreb</item>
      <item>Robert Totić</item>
    </derivirana_varijabla>
  </DomainObject.Predmet.SudioniciListNaziv>
  <DomainObject.Predmet.SudioniciListAdressOIB>
    <izvorni_sadrzaj>
      <item>Thermal Zone j.d.o.o., OIB 99366112219, Mostarska ulica 40,10360 Sesvete</item>
      <item>FINA Regionalni centar Zagreb, OIB 85821130368, Trg svibanjskih žrtava 1995. 1,10000 Zagreb</item>
      <item>Robert Totić, OIB 86304276274, Mostarska 40,10360 Sesvete</item>
    </izvorni_sadrzaj>
    <derivirana_varijabla naziv="DomainObject.Predmet.SudioniciListAdressOIB_1">
      <item>Thermal Zone j.d.o.o., OIB 99366112219, Mostarska ulica 40,10360 Sesvete</item>
      <item>FINA Regionalni centar Zagreb, OIB 85821130368, Trg svibanjskih žrtava 1995. 1,10000 Zagreb</item>
      <item>Robert Totić, OIB 86304276274, Mostarska 40,10360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99366112219</item>
      <item>, OIB 85821130368</item>
      <item>, OIB 86304276274</item>
    </izvorni_sadrzaj>
    <derivirana_varijabla naziv="DomainObject.Predmet.SudioniciListNazivOIB_1">
      <item>, OIB 99366112219</item>
      <item>, OIB 85821130368</item>
      <item>, OIB 86304276274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215</properties:Words>
  <properties:Characters>1060</properties:Characters>
  <properties:Lines>41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2018-03-27T08:21:00Z</dcterms:created>
  <dc:creator>Korisnik</dc:creator>
  <cp:lastModifiedBy>Draženka Prpić</cp:lastModifiedBy>
  <cp:lastPrinted>2018-03-27T08:22:00Z</cp:lastPrinted>
  <dcterms:modified xmlns:xsi="http://www.w3.org/2001/XMLSchema-instance" xsi:type="dcterms:W3CDTF">2018-03-27T08:22:00Z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POSTUPKA-St-1505-17.docx)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