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201c" w14:paraId="cb1201c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9AE" w:rsidP="00A374CF" w:rsidR="00D329AE">
      <w:pPr>
        <w:rPr>
          <w:b/>
        </w:rPr>
      </w:pPr>
      <w:r>
        <w:rPr>
          <w:b/>
        </w:rPr>
        <w:t>Republika Hrvatska</w:t>
      </w:r>
    </w:p>
    <w:p w:rsidRDefault="00D329AE" w:rsidP="00A374CF" w:rsidR="00D329AE">
      <w:pPr>
        <w:rPr>
          <w:b/>
        </w:rPr>
      </w:pPr>
      <w:r>
        <w:rPr>
          <w:b/>
        </w:rPr>
        <w:t>Trgovački sud u Osijeku</w:t>
      </w:r>
    </w:p>
    <w:p w:rsidRDefault="00D329AE" w:rsidP="00A374CF" w:rsidR="00A374CF" w:rsidRPr="007C7835">
      <w:pPr>
        <w:rPr>
          <w:b/>
        </w:rPr>
      </w:pPr>
      <w:r>
        <w:rPr>
          <w:b/>
        </w:rPr>
        <w:t>Stalna služba u Slavonskom Brodu</w:t>
      </w:r>
      <w:r w:rsidR="00132969">
        <w:rPr>
          <w:b/>
        </w:rPr>
        <w:t xml:space="preserve">                                         </w:t>
      </w:r>
      <w:r w:rsidR="00A374CF"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48761C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D329AE" w:rsidP="00A374CF" w:rsidR="00D329AE" w:rsidRPr="007C7835">
      <w:pPr>
        <w:rPr>
          <w:b/>
        </w:rPr>
      </w:pPr>
      <w:r w:rsidRPr="007C7835">
        <w:rPr>
          <w:b/>
        </w:rPr>
        <w:t>Trg pobjede 13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D329AE" w:rsidP="00132969" w:rsidR="00123855">
      <w:pPr>
        <w:ind w:firstLine="1440"/>
        <w:jc w:val="both"/>
      </w:pPr>
      <w:r>
        <w:t>Trgovački sud u Osijeku, Stalna služba u Slavonskom Brodu</w:t>
      </w:r>
      <w:r w:rsidR="00A374CF"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>
        <w:t>DIJANA j.d.o.o. za usluge u likvidaciji</w:t>
      </w:r>
      <w:r>
        <w:rPr>
          <w:b/>
        </w:rPr>
        <w:t xml:space="preserve">, </w:t>
      </w:r>
      <w:r>
        <w:t>skraćena tvrtka: DIJANA j.d.o.o.</w:t>
      </w:r>
      <w:r w:rsidR="006412AA">
        <w:t xml:space="preserve"> u likvidaciji</w:t>
      </w:r>
      <w:r>
        <w:t>, Slavonski Brod, Plitvička 68, OIB 84023973283</w:t>
      </w:r>
      <w:r w:rsidR="00123855">
        <w:t>, dana</w:t>
      </w:r>
      <w:r w:rsidR="007515A3">
        <w:t xml:space="preserve"> </w:t>
      </w:r>
      <w:r>
        <w:t>28. prosinca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E1CAE" w:rsidP="00132969" w:rsidR="001E1CAE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</w:t>
      </w:r>
      <w:r w:rsidR="00D500B1">
        <w:t xml:space="preserve"> </w:t>
      </w:r>
      <w:r>
        <w:t>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6412AA">
        <w:t>DIJANA j.d.o.o. za usluge u likvidaciji</w:t>
      </w:r>
      <w:r w:rsidR="006412AA">
        <w:rPr>
          <w:b/>
        </w:rPr>
        <w:t xml:space="preserve">, </w:t>
      </w:r>
      <w:r w:rsidR="006412AA">
        <w:t>skraćena tvrtka: DIJANA j.d.o.o. u likvidaciji, Slavonski Brod, Plitvička 68, OIB 84023973283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46089E">
      <w:pPr>
        <w:ind w:firstLine="1440"/>
        <w:jc w:val="both"/>
      </w:pPr>
      <w:r>
        <w:t>2.</w:t>
      </w:r>
      <w:r w:rsidR="00D500B1">
        <w:t xml:space="preserve"> </w:t>
      </w:r>
      <w:r>
        <w:t>Za s</w:t>
      </w:r>
      <w:r w:rsidR="0068262A">
        <w:t>tečajnog upravitelja imenuje se</w:t>
      </w:r>
      <w:r w:rsidR="00702567">
        <w:t xml:space="preserve"> </w:t>
      </w:r>
      <w:r w:rsidR="0046089E" w:rsidRPr="0046089E">
        <w:t>Karlo Šatvar iz Osijeka</w:t>
      </w:r>
      <w:r w:rsidR="00476F04" w:rsidRPr="0046089E">
        <w:t xml:space="preserve">, </w:t>
      </w:r>
      <w:r w:rsidR="0046089E" w:rsidRPr="0046089E">
        <w:t>Zagrebačka 30</w:t>
      </w:r>
      <w:r w:rsidR="00476F04" w:rsidRPr="0046089E">
        <w:t xml:space="preserve">, OIB </w:t>
      </w:r>
      <w:r w:rsidR="0046089E" w:rsidRPr="0046089E">
        <w:t>24771511882</w:t>
      </w:r>
      <w:r w:rsidR="00476F04" w:rsidRPr="0046089E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6412AA">
        <w:t>DIJANA j.d.o.o. za usluge u likvidaciji</w:t>
      </w:r>
      <w:r w:rsidR="006412AA">
        <w:rPr>
          <w:b/>
        </w:rPr>
        <w:t xml:space="preserve">, </w:t>
      </w:r>
      <w:r w:rsidR="006412AA">
        <w:t>skraćena tvrtka: DIJANA j.d.o.o. u likvidaciji, Slavonski Brod, Plitvička 68, OIB 84023973283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lastRenderedPageBreak/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6412AA">
        <w:t>DIJANA j.d.o.o. za usluge u likvidaciji</w:t>
      </w:r>
      <w:r w:rsidR="006412AA">
        <w:rPr>
          <w:b/>
        </w:rPr>
        <w:t xml:space="preserve">, </w:t>
      </w:r>
      <w:r w:rsidR="006412AA">
        <w:t>skraćena tvrtka: DIJANA j.d.o.o. u likvidaciji, Slavonski Brod, Plitvička 68, OIB 84023973283</w:t>
      </w:r>
      <w:r w:rsidR="001D7A21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1E547C">
        <w:t>193</w:t>
      </w:r>
      <w:r>
        <w:t xml:space="preserve"> dana.</w:t>
      </w:r>
      <w:r w:rsidR="00F04ADE">
        <w:t xml:space="preserve"> </w:t>
      </w:r>
      <w:r w:rsidR="0017795C">
        <w:t xml:space="preserve"> </w:t>
      </w:r>
      <w:r w:rsidR="001E547C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1E547C">
        <w:t>02. studenog</w:t>
      </w:r>
      <w:r w:rsidR="00EA2F6E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1E547C">
        <w:t>28. prosinca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1E547C">
        <w:t>44.303,44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470D6A">
      <w:pPr>
        <w:jc w:val="center"/>
      </w:pPr>
      <w:r>
        <w:t>U S</w:t>
      </w:r>
      <w:r w:rsidR="00703938">
        <w:t xml:space="preserve">lavonskom Brodu, </w:t>
      </w:r>
      <w:r w:rsidR="001E547C">
        <w:t>28. prosinca</w:t>
      </w:r>
      <w:r w:rsidR="00D66FB6">
        <w:t xml:space="preserve"> 201</w:t>
      </w:r>
      <w:r w:rsidR="007820CB">
        <w:t>8</w:t>
      </w:r>
      <w:r>
        <w:t>. godine</w:t>
      </w:r>
    </w:p>
    <w:p w:rsidRDefault="008A1133" w:rsidP="00111FB5" w:rsidR="008A11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201BE3">
        <w:t xml:space="preserve"> </w:t>
      </w:r>
      <w:r w:rsidR="00F00402">
        <w:t>Stečajna sutkinja</w:t>
      </w:r>
    </w:p>
    <w:p w:rsidRDefault="00F00402" w:rsidP="001E547C" w:rsidR="006F5175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D84433" w:rsidP="001B5786" w:rsidR="00D84433">
      <w:pPr>
        <w:ind w:left="6372"/>
      </w:pP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1145E7" w:rsidP="00A374CF" w:rsidR="001145E7"/>
    <w:p w:rsidRDefault="001E547C" w:rsidP="00A374CF" w:rsidR="001E547C"/>
    <w:p w:rsidRDefault="001E547C" w:rsidP="00A374CF" w:rsidR="001E547C"/>
    <w:p w:rsidRDefault="001145E7" w:rsidP="00A374CF" w:rsidR="001145E7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22168F">
        <w:t>tečajnom</w:t>
      </w:r>
      <w:r w:rsidR="00DF26AE">
        <w:t xml:space="preserve"> upravitelj</w:t>
      </w:r>
      <w:r w:rsidR="0022168F">
        <w:t>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5AE" w:rsidR="009665AE">
      <w:r>
        <w:separator/>
      </w:r>
    </w:p>
  </w:endnote>
  <w:endnote w:id="0" w:type="continuationSeparator">
    <w:p w:rsidRDefault="009665AE" w:rsidR="0096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5AE" w:rsidR="009665AE">
      <w:r>
        <w:separator/>
      </w:r>
    </w:p>
  </w:footnote>
  <w:footnote w:id="0" w:type="continuationSeparator">
    <w:p w:rsidRDefault="009665AE" w:rsidR="0096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2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D7D92">
      <w:rPr>
        <w:b/>
      </w:rPr>
      <w:t>1</w:t>
    </w:r>
    <w:r w:rsidR="00E602CE">
      <w:rPr>
        <w:b/>
      </w:rPr>
      <w:t>249</w:t>
    </w:r>
    <w:r w:rsidR="008274CB">
      <w:rPr>
        <w:b/>
      </w:rPr>
      <w:t>/2018-</w:t>
    </w:r>
    <w:r w:rsidR="00FF28FC">
      <w:rPr>
        <w:b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D329AE">
      <w:rPr>
        <w:b/>
      </w:rPr>
      <w:t>1249</w:t>
    </w:r>
    <w:r w:rsidR="00FD7D92">
      <w:rPr>
        <w:b/>
      </w:rPr>
      <w:t>/</w:t>
    </w:r>
    <w:r w:rsidRPr="00DB52D3">
      <w:rPr>
        <w:b/>
      </w:rPr>
      <w:t>201</w:t>
    </w:r>
    <w:r>
      <w:rPr>
        <w:b/>
      </w:rPr>
      <w:t>8</w:t>
    </w:r>
    <w:r w:rsidRPr="00DB52D3">
      <w:rPr>
        <w:b/>
      </w:rPr>
      <w:t>-</w:t>
    </w:r>
    <w:r w:rsidR="00FD7D92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248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5E7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75490"/>
    <w:rsid w:val="0017795C"/>
    <w:rsid w:val="001926DB"/>
    <w:rsid w:val="001A2C07"/>
    <w:rsid w:val="001B37AE"/>
    <w:rsid w:val="001B5786"/>
    <w:rsid w:val="001B61FF"/>
    <w:rsid w:val="001B6A5B"/>
    <w:rsid w:val="001C0B9D"/>
    <w:rsid w:val="001C3662"/>
    <w:rsid w:val="001C5CF7"/>
    <w:rsid w:val="001D2B3A"/>
    <w:rsid w:val="001D75CC"/>
    <w:rsid w:val="001D7A21"/>
    <w:rsid w:val="001E1CAE"/>
    <w:rsid w:val="001E20A3"/>
    <w:rsid w:val="001E547C"/>
    <w:rsid w:val="001F3A4F"/>
    <w:rsid w:val="00201BE3"/>
    <w:rsid w:val="00202563"/>
    <w:rsid w:val="0021016C"/>
    <w:rsid w:val="0021269A"/>
    <w:rsid w:val="0022168F"/>
    <w:rsid w:val="00235849"/>
    <w:rsid w:val="00243DD4"/>
    <w:rsid w:val="00243F2B"/>
    <w:rsid w:val="00245270"/>
    <w:rsid w:val="002463F7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0833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52C4"/>
    <w:rsid w:val="003F7BA1"/>
    <w:rsid w:val="0040294C"/>
    <w:rsid w:val="00422A1C"/>
    <w:rsid w:val="00423E79"/>
    <w:rsid w:val="00435AC3"/>
    <w:rsid w:val="00442FDD"/>
    <w:rsid w:val="00443163"/>
    <w:rsid w:val="0046089E"/>
    <w:rsid w:val="00463FBA"/>
    <w:rsid w:val="004641A6"/>
    <w:rsid w:val="004678D6"/>
    <w:rsid w:val="00470A88"/>
    <w:rsid w:val="00470D6A"/>
    <w:rsid w:val="00476F04"/>
    <w:rsid w:val="00483D15"/>
    <w:rsid w:val="0048761C"/>
    <w:rsid w:val="00491E6A"/>
    <w:rsid w:val="004A58F2"/>
    <w:rsid w:val="004B2CB7"/>
    <w:rsid w:val="004D3668"/>
    <w:rsid w:val="004D4D5D"/>
    <w:rsid w:val="004D6450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412AA"/>
    <w:rsid w:val="006511D3"/>
    <w:rsid w:val="006577B4"/>
    <w:rsid w:val="00662FC1"/>
    <w:rsid w:val="0068262A"/>
    <w:rsid w:val="00683CAE"/>
    <w:rsid w:val="00685E7E"/>
    <w:rsid w:val="006A74A3"/>
    <w:rsid w:val="006C429E"/>
    <w:rsid w:val="006D5634"/>
    <w:rsid w:val="006F388C"/>
    <w:rsid w:val="006F4EFF"/>
    <w:rsid w:val="006F5175"/>
    <w:rsid w:val="00701827"/>
    <w:rsid w:val="00702567"/>
    <w:rsid w:val="00703938"/>
    <w:rsid w:val="007121A8"/>
    <w:rsid w:val="00722E69"/>
    <w:rsid w:val="0072644F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96733"/>
    <w:rsid w:val="007A4D10"/>
    <w:rsid w:val="007A6587"/>
    <w:rsid w:val="007B5490"/>
    <w:rsid w:val="007C25A6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1BF4"/>
    <w:rsid w:val="00832536"/>
    <w:rsid w:val="008353BC"/>
    <w:rsid w:val="00836B87"/>
    <w:rsid w:val="00841F8D"/>
    <w:rsid w:val="00843DEC"/>
    <w:rsid w:val="00846CEC"/>
    <w:rsid w:val="008610C5"/>
    <w:rsid w:val="00863A5B"/>
    <w:rsid w:val="00873A1A"/>
    <w:rsid w:val="00896044"/>
    <w:rsid w:val="0089623C"/>
    <w:rsid w:val="008A1133"/>
    <w:rsid w:val="008A4B1F"/>
    <w:rsid w:val="008A681F"/>
    <w:rsid w:val="008B6135"/>
    <w:rsid w:val="008C042B"/>
    <w:rsid w:val="008D2527"/>
    <w:rsid w:val="008F4F5A"/>
    <w:rsid w:val="009019EE"/>
    <w:rsid w:val="00905C45"/>
    <w:rsid w:val="009135EF"/>
    <w:rsid w:val="00917A95"/>
    <w:rsid w:val="00921726"/>
    <w:rsid w:val="00942E1D"/>
    <w:rsid w:val="009458D8"/>
    <w:rsid w:val="009530B9"/>
    <w:rsid w:val="00961BE6"/>
    <w:rsid w:val="00962A87"/>
    <w:rsid w:val="00963F18"/>
    <w:rsid w:val="009665AE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64079"/>
    <w:rsid w:val="00A72799"/>
    <w:rsid w:val="00A832A5"/>
    <w:rsid w:val="00AA0D20"/>
    <w:rsid w:val="00AA2752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0E00"/>
    <w:rsid w:val="00B33430"/>
    <w:rsid w:val="00B44534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A5B41"/>
    <w:rsid w:val="00BC62D8"/>
    <w:rsid w:val="00BC6FC5"/>
    <w:rsid w:val="00BD0EB6"/>
    <w:rsid w:val="00C0757A"/>
    <w:rsid w:val="00C14D24"/>
    <w:rsid w:val="00C1614F"/>
    <w:rsid w:val="00C22A84"/>
    <w:rsid w:val="00C32C54"/>
    <w:rsid w:val="00C35F6A"/>
    <w:rsid w:val="00C36715"/>
    <w:rsid w:val="00C53A06"/>
    <w:rsid w:val="00C5449D"/>
    <w:rsid w:val="00C546AB"/>
    <w:rsid w:val="00C63865"/>
    <w:rsid w:val="00C63D01"/>
    <w:rsid w:val="00C661D9"/>
    <w:rsid w:val="00C74CB4"/>
    <w:rsid w:val="00C75FAC"/>
    <w:rsid w:val="00C834D3"/>
    <w:rsid w:val="00C868CA"/>
    <w:rsid w:val="00C87AC0"/>
    <w:rsid w:val="00C910A7"/>
    <w:rsid w:val="00C92D33"/>
    <w:rsid w:val="00CB0279"/>
    <w:rsid w:val="00CB077F"/>
    <w:rsid w:val="00CB3C50"/>
    <w:rsid w:val="00CB5495"/>
    <w:rsid w:val="00CC11C6"/>
    <w:rsid w:val="00CC5C59"/>
    <w:rsid w:val="00CD466F"/>
    <w:rsid w:val="00CE5746"/>
    <w:rsid w:val="00D03C88"/>
    <w:rsid w:val="00D120C9"/>
    <w:rsid w:val="00D22AF4"/>
    <w:rsid w:val="00D23860"/>
    <w:rsid w:val="00D24F05"/>
    <w:rsid w:val="00D24F06"/>
    <w:rsid w:val="00D25655"/>
    <w:rsid w:val="00D26487"/>
    <w:rsid w:val="00D329AE"/>
    <w:rsid w:val="00D35A6A"/>
    <w:rsid w:val="00D500B1"/>
    <w:rsid w:val="00D61145"/>
    <w:rsid w:val="00D66FB6"/>
    <w:rsid w:val="00D80405"/>
    <w:rsid w:val="00D84433"/>
    <w:rsid w:val="00DA2BCF"/>
    <w:rsid w:val="00DA7B24"/>
    <w:rsid w:val="00DB3A66"/>
    <w:rsid w:val="00DB52D3"/>
    <w:rsid w:val="00DC0D67"/>
    <w:rsid w:val="00DC4AFF"/>
    <w:rsid w:val="00DC7E31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602CE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01A4"/>
    <w:rsid w:val="00F224AC"/>
    <w:rsid w:val="00F24A25"/>
    <w:rsid w:val="00F30326"/>
    <w:rsid w:val="00F3258E"/>
    <w:rsid w:val="00F328FA"/>
    <w:rsid w:val="00F34569"/>
    <w:rsid w:val="00F34B8E"/>
    <w:rsid w:val="00F45A4F"/>
    <w:rsid w:val="00F80FA2"/>
    <w:rsid w:val="00F91028"/>
    <w:rsid w:val="00F911E6"/>
    <w:rsid w:val="00FA0053"/>
    <w:rsid w:val="00FA7FEF"/>
    <w:rsid w:val="00FB3B83"/>
    <w:rsid w:val="00FD0829"/>
    <w:rsid w:val="00FD1603"/>
    <w:rsid w:val="00FD7D92"/>
    <w:rsid w:val="00FE6696"/>
    <w:rsid w:val="00FF15F9"/>
    <w:rsid w:val="00FF28FC"/>
    <w:rsid w:val="00FF2A7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44059.77</izvorni_sadrzaj>
    <derivirana_varijabla naziv="DomainObject.Predmet.InicijalnaVrijednost_1">44059.77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St-1249/2018</izvorni_sadrzaj>
    <derivirana_varijabla naziv="DomainObject.Predmet.OznakaBroj_1">St-1249/2018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DIJANA j.d.o.o. za usluge u likvidaciji,</izvorni_sadrzaj>
    <derivirana_varijabla naziv="DomainObject.Predmet.ProtustrankaFormated_1">  DIJANA j.d.o.o. za usluge u likvidaciji,</derivirana_varijabla>
  </DomainObject.Predmet.ProtustrankaFormated>
  <DomainObject.Predmet.ProtustrankaFormatedOIB>
    <izvorni_sadrzaj>  DIJANA j.d.o.o. za usluge u likvidaciji,, OIB 84023973283</izvorni_sadrzaj>
    <derivirana_varijabla naziv="DomainObject.Predmet.ProtustrankaFormatedOIB_1">  DIJANA j.d.o.o. za usluge u likvidaciji,, OIB 84023973283</derivirana_varijabla>
  </DomainObject.Predmet.ProtustrankaFormatedOIB>
  <DomainObject.Predmet.ProtustrankaFormatedWithAdress>
    <izvorni_sadrzaj> DIJANA j.d.o.o. za usluge u likvidaciji,, Plitvička 68, 35000 Slavonski Brod</izvorni_sadrzaj>
    <derivirana_varijabla naziv="DomainObject.Predmet.ProtustrankaFormatedWithAdress_1"> DIJANA j.d.o.o. za usluge u likvidaciji,, Plitvička 68, 35000 Slavonski Brod</derivirana_varijabla>
  </DomainObject.Predmet.ProtustrankaFormatedWithAdress>
  <DomainObject.Predmet.ProtustrankaFormatedWithAdressOIB>
    <izvorni_sadrzaj> DIJANA j.d.o.o. za usluge u likvidaciji,, OIB 84023973283, Plitvička 68, 35000 Slavonski Brod</izvorni_sadrzaj>
    <derivirana_varijabla naziv="DomainObject.Predmet.ProtustrankaFormatedWithAdressOIB_1"> DIJANA j.d.o.o. za usluge u likvidaciji,, OIB 84023973283, Plitvička 68, 35000 Slavonski Brod</derivirana_varijabla>
  </DomainObject.Predmet.ProtustrankaFormatedWithAdressOIB>
  <DomainObject.Predmet.ProtustrankaWithAdress>
    <izvorni_sadrzaj>DIJANA j.d.o.o. za usluge u likvidaciji, Plitvička 68, 35000 Slavonski Brod</izvorni_sadrzaj>
    <derivirana_varijabla naziv="DomainObject.Predmet.ProtustrankaWithAdress_1">DIJANA j.d.o.o. za usluge u likvidaciji, Plitvička 68, 35000 Slavonski Brod</derivirana_varijabla>
  </DomainObject.Predmet.ProtustrankaWithAdress>
  <DomainObject.Predmet.ProtustrankaWithAdressOIB>
    <izvorni_sadrzaj>DIJANA j.d.o.o. za usluge u likvidaciji,, OIB 84023973283, Plitvička 68, 35000 Slavonski Brod</izvorni_sadrzaj>
    <derivirana_varijabla naziv="DomainObject.Predmet.ProtustrankaWithAdressOIB_1">DIJANA j.d.o.o. za usluge u likvidaciji,, OIB 84023973283, Plitvička 68, 35000 Slavonski Brod</derivirana_varijabla>
  </DomainObject.Predmet.ProtustrankaWithAdressOIB>
  <DomainObject.Predmet.ProtustrankaNazivFormated>
    <izvorni_sadrzaj>DIJANA j.d.o.o. za usluge u likvidaciji,</izvorni_sadrzaj>
    <derivirana_varijabla naziv="DomainObject.Predmet.ProtustrankaNazivFormated_1">DIJANA j.d.o.o. za usluge u likvidaciji,</derivirana_varijabla>
  </DomainObject.Predmet.ProtustrankaNazivFormated>
  <DomainObject.Predmet.ProtustrankaNazivFormatedOIB>
    <izvorni_sadrzaj>DIJANA j.d.o.o. za usluge u likvidaciji,, OIB 84023973283</izvorni_sadrzaj>
    <derivirana_varijabla naziv="DomainObject.Predmet.ProtustrankaNazivFormatedOIB_1">DIJANA j.d.o.o. za usluge u likvidaciji,, OIB 84023973283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DIJANA j.d.o.o. za usluge u likvidaciji,</item>
    </izvorni_sadrzaj>
    <derivirana_varijabla naziv="DomainObject.Predmet.ProtuStrankaListFormated_1">
      <item>DIJANA j.d.o.o. za usluge u likvidaciji,</item>
    </derivirana_varijabla>
  </DomainObject.Predmet.ProtuStrankaListFormated>
  <DomainObject.Predmet.ProtuStrankaListFormatedOIB>
    <izvorni_sadrzaj>
      <item>DIJANA j.d.o.o. za usluge u likvidaciji,, OIB 84023973283</item>
    </izvorni_sadrzaj>
    <derivirana_varijabla naziv="DomainObject.Predmet.ProtuStrankaListFormatedOIB_1">
      <item>DIJANA j.d.o.o. za usluge u likvidaciji,, OIB 84023973283</item>
    </derivirana_varijabla>
  </DomainObject.Predmet.ProtuStrankaListFormatedOIB>
  <DomainObject.Predmet.ProtuStrankaListFormatedWithAdress>
    <izvorni_sadrzaj>
      <item>DIJANA j.d.o.o. za usluge u likvidaciji,, Plitvička 68, 35000 Slavonski Brod</item>
    </izvorni_sadrzaj>
    <derivirana_varijabla naziv="DomainObject.Predmet.ProtuStrankaListFormatedWithAdress_1">
      <item>DIJANA j.d.o.o. za usluge u likvidaciji,, Plitvička 68, 35000 Slavonski Brod</item>
    </derivirana_varijabla>
  </DomainObject.Predmet.ProtuStrankaListFormatedWithAdress>
  <DomainObject.Predmet.ProtuStrankaListFormatedWithAdressOIB>
    <izvorni_sadrzaj>
      <item>DIJANA j.d.o.o. za usluge u likvidaciji,, OIB 84023973283, Plitvička 68, 35000 Slavonski Brod</item>
    </izvorni_sadrzaj>
    <derivirana_varijabla naziv="DomainObject.Predmet.ProtuStrankaListFormatedWithAdressOIB_1">
      <item>DIJANA j.d.o.o. za usluge u likvidaciji,, OIB 84023973283, Plitvička 68, 35000 Slavonski Brod</item>
    </derivirana_varijabla>
  </DomainObject.Predmet.ProtuStrankaListFormatedWithAdressOIB>
  <DomainObject.Predmet.ProtuStrankaListNazivFormated>
    <izvorni_sadrzaj>
      <item>DIJANA j.d.o.o. za usluge u likvidaciji,</item>
    </izvorni_sadrzaj>
    <derivirana_varijabla naziv="DomainObject.Predmet.ProtuStrankaListNazivFormated_1">
      <item>DIJANA j.d.o.o. za usluge u likvidaciji,</item>
    </derivirana_varijabla>
  </DomainObject.Predmet.ProtuStrankaListNazivFormated>
  <DomainObject.Predmet.ProtuStrankaListNazivFormatedOIB>
    <izvorni_sadrzaj>
      <item>DIJANA j.d.o.o. za usluge u likvidaciji,, OIB 84023973283</item>
    </izvorni_sadrzaj>
    <derivirana_varijabla naziv="DomainObject.Predmet.ProtuStrankaListNazivFormatedOIB_1">
      <item>DIJANA j.d.o.o. za usluge u likvidaciji,, OIB 84023973283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DIJANA j.d.o.o. za usluge u likvidaciji,</izvorni_sadrzaj>
    <derivirana_varijabla naziv="DomainObject.Predmet.ProtustrankaIDrugi_1">DIJANA j.d.o.o. za usluge u likvidaciji,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DIJANA j.d.o.o. za usluge u likvidaciji,, OIB 84023973283, Plitvička 68, 35000 Slavonski Brod</izvorni_sadrzaj>
    <derivirana_varijabla naziv="DomainObject.Predmet.ProtustrankaIDrugiAdressOIB_1">DIJANA j.d.o.o. za usluge u likvidaciji,, OIB 84023973283, Plitvička 68,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DIJANA j.d.o.o. za usluge u likvidaciji,</item>
    </izvorni_sadrzaj>
    <derivirana_varijabla naziv="DomainObject.Predmet.SudioniciListNaziv_1">
      <item>Financijska agencija</item>
      <item>DIJANA j.d.o.o. za usluge u likvidaciji,</item>
    </derivirana_varijabla>
  </DomainObject.Predmet.SudioniciListNaziv>
  <DomainObject.Predmet.SudioniciListAdressOIB>
    <izvorni_sadrzaj>
      <item>Financijska agencija, OIB 85821130368, Ulica grada Vukovara 70,10000 Zagreb</item>
      <item>DIJANA j.d.o.o. za usluge u likvidaciji,, OIB 84023973283, Plitvička 68,35000 Slavonski Brod</item>
    </izvorni_sadrzaj>
    <derivirana_varijabla naziv="DomainObject.Predmet.SudioniciListAdressOIB_1">
      <item>Financijska agencija, OIB 85821130368, Ulica grada Vukovara 70,10000 Zagreb</item>
      <item>DIJANA j.d.o.o. za usluge u likvidaciji,, OIB 84023973283, Plitvička 68,35000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84023973283</item>
    </izvorni_sadrzaj>
    <derivirana_varijabla naziv="DomainObject.Predmet.SudioniciListNazivOIB_1">
      <item>, OIB 85821130368</item>
      <item>, OIB 84023973283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16DBD-4613-4128-82B7-ECE3B740F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812</properties:Words>
  <properties:Characters>4541</properties:Characters>
  <properties:Lines>111</properties:Lines>
  <properties:Paragraphs>40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2018-12-28T11:38:00Z</dcterms:created>
  <dc:creator>alet</dc:creator>
  <cp:lastModifiedBy>wsadmin</cp:lastModifiedBy>
  <cp:lastPrinted>2018-12-28T12:31:00Z</cp:lastPrinted>
  <dcterms:modified xmlns:xsi="http://www.w3.org/2001/XMLSchema-instance" xsi:type="dcterms:W3CDTF">2018-12-28T12:36:00Z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(St-1249-2018 -28.12.2018.OTVARANJE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