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9415" w14:paraId="3ea9415" w:rsidRDefault="00387387" w:rsidP="00387387" w:rsidR="00387387">
      <w:pPr>
        <w:pStyle w:val="Zaglavlje"/>
        <w15:collapsed w:val="false"/>
      </w:pPr>
      <w:bookmarkStart w:name="_GoBack" w:id="0"/>
      <w:bookmarkEnd w:id="0"/>
    </w:p>
    <w:p w:rsidRDefault="00387387" w:rsidP="00387387" w:rsidR="0038738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87387" w:rsidP="00387387" w:rsidR="0038738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87387" w:rsidP="00387387" w:rsidR="0038738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87387" w:rsidP="00387387" w:rsidR="0038738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87387" w:rsidP="00387387" w:rsidR="00387387">
      <w:pPr>
        <w:pStyle w:val="Zaglavlje"/>
        <w:jc w:val="left"/>
      </w:pPr>
    </w:p>
    <w:p w:rsidRDefault="00387387" w:rsidP="00387387" w:rsidR="00387387">
      <w:pPr>
        <w:pStyle w:val="Zaglavlje"/>
        <w:jc w:val="center"/>
      </w:pPr>
      <w:r>
        <w:t>Z A K LJ U Č A K</w:t>
      </w:r>
    </w:p>
    <w:p w:rsidRDefault="00387387" w:rsidP="00387387" w:rsidR="00387387">
      <w:pPr>
        <w:spacing w:lineRule="auto" w:line="240" w:after="0"/>
      </w:pPr>
    </w:p>
    <w:p w:rsidRDefault="00387387" w:rsidP="00387387" w:rsidR="00387387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DRAGANIĆ GRADNJA – d.o.o., OIB: 46444233715 sa sjedištem u Žrtava Fašizma 13, Slanje</w:t>
      </w:r>
      <w:r>
        <w:t xml:space="preserve">, dana </w:t>
      </w:r>
      <w:r>
        <w:t>20</w:t>
      </w:r>
      <w:r>
        <w:t xml:space="preserve">. rujna 2016.               </w:t>
      </w:r>
    </w:p>
    <w:p w:rsidRDefault="00387387" w:rsidP="00387387" w:rsidR="00387387">
      <w:pPr>
        <w:spacing w:lineRule="auto" w:line="240" w:after="0"/>
      </w:pPr>
    </w:p>
    <w:p w:rsidRDefault="00387387" w:rsidP="00387387" w:rsidR="00387387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387387" w:rsidP="00387387" w:rsidR="00387387">
      <w:pPr>
        <w:spacing w:lineRule="auto" w:line="240" w:after="0"/>
        <w:jc w:val="center"/>
      </w:pPr>
    </w:p>
    <w:p w:rsidRDefault="00387387" w:rsidP="00387387" w:rsidR="00387387">
      <w:pPr>
        <w:spacing w:lineRule="auto" w:line="240" w:after="0"/>
        <w:jc w:val="center"/>
      </w:pPr>
    </w:p>
    <w:p w:rsidRDefault="00387387" w:rsidP="00387387" w:rsidR="0038738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DRAGANIĆ GRADNJA – d.o.o., OIB: 46444233715 sa sjedištem u Žrtava Fašizma 13, Slanje</w:t>
      </w:r>
      <w:r>
        <w:t>, Zoran Draganić, Slanje, Žrtava fašizma 13, OIB: 34940952520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387387" w:rsidP="00387387" w:rsidR="00387387">
      <w:pPr>
        <w:spacing w:lineRule="auto" w:line="240" w:after="0"/>
        <w:jc w:val="both"/>
      </w:pPr>
    </w:p>
    <w:p w:rsidRDefault="00387387" w:rsidP="00387387" w:rsidR="00387387">
      <w:pPr>
        <w:spacing w:lineRule="auto" w:line="240" w:after="0"/>
        <w:jc w:val="both"/>
      </w:pPr>
      <w:r>
        <w:t>1. nekretnina i pokretnina dužnika</w:t>
      </w:r>
    </w:p>
    <w:p w:rsidRDefault="00387387" w:rsidP="00387387" w:rsidR="00387387">
      <w:pPr>
        <w:spacing w:lineRule="auto" w:line="240" w:after="0"/>
        <w:jc w:val="both"/>
      </w:pPr>
      <w:r>
        <w:t>2. imovinskih prava dužnika na tuđim stvarima</w:t>
      </w:r>
    </w:p>
    <w:p w:rsidRDefault="00387387" w:rsidP="00387387" w:rsidR="00387387">
      <w:pPr>
        <w:spacing w:lineRule="auto" w:line="240" w:after="0"/>
        <w:jc w:val="both"/>
      </w:pPr>
      <w:r>
        <w:t>3. novčanih i nenovčanih tražbina dužnika</w:t>
      </w:r>
    </w:p>
    <w:p w:rsidRDefault="00387387" w:rsidP="00387387" w:rsidR="00387387">
      <w:pPr>
        <w:spacing w:lineRule="auto" w:line="240" w:after="0"/>
        <w:jc w:val="both"/>
      </w:pPr>
      <w:r>
        <w:t>4. drugih prava koja čine imovinu dužnika</w:t>
      </w:r>
    </w:p>
    <w:p w:rsidRDefault="00387387" w:rsidP="00387387" w:rsidR="00387387">
      <w:pPr>
        <w:spacing w:lineRule="auto" w:line="240" w:after="0"/>
        <w:jc w:val="both"/>
      </w:pPr>
      <w:r>
        <w:t>5. novčanih sredstava na računima</w:t>
      </w:r>
    </w:p>
    <w:p w:rsidRDefault="00387387" w:rsidP="00387387" w:rsidR="00387387">
      <w:pPr>
        <w:spacing w:lineRule="auto" w:line="240" w:after="0"/>
        <w:jc w:val="both"/>
      </w:pPr>
      <w:r>
        <w:t>6. druge imovine dužnika</w:t>
      </w:r>
    </w:p>
    <w:p w:rsidRDefault="00387387" w:rsidP="00387387" w:rsidR="00387387">
      <w:pPr>
        <w:spacing w:lineRule="auto" w:line="240" w:after="0"/>
        <w:jc w:val="both"/>
      </w:pPr>
      <w:r>
        <w:t>7. obveza dužnika unesenih u njegove poslovne knjige</w:t>
      </w:r>
    </w:p>
    <w:p w:rsidRDefault="00387387" w:rsidP="00387387" w:rsidR="00387387">
      <w:pPr>
        <w:spacing w:lineRule="auto" w:line="240" w:after="0"/>
        <w:jc w:val="both"/>
      </w:pPr>
      <w:r>
        <w:t>8. drugih novčanih i nenovčanih obveza dužnika</w:t>
      </w:r>
    </w:p>
    <w:p w:rsidRDefault="00387387" w:rsidP="00387387" w:rsidR="00387387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387387" w:rsidP="00387387" w:rsidR="00387387">
      <w:pPr>
        <w:spacing w:lineRule="auto" w:line="240" w:after="0"/>
        <w:jc w:val="both"/>
      </w:pPr>
      <w:r>
        <w:t>10. izlučnih prava</w:t>
      </w:r>
    </w:p>
    <w:p w:rsidRDefault="00387387" w:rsidP="00387387" w:rsidR="0038738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387387" w:rsidP="00387387" w:rsidR="0038738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387387" w:rsidP="00387387" w:rsidR="00387387">
      <w:pPr>
        <w:spacing w:lineRule="auto" w:line="240" w:after="0"/>
        <w:jc w:val="both"/>
      </w:pPr>
    </w:p>
    <w:p w:rsidRDefault="00387387" w:rsidP="00387387" w:rsidR="0038738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387387" w:rsidP="00387387" w:rsidR="00387387">
      <w:pPr>
        <w:spacing w:lineRule="auto" w:line="240" w:after="0"/>
        <w:jc w:val="both"/>
      </w:pPr>
    </w:p>
    <w:p w:rsidRDefault="00387387" w:rsidP="00387387" w:rsidR="0038738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387387" w:rsidP="00387387" w:rsidR="00387387">
      <w:pPr>
        <w:pStyle w:val="Odlomakpopisa"/>
        <w:spacing w:lineRule="auto" w:line="240" w:after="0"/>
      </w:pPr>
    </w:p>
    <w:p w:rsidRDefault="00387387" w:rsidP="00387387" w:rsidR="0038738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87387" w:rsidP="00387387" w:rsidR="0038738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387387" w:rsidP="00387387" w:rsidR="00387387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52</w:t>
      </w:r>
      <w:r>
        <w:t>.</w:t>
      </w:r>
      <w:r>
        <w:t>963</w:t>
      </w:r>
      <w:r>
        <w:t>,</w:t>
      </w:r>
      <w:r>
        <w:t>84</w:t>
      </w:r>
      <w:r>
        <w:t xml:space="preserve"> kn te da dužnik ima </w:t>
      </w:r>
      <w:r>
        <w:t>5</w:t>
      </w:r>
      <w:r>
        <w:t xml:space="preserve"> zaposlen</w:t>
      </w:r>
      <w:r>
        <w:t>ih</w:t>
      </w:r>
      <w:r>
        <w:t>.</w:t>
      </w:r>
    </w:p>
    <w:p w:rsidRDefault="00387387" w:rsidP="00387387" w:rsidR="0038738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87387" w:rsidP="00387387" w:rsidR="0038738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>
        <w:rPr>
          <w:rFonts w:eastAsia="Times New Roman"/>
          <w:lang w:eastAsia="hr-HR"/>
        </w:rPr>
        <w:t>20</w:t>
      </w:r>
      <w:r>
        <w:rPr>
          <w:rFonts w:eastAsia="Times New Roman"/>
          <w:lang w:eastAsia="hr-HR"/>
        </w:rPr>
        <w:t>. rujna 2016.</w:t>
      </w:r>
    </w:p>
    <w:p w:rsidRDefault="00387387" w:rsidP="00387387" w:rsidR="0038738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87387" w:rsidR="00387387">
        <w:trPr>
          <w:trHeight w:val="2009"/>
        </w:trPr>
        <w:tc>
          <w:tcPr>
            <w:tcW w:type="dxa" w:w="4928"/>
          </w:tcPr>
          <w:p w:rsidRDefault="00387387" w:rsidR="00387387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87387" w:rsidR="0038738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387387" w:rsidR="00387387">
            <w:pPr>
              <w:jc w:val="center"/>
              <w:rPr>
                <w:lang w:eastAsia="hr-HR"/>
              </w:rPr>
            </w:pPr>
          </w:p>
          <w:p w:rsidRDefault="00387387" w:rsidR="0038738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387387" w:rsidR="0038738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387387" w:rsidR="00387387">
            <w:pPr>
              <w:jc w:val="center"/>
              <w:rPr>
                <w:lang w:eastAsia="hr-HR"/>
              </w:rPr>
            </w:pPr>
          </w:p>
          <w:p w:rsidRDefault="00387387" w:rsidR="00387387">
            <w:pPr>
              <w:rPr>
                <w:lang w:eastAsia="hr-HR"/>
              </w:rPr>
            </w:pPr>
          </w:p>
          <w:p w:rsidRDefault="00387387" w:rsidR="00387387">
            <w:pPr>
              <w:jc w:val="center"/>
              <w:rPr>
                <w:lang w:eastAsia="hr-HR"/>
              </w:rPr>
            </w:pPr>
          </w:p>
        </w:tc>
      </w:tr>
    </w:tbl>
    <w:p w:rsidRDefault="00387387" w:rsidP="00387387" w:rsidR="0038738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7387" w:rsidP="00387387" w:rsidR="0038738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387387" w:rsidP="00387387" w:rsidR="00387387">
      <w:pPr>
        <w:spacing w:lineRule="auto" w:line="240" w:after="0"/>
        <w:jc w:val="both"/>
      </w:pPr>
      <w:r>
        <w:t>UPUTA O PRAVNOM LIJEKU :</w:t>
      </w:r>
    </w:p>
    <w:p w:rsidRDefault="00387387" w:rsidP="00387387" w:rsidR="00387387">
      <w:pPr>
        <w:spacing w:lineRule="auto" w:line="240" w:after="0"/>
        <w:jc w:val="both"/>
      </w:pPr>
      <w:r>
        <w:t>Protiv ovoga zaključka žalba nije dopuštena (čl. 19. st. 7. SZ-a).</w:t>
      </w:r>
    </w:p>
    <w:p w:rsidRDefault="00387387" w:rsidP="00387387" w:rsidR="00387387">
      <w:pPr>
        <w:spacing w:lineRule="auto" w:line="240" w:after="0"/>
        <w:jc w:val="both"/>
      </w:pPr>
    </w:p>
    <w:p w:rsidRDefault="00387387" w:rsidP="00387387" w:rsidR="00387387">
      <w:pPr>
        <w:spacing w:lineRule="auto" w:line="240" w:after="0"/>
        <w:jc w:val="both"/>
      </w:pPr>
      <w:r>
        <w:t>DNA:</w:t>
      </w:r>
    </w:p>
    <w:p w:rsidRDefault="00387387" w:rsidP="00387387" w:rsidR="00387387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>Zoran Draganić, Slanje, Žrtava fašizma 13</w:t>
      </w:r>
    </w:p>
    <w:p w:rsidRDefault="00387387" w:rsidP="00387387" w:rsidR="00387387">
      <w:pPr>
        <w:spacing w:lineRule="auto" w:line="240" w:after="0"/>
        <w:jc w:val="both"/>
      </w:pPr>
      <w:r>
        <w:t>2. e-Oglasna ploča suda</w:t>
      </w:r>
    </w:p>
    <w:p w:rsidRDefault="00387387" w:rsidP="00387387" w:rsidR="00387387">
      <w:pPr>
        <w:spacing w:lineRule="auto" w:line="240" w:after="0"/>
        <w:jc w:val="both"/>
      </w:pPr>
    </w:p>
    <w:p w:rsidRDefault="00387387" w:rsidP="00387387" w:rsidR="00387387"/>
    <w:p w:rsidRDefault="00DA0242" w:rsidP="00387387" w:rsidR="00DA0242" w:rsidRPr="00387387"/>
    <w:sectPr w:rsidSect="0032366B" w:rsidR="00DA0242" w:rsidRPr="0038738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387" w:rsidR="008333A9">
    <w:pPr>
      <w:pStyle w:val="Zaglavlje"/>
    </w:pPr>
    <w:r>
      <w:rPr>
        <w:rStyle w:val="PozadinaSvijetloCrvena"/>
        <w:shd w:fill="auto" w:color="auto" w:val="clear"/>
      </w:rPr>
      <w:t>Poslovni broj: 4 St-807/16-5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387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8738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8738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St-807/2016-5</izvorni_sadrzaj>
    <derivirana_varijabla naziv="DomainObject.Oznaka_1">St-807/2016-5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DRAGANIĆ GRADNJA - društvo s ograničenom odgovornošću za građevinarstvo, trgovinu i ugostiteljstvo</izvorni_sadrzaj>
    <derivirana_varijabla naziv="DomainObject.Predmet.ProtustrankaFormated_1">  DRAGANIĆ GRADNJA - društvo s ograničenom odgovornošću za građevinarstvo, trgovinu i ugostiteljstvo</derivirana_varijabla>
  </DomainObject.Predmet.ProtustrankaFormated>
  <DomainObject.Predmet.ProtustrankaFormatedOIB>
    <izvorni_sadrzaj>  DRAGANIĆ GRADNJA - društvo s ograničenom odgovornošću za građevinarstvo, trgovinu i ugostiteljstvo, OIB 46444233715</izvorni_sadrzaj>
    <derivirana_varijabla naziv="DomainObject.Predmet.ProtustrankaFormatedOIB_1">  DRAGANIĆ GRADNJA - društvo s ograničenom odgovornošću za građevinarstvo, trgovinu i ugostiteljstvo, OIB 46444233715</derivirana_varijabla>
  </DomainObject.Predmet.ProtustrankaFormatedOIB>
  <DomainObject.Predmet.ProtustrankaFormatedWithAdress>
    <izvorni_sadrzaj> DRAGANIĆ GRADNJA - društvo s ograničenom odgovornošću za građevinarstvo, trgovinu i ugostiteljstvo, Žrtava fašizma 13, 42230 Slanje</izvorni_sadrzaj>
    <derivirana_varijabla naziv="DomainObject.Predmet.ProtustrankaFormatedWithAdress_1"> DRAGANIĆ GRADNJA - društvo s ograničenom odgovornošću za građevinarstvo, trgovinu i ugostiteljstvo, Žrtava fašizma 13, 42230 Slanje</derivirana_varijabla>
  </DomainObject.Predmet.ProtustrankaFormatedWithAdress>
  <DomainObject.Predmet.ProtustrankaFormatedWithAdressOIB>
    <izvorni_sadrzaj> DRAGANIĆ GRADNJA - društvo s ograničenom odgovornošću za građevinarstvo, trgovinu i ugostiteljstvo, OIB 46444233715, Žrtava fašizma 13, 42230 Slanje</izvorni_sadrzaj>
    <derivirana_varijabla naziv="DomainObject.Predmet.ProtustrankaFormatedWithAdressOIB_1"> DRAGANIĆ GRADNJA - društvo s ograničenom odgovornošću za građevinarstvo, trgovinu i ugostiteljstvo, OIB 46444233715, Žrtava fašizma 13, 42230 Slanje</derivirana_varijabla>
  </DomainObject.Predmet.ProtustrankaFormatedWithAdressOIB>
  <DomainObject.Predmet.ProtustrankaWithAdress>
    <izvorni_sadrzaj>DRAGANIĆ GRADNJA - društvo s ograničenom odgovornošću za građevinarstvo, trgovinu i ugostiteljstvo Žrtava fašizma 13, 42230 Slanje</izvorni_sadrzaj>
    <derivirana_varijabla naziv="DomainObject.Predmet.ProtustrankaWithAdress_1">DRAGANIĆ GRADNJA - društvo s ograničenom odgovornošću za građevinarstvo, trgovinu i ugostiteljstvo Žrtava fašizma 13, 42230 Slanje</derivirana_varijabla>
  </DomainObject.Predmet.ProtustrankaWithAdress>
  <DomainObject.Predmet.ProtustrankaWithAdressOIB>
    <izvorni_sadrzaj>DRAGANIĆ GRADNJA - društvo s ograničenom odgovornošću za građevinarstvo, trgovinu i ugostiteljstvo, OIB 46444233715, Žrtava fašizma 13, 42230 Slanje</izvorni_sadrzaj>
    <derivirana_varijabla naziv="DomainObject.Predmet.ProtustrankaWithAdressOIB_1">DRAGANIĆ GRADNJA - društvo s ograničenom odgovornošću za građevinarstvo, trgovinu i ugostiteljstvo, OIB 46444233715, Žrtava fašizma 13, 42230 Slanje</derivirana_varijabla>
  </DomainObject.Predmet.ProtustrankaWithAdressOIB>
  <DomainObject.Predmet.ProtustrankaNazivFormated>
    <izvorni_sadrzaj>DRAGANIĆ GRADNJA - društvo s ograničenom odgovornošću za građevinarstvo, trgovinu i ugostiteljstvo</izvorni_sadrzaj>
    <derivirana_varijabla naziv="DomainObject.Predmet.ProtustrankaNazivFormated_1">DRAGANIĆ GRADNJA - društvo s ograničenom odgovornošću za građevinarstvo, trgovinu i ugostiteljstvo</derivirana_varijabla>
  </DomainObject.Predmet.ProtustrankaNazivFormated>
  <DomainObject.Predmet.ProtustrankaNazivFormatedOIB>
    <izvorni_sadrzaj>DRAGANIĆ GRADNJA - društvo s ograničenom odgovornošću za građevinarstvo, trgovinu i ugostiteljstvo, OIB 46444233715</izvorni_sadrzaj>
    <derivirana_varijabla naziv="DomainObject.Predmet.ProtustrankaNazivFormatedOIB_1">DRAGANIĆ GRADNJA - društvo s ograničenom odgovornošću za građevinarstvo, trgovinu i ugostiteljstvo, OIB 46444233715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52963.84</izvorni_sadrzaj>
    <derivirana_varijabla naziv="DomainObject.Predmet.TrenutnaVrijednost_1">52963.84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DRAGANIĆ GRADNJA - društvo s ograničenom odgovornošću za građevinarstvo, trgovinu i ugostiteljstvo</item>
    </izvorni_sadrzaj>
    <derivirana_varijabla naziv="DomainObject.Predmet.ProtuStrankaListFormated_1">
      <item>DRAGANIĆ GRADNJA - društvo s ograničenom odgovornošću za građevinarstvo, trgovinu i ugostiteljstvo</item>
    </derivirana_varijabla>
  </DomainObject.Predmet.ProtuStrankaListFormated>
  <DomainObject.Predmet.ProtuStrankaListFormatedOIB>
    <izvorni_sadrzaj>
      <item>DRAGANIĆ GRADNJA - društvo s ograničenom odgovornošću za građevinarstvo, trgovinu i ugostiteljstvo, OIB 46444233715</item>
    </izvorni_sadrzaj>
    <derivirana_varijabla naziv="DomainObject.Predmet.ProtuStrankaListFormatedOIB_1">
      <item>DRAGANIĆ GRADNJA - društvo s ograničenom odgovornošću za građevinarstvo, trgovinu i ugostiteljstvo, OIB 46444233715</item>
    </derivirana_varijabla>
  </DomainObject.Predmet.ProtuStrankaListFormatedOIB>
  <DomainObject.Predmet.ProtuStrankaListFormatedWithAdress>
    <izvorni_sadrzaj>
      <item>DRAGANIĆ GRADNJA - društvo s ograničenom odgovornošću za građevinarstvo, trgovinu i ugostiteljstvo, Žrtava fašizma 13, 42230 Slanje</item>
    </izvorni_sadrzaj>
    <derivirana_varijabla naziv="DomainObject.Predmet.ProtuStrankaListFormatedWithAdress_1">
      <item>DRAGANIĆ GRADNJA - društvo s ograničenom odgovornošću za građevinarstvo, trgovinu i ugostiteljstvo, Žrtava fašizma 13, 42230 Slanje</item>
    </derivirana_varijabla>
  </DomainObject.Predmet.ProtuStrankaListFormatedWithAdress>
  <DomainObject.Predmet.ProtuStrankaListFormatedWithAdressOIB>
    <izvorni_sadrzaj>
      <item>DRAGANIĆ GRADNJA - društvo s ograničenom odgovornošću za građevinarstvo, trgovinu i ugostiteljstvo, OIB 46444233715, Žrtava fašizma 13, 42230 Slanje</item>
    </izvorni_sadrzaj>
    <derivirana_varijabla naziv="DomainObject.Predmet.ProtuStrankaListFormatedWithAdressOIB_1">
      <item>DRAGANIĆ GRADNJA - društvo s ograničenom odgovornošću za građevinarstvo, trgovinu i ugostiteljstvo, OIB 46444233715, Žrtava fašizma 13, 42230 Slanje</item>
    </derivirana_varijabla>
  </DomainObject.Predmet.ProtuStrankaListFormatedWithAdressOIB>
  <DomainObject.Predmet.ProtuStrankaListNazivFormated>
    <izvorni_sadrzaj>
      <item>DRAGANIĆ GRADNJA - društvo s ograničenom odgovornošću za građevinarstvo, trgovinu i ugostiteljstvo</item>
    </izvorni_sadrzaj>
    <derivirana_varijabla naziv="DomainObject.Predmet.ProtuStrankaListNazivFormated_1">
      <item>DRAGANIĆ GRADNJA - društvo s ograničenom odgovornošću za građevinarstvo, trgovinu i ugostiteljstvo</item>
    </derivirana_varijabla>
  </DomainObject.Predmet.ProtuStrankaListNazivFormated>
  <DomainObject.Predmet.ProtuStrankaListNazivFormatedOIB>
    <izvorni_sadrzaj>
      <item>DRAGANIĆ GRADNJA - društvo s ograničenom odgovornošću za građevinarstvo, trgovinu i ugostiteljstvo, OIB 46444233715</item>
    </izvorni_sadrzaj>
    <derivirana_varijabla naziv="DomainObject.Predmet.ProtuStrankaListNazivFormatedOIB_1">
      <item>DRAGANIĆ GRADNJA - društvo s ograničenom odgovornošću za građevinarstvo, trgovinu i ugostiteljstvo, OIB 46444233715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St-807/2016-5</izvorni_sadrzaj>
    <derivirana_varijabla naziv="DomainObject.PoslovniBrojDokumenta_1">St-807/2016-5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DRAGANIĆ GRADNJA - društvo s ograničenom odgovornošću za građevinarstvo, trgovinu i ugostiteljstvo</izvorni_sadrzaj>
    <derivirana_varijabla naziv="DomainObject.Predmet.ProtustrankaIDrugi_1">DRAGANIĆ GRADNJA - društvo s ograničenom odgovornošću za građevinarstvo,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DRAGANIĆ GRADNJA - društvo s ograničenom odgovornošću za građevinarstvo, trgovinu i ugostiteljstvo, OIB 46444233715, Žrtava fašizma 13, 42230 Slanje</izvorni_sadrzaj>
    <derivirana_varijabla naziv="DomainObject.Predmet.ProtustrankaIDrugiAdressOIB_1">DRAGANIĆ GRADNJA - društvo s ograničenom odgovornošću za građevinarstvo, trgovinu i ugostiteljstvo, OIB 46444233715, Žrtava fašizma 13,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DRAGANIĆ GRADNJA - društvo s ograničenom odgovornošću za građevinarstvo, trgovinu i ugostiteljstvo</item>
      <item>sudski registar</item>
    </izvorni_sadrzaj>
    <derivirana_varijabla naziv="DomainObject.Predmet.SudioniciListNaziv_1">
      <item>Financijska agencija</item>
      <item>DRAGANIĆ GRADNJA - društvo s ograničenom odgovornošću za građevinarstvo, trgovinu i ugostiteljstvo</item>
      <item>sudski registar</item>
    </derivirana_varijabla>
  </DomainObject.Predmet.SudioniciListNaziv>
  <DomainObject.Predmet.SudioniciListAdressOIB>
    <izvorni_sadrzaj>
      <item>Financijska agencija, OIB 85821130368</item>
      <item>DRAGANIĆ GRADNJA - društvo s ograničenom odgovornošću za građevinarstvo, trgovinu i ugostiteljstvo, OIB 46444233715, Žrtava fašizma 13,42230 Slanje</item>
      <item>sudski registar</item>
    </izvorni_sadrzaj>
    <derivirana_varijabla naziv="DomainObject.Predmet.SudioniciListAdressOIB_1">
      <item>Financijska agencija, OIB 85821130368</item>
      <item>DRAGANIĆ GRADNJA - društvo s ograničenom odgovornošću za građevinarstvo, trgovinu i ugostiteljstvo, OIB 46444233715, Žrtava fašizma 13,42230 Slanje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53E7F-B53E-423C-A783-B9AEE355B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2223</properties:Characters>
  <properties:Lines>77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2016-09-19T10:52:00Z</cp:lastPrinted>
  <dcterms:modified xmlns:xsi="http://www.w3.org/2001/XMLSchema-instance" xsi:type="dcterms:W3CDTF">2016-09-19T10:52:00Z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St-807/2016-5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