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c7cb" w14:paraId="b9ec7cb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571F63">
        <w:rPr>
          <w:bCs/>
        </w:rPr>
        <w:t>1</w:t>
      </w:r>
      <w:r w:rsidR="008F2BE7">
        <w:rPr>
          <w:bCs/>
        </w:rPr>
        <w:t>64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D87EF5">
        <w:t>12</w:t>
      </w:r>
      <w:r w:rsidR="00173039">
        <w:t xml:space="preserve">. </w:t>
      </w:r>
      <w:r w:rsidR="001C17B9">
        <w:t>li</w:t>
      </w:r>
      <w:r w:rsidR="00D87EF5">
        <w:t>sropad</w:t>
      </w:r>
      <w:r w:rsidR="000D0B9F">
        <w:t>a</w:t>
      </w:r>
      <w:r w:rsidR="00173039">
        <w:t xml:space="preserve"> 201</w:t>
      </w:r>
      <w:r w:rsidR="00CF0F16">
        <w:t>6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8F2BE7">
        <w:t>pet</w:t>
      </w:r>
      <w:r w:rsidR="00CF0F16">
        <w:t>naesta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526D90" w:rsidR="0054446F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>
        <w:t xml:space="preserve">1.  </w:t>
      </w:r>
      <w:r w:rsidRPr="001C17B9">
        <w:rPr>
          <w:bCs/>
        </w:rPr>
        <w:t xml:space="preserve">ETAŽA 310/10000-POSLOVNI PROSTOR A1 </w:t>
      </w:r>
      <w:r w:rsidRPr="001C17B9">
        <w:t>u prizemlju koji se sastoji od ureda  površine 40,26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</w:pPr>
      <w:r w:rsidRPr="001C17B9">
        <w:rPr>
          <w:bCs/>
          <w:lang w:eastAsia="ar-SA"/>
        </w:rPr>
        <w:t xml:space="preserve">po početnoj cijeni od </w:t>
      </w:r>
      <w:r w:rsidR="001C17B9" w:rsidRPr="001C17B9">
        <w:rPr>
          <w:bCs/>
        </w:rPr>
        <w:t>4</w:t>
      </w:r>
      <w:r w:rsidR="008F2BE7">
        <w:rPr>
          <w:bCs/>
        </w:rPr>
        <w:t>1</w:t>
      </w:r>
      <w:r w:rsidR="001C17B9" w:rsidRPr="001C17B9">
        <w:rPr>
          <w:bCs/>
        </w:rPr>
        <w:t>.3</w:t>
      </w:r>
      <w:r w:rsidR="008F2BE7">
        <w:rPr>
          <w:bCs/>
        </w:rPr>
        <w:t>40</w:t>
      </w:r>
      <w:r w:rsidR="001C17B9" w:rsidRPr="001C17B9">
        <w:rPr>
          <w:bCs/>
        </w:rPr>
        <w:t>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26D90" w:rsidR="0054446F" w:rsidRPr="001C17B9">
      <w:pPr>
        <w:tabs>
          <w:tab w:pos="2552" w:val="left"/>
        </w:tabs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 2.  </w:t>
      </w:r>
      <w:r w:rsidRPr="001C17B9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3</w:t>
      </w:r>
      <w:r w:rsidR="008F2BE7">
        <w:rPr>
          <w:bCs/>
        </w:rPr>
        <w:t>3</w:t>
      </w:r>
      <w:r w:rsidR="002B5977">
        <w:rPr>
          <w:bCs/>
        </w:rPr>
        <w:t>.</w:t>
      </w:r>
      <w:r w:rsidR="008F2BE7">
        <w:rPr>
          <w:bCs/>
        </w:rPr>
        <w:t>363</w:t>
      </w:r>
      <w:r w:rsidR="00991810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3.  </w:t>
      </w:r>
      <w:r w:rsidRPr="001C17B9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4</w:t>
      </w:r>
      <w:r w:rsidR="008F2BE7">
        <w:rPr>
          <w:bCs/>
        </w:rPr>
        <w:t>1</w:t>
      </w:r>
      <w:r w:rsidR="002B5977">
        <w:rPr>
          <w:bCs/>
        </w:rPr>
        <w:t>.</w:t>
      </w:r>
      <w:r w:rsidR="008F2BE7">
        <w:rPr>
          <w:bCs/>
        </w:rPr>
        <w:t>807</w:t>
      </w:r>
      <w:r w:rsidR="007A6071" w:rsidRPr="001C17B9">
        <w:rPr>
          <w:bCs/>
        </w:rPr>
        <w:t>,00</w:t>
      </w:r>
      <w:r w:rsidRPr="001C17B9">
        <w:rPr>
          <w:bCs/>
        </w:rPr>
        <w:t xml:space="preserve"> kn</w:t>
      </w:r>
      <w:r w:rsidRPr="001C17B9">
        <w:t xml:space="preserve">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4.   </w:t>
      </w:r>
      <w:r w:rsidRPr="001C17B9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ukupnoj površini 63,00 m</w:t>
      </w:r>
      <w:r w:rsidRPr="001C17B9">
        <w:rPr>
          <w:vertAlign w:val="superscript"/>
        </w:rPr>
        <w:t>2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5F712A">
        <w:rPr>
          <w:bCs/>
        </w:rPr>
        <w:t>63.536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lastRenderedPageBreak/>
        <w:t xml:space="preserve">9.  </w:t>
      </w:r>
      <w:r w:rsidRPr="001C17B9">
        <w:rPr>
          <w:bCs/>
        </w:rPr>
        <w:t>ETAŽA 759/10000-POSLOVNI PROSTOR C2</w:t>
      </w:r>
      <w:r w:rsidRPr="001C17B9">
        <w:t xml:space="preserve"> koji se sastoji od ureda površine 26,22 m</w:t>
      </w:r>
      <w:r w:rsidRPr="001C17B9">
        <w:rPr>
          <w:vertAlign w:val="superscript"/>
        </w:rPr>
        <w:t>2</w:t>
      </w:r>
      <w:r w:rsidRPr="001C17B9">
        <w:t>, ured u potkrovlju sa 72,45 m</w:t>
      </w:r>
      <w:r w:rsidRPr="001C17B9">
        <w:rPr>
          <w:vertAlign w:val="superscript"/>
        </w:rPr>
        <w:t>2</w:t>
      </w:r>
      <w:r w:rsidRPr="001C17B9">
        <w:t>, ukupne površine 98,67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5F712A">
        <w:rPr>
          <w:bCs/>
        </w:rPr>
        <w:t>84.560</w:t>
      </w:r>
      <w:r w:rsidR="00DA3B69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10. </w:t>
      </w:r>
      <w:r w:rsidRPr="001C17B9">
        <w:rPr>
          <w:bCs/>
        </w:rPr>
        <w:t xml:space="preserve">ETAŽA 485/10000-POSLOVNI PROSTOR C3 </w:t>
      </w:r>
      <w:r w:rsidRPr="001C17B9">
        <w:t>u potkrovlju koji se sastoji od predsoblja sa 9,36 m</w:t>
      </w:r>
      <w:r w:rsidRPr="001C17B9">
        <w:rPr>
          <w:vertAlign w:val="superscript"/>
        </w:rPr>
        <w:t>2</w:t>
      </w:r>
      <w:r w:rsidRPr="001C17B9">
        <w:t>, ureda sa 27,14 m</w:t>
      </w:r>
      <w:r w:rsidRPr="001C17B9">
        <w:rPr>
          <w:vertAlign w:val="superscript"/>
        </w:rPr>
        <w:t>2</w:t>
      </w:r>
      <w:r w:rsidRPr="001C17B9">
        <w:t>, ureda sa 26,50 m</w:t>
      </w:r>
      <w:r w:rsidRPr="001C17B9">
        <w:rPr>
          <w:vertAlign w:val="superscript"/>
        </w:rPr>
        <w:t>2</w:t>
      </w:r>
      <w:r w:rsidRPr="001C17B9">
        <w:t xml:space="preserve"> ukupne površine 63,00 m</w:t>
      </w:r>
      <w:r w:rsidRPr="001C17B9">
        <w:rPr>
          <w:vertAlign w:val="superscript"/>
        </w:rPr>
        <w:t>2</w:t>
      </w:r>
      <w:r w:rsidRPr="001C17B9">
        <w:t xml:space="preserve"> </w:t>
      </w:r>
    </w:p>
    <w:p w:rsidRDefault="0054446F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5F712A">
        <w:rPr>
          <w:bCs/>
        </w:rPr>
        <w:t>63.536</w:t>
      </w:r>
      <w:r w:rsidR="00314BCA" w:rsidRPr="001C17B9">
        <w:rPr>
          <w:bCs/>
        </w:rPr>
        <w:t>,00</w:t>
      </w:r>
      <w:r w:rsidRPr="001C17B9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FA2A5B" w:rsidR="0054446F" w:rsidRPr="001C17B9">
      <w:pPr>
        <w:tabs>
          <w:tab w:pos="2552" w:val="left"/>
        </w:tabs>
        <w:ind w:hanging="425" w:left="2552"/>
        <w:jc w:val="both"/>
      </w:pPr>
      <w:r w:rsidRPr="001C17B9">
        <w:t xml:space="preserve">11. </w:t>
      </w:r>
      <w:r w:rsidRPr="001C17B9">
        <w:rPr>
          <w:bCs/>
        </w:rPr>
        <w:t xml:space="preserve">ETAŽA 4216/10000-POSLOVNI PROSTOR C4 </w:t>
      </w:r>
      <w:r w:rsidR="00FA2A5B" w:rsidRPr="001C17B9">
        <w:t>koji se sastoji od</w:t>
      </w:r>
      <w:r w:rsidR="00FA2A5B" w:rsidRPr="001C17B9">
        <w:rPr>
          <w:bCs/>
        </w:rPr>
        <w:t xml:space="preserve"> </w:t>
      </w:r>
      <w:r w:rsidRPr="001C17B9">
        <w:t>stolarsk</w:t>
      </w:r>
      <w:r w:rsidR="00FA2A5B" w:rsidRPr="001C17B9">
        <w:t>e</w:t>
      </w:r>
      <w:r w:rsidRPr="001C17B9">
        <w:t xml:space="preserve"> radionic</w:t>
      </w:r>
      <w:r w:rsidR="00FA2A5B" w:rsidRPr="001C17B9">
        <w:t>e</w:t>
      </w:r>
      <w:r w:rsidRPr="001C17B9">
        <w:t xml:space="preserve"> sa 183,30 m</w:t>
      </w:r>
      <w:r w:rsidRPr="001C17B9">
        <w:rPr>
          <w:vertAlign w:val="superscript"/>
        </w:rPr>
        <w:t>2</w:t>
      </w:r>
      <w:r w:rsidRPr="001C17B9">
        <w:t>, montaž</w:t>
      </w:r>
      <w:r w:rsidR="00FA2A5B" w:rsidRPr="001C17B9">
        <w:t>e</w:t>
      </w:r>
      <w:r w:rsidRPr="001C17B9">
        <w:t xml:space="preserve"> proizvoda sa 72,24 m</w:t>
      </w:r>
      <w:r w:rsidRPr="001C17B9">
        <w:rPr>
          <w:vertAlign w:val="superscript"/>
        </w:rPr>
        <w:t>2</w:t>
      </w:r>
      <w:r w:rsidRPr="001C17B9">
        <w:t>, skladišt</w:t>
      </w:r>
      <w:r w:rsidR="00FA2A5B" w:rsidRPr="001C17B9">
        <w:t>a</w:t>
      </w:r>
      <w:r w:rsidRPr="001C17B9">
        <w:t xml:space="preserve"> sa 184,24 m</w:t>
      </w:r>
      <w:r w:rsidRPr="001C17B9">
        <w:rPr>
          <w:vertAlign w:val="superscript"/>
        </w:rPr>
        <w:t>2</w:t>
      </w:r>
      <w:r w:rsidRPr="001C17B9">
        <w:t>, skladišt</w:t>
      </w:r>
      <w:r w:rsidR="00FA2A5B" w:rsidRPr="001C17B9">
        <w:t>a</w:t>
      </w:r>
      <w:r w:rsidRPr="001C17B9">
        <w:t xml:space="preserve"> sa 91,18 m</w:t>
      </w:r>
      <w:r w:rsidRPr="001C17B9">
        <w:rPr>
          <w:vertAlign w:val="superscript"/>
        </w:rPr>
        <w:t>2</w:t>
      </w:r>
      <w:r w:rsidRPr="001C17B9">
        <w:t>, predprostor</w:t>
      </w:r>
      <w:r w:rsidR="00FA2A5B" w:rsidRPr="001C17B9">
        <w:t>a</w:t>
      </w:r>
      <w:r w:rsidRPr="001C17B9">
        <w:t xml:space="preserve"> sa 4,56 m</w:t>
      </w:r>
      <w:r w:rsidRPr="001C17B9">
        <w:rPr>
          <w:vertAlign w:val="superscript"/>
        </w:rPr>
        <w:t>2</w:t>
      </w:r>
      <w:r w:rsidRPr="001C17B9">
        <w:t>, ured</w:t>
      </w:r>
      <w:r w:rsidR="00FA2A5B" w:rsidRPr="001C17B9">
        <w:t>a</w:t>
      </w:r>
      <w:r w:rsidRPr="001C17B9">
        <w:t xml:space="preserve"> sa  5,13 m</w:t>
      </w:r>
      <w:r w:rsidRPr="001C17B9">
        <w:rPr>
          <w:vertAlign w:val="superscript"/>
        </w:rPr>
        <w:t>2</w:t>
      </w:r>
      <w:r w:rsidRPr="001C17B9">
        <w:t>, tuš kabin</w:t>
      </w:r>
      <w:r w:rsidR="00FA2A5B" w:rsidRPr="001C17B9">
        <w:t>e</w:t>
      </w:r>
      <w:r w:rsidRPr="001C17B9">
        <w:t xml:space="preserve"> sa 2,66 m</w:t>
      </w:r>
      <w:r w:rsidRPr="001C17B9">
        <w:rPr>
          <w:vertAlign w:val="superscript"/>
        </w:rPr>
        <w:t>2</w:t>
      </w:r>
      <w:r w:rsidRPr="001C17B9">
        <w:t>, wc-a sa 4,50 m</w:t>
      </w:r>
      <w:r w:rsidRPr="001C17B9">
        <w:rPr>
          <w:vertAlign w:val="superscript"/>
        </w:rPr>
        <w:t>2</w:t>
      </w:r>
      <w:r w:rsidRPr="001C17B9">
        <w:t>, ukupn</w:t>
      </w:r>
      <w:r w:rsidR="00FA2A5B" w:rsidRPr="001C17B9">
        <w:t>e</w:t>
      </w:r>
      <w:r w:rsidRPr="001C17B9">
        <w:t xml:space="preserve"> površin</w:t>
      </w:r>
      <w:r w:rsidR="00FA2A5B" w:rsidRPr="001C17B9">
        <w:t>e</w:t>
      </w:r>
      <w:r w:rsidRPr="001C17B9">
        <w:t xml:space="preserve"> 547,81 m</w:t>
      </w:r>
      <w:r w:rsidRPr="001C17B9">
        <w:rPr>
          <w:vertAlign w:val="superscript"/>
        </w:rPr>
        <w:t>2</w:t>
      </w:r>
      <w:r w:rsidRPr="001C17B9">
        <w:t>, sporedni dio terasa sa 183,00 m</w:t>
      </w:r>
      <w:r w:rsidRPr="001C17B9">
        <w:rPr>
          <w:vertAlign w:val="superscript"/>
        </w:rPr>
        <w:t>2</w:t>
      </w:r>
      <w:r w:rsidR="00FA2A5B" w:rsidRPr="001C17B9">
        <w:t>,</w:t>
      </w:r>
      <w:r w:rsidRPr="001C17B9">
        <w:t xml:space="preserve"> a sve ukupna površina 730,81 m</w:t>
      </w:r>
      <w:r w:rsidRPr="001C17B9">
        <w:rPr>
          <w:vertAlign w:val="superscript"/>
        </w:rPr>
        <w:t>2</w:t>
      </w:r>
    </w:p>
    <w:p w:rsidRDefault="00860118" w:rsidP="00A92629" w:rsidR="0054446F" w:rsidRPr="001C17B9">
      <w:pPr>
        <w:tabs>
          <w:tab w:pos="2552" w:val="left"/>
        </w:tabs>
        <w:ind w:left="2552"/>
        <w:jc w:val="both"/>
        <w:rPr>
          <w:bCs/>
        </w:rPr>
      </w:pPr>
      <w:r w:rsidRPr="001C17B9">
        <w:rPr>
          <w:bCs/>
        </w:rPr>
        <w:t xml:space="preserve">po početnoj cijeni od </w:t>
      </w:r>
      <w:r w:rsidR="002B5977">
        <w:rPr>
          <w:bCs/>
        </w:rPr>
        <w:t>2</w:t>
      </w:r>
      <w:r w:rsidR="005F712A">
        <w:rPr>
          <w:bCs/>
        </w:rPr>
        <w:t>40</w:t>
      </w:r>
      <w:r w:rsidR="002B5977">
        <w:rPr>
          <w:bCs/>
        </w:rPr>
        <w:t>.</w:t>
      </w:r>
      <w:r w:rsidR="005F712A">
        <w:rPr>
          <w:bCs/>
        </w:rPr>
        <w:t>47</w:t>
      </w:r>
      <w:r w:rsidR="002B5977">
        <w:rPr>
          <w:bCs/>
        </w:rPr>
        <w:t>7</w:t>
      </w:r>
      <w:r w:rsidR="00314BCA" w:rsidRPr="001C17B9">
        <w:rPr>
          <w:bCs/>
        </w:rPr>
        <w:t>,00</w:t>
      </w:r>
      <w:r w:rsidR="0054446F" w:rsidRPr="001C17B9">
        <w:rPr>
          <w:bCs/>
        </w:rPr>
        <w:t xml:space="preserve"> kn</w:t>
      </w:r>
      <w:r w:rsidR="00E56B1F" w:rsidRPr="001C17B9">
        <w:rPr>
          <w:bCs/>
        </w:rPr>
        <w:t>.</w:t>
      </w:r>
      <w:r w:rsidRPr="001C17B9">
        <w:rPr>
          <w:bCs/>
        </w:rPr>
        <w:t xml:space="preserve">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5F712A">
        <w:t>8</w:t>
      </w:r>
      <w:r w:rsidRPr="001C17B9">
        <w:t xml:space="preserve">. </w:t>
      </w:r>
      <w:r w:rsidR="005F712A">
        <w:t>studenog</w:t>
      </w:r>
      <w:r w:rsidRPr="001C17B9">
        <w:t xml:space="preserve"> 201</w:t>
      </w:r>
      <w:r w:rsidR="00A226C4" w:rsidRPr="001C17B9">
        <w:t>6</w:t>
      </w:r>
      <w:r w:rsidRPr="001C17B9">
        <w:t xml:space="preserve">. godine u </w:t>
      </w:r>
      <w:r w:rsidR="00D93796">
        <w:t>9</w:t>
      </w:r>
      <w:r w:rsidRPr="001C17B9">
        <w:t>,</w:t>
      </w:r>
      <w:r w:rsidR="00454DC7" w:rsidRPr="001C17B9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5D045E" w:rsidRPr="001C17B9">
        <w:t>21/I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773031">
        <w:t>4</w:t>
      </w:r>
      <w:r w:rsidR="00D93796">
        <w:t>.</w:t>
      </w:r>
      <w:r w:rsidR="00773031">
        <w:t>11</w:t>
      </w:r>
      <w:r w:rsidR="00D93796">
        <w:t>.</w:t>
      </w:r>
      <w:r w:rsidRPr="001C17B9">
        <w:t>201</w:t>
      </w:r>
      <w:r w:rsidR="00175F14" w:rsidRPr="001C17B9">
        <w:t>6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lastRenderedPageBreak/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A35FC0">
        <w:t>3</w:t>
      </w:r>
      <w:r w:rsidR="00D93796">
        <w:t>0</w:t>
      </w:r>
      <w:r w:rsidR="006F6A2F">
        <w:t>.</w:t>
      </w:r>
      <w:r w:rsidR="00F509A4">
        <w:t>0</w:t>
      </w:r>
      <w:r w:rsidR="00773031">
        <w:t>9</w:t>
      </w:r>
      <w:r w:rsidR="00EF6F9B">
        <w:t>.</w:t>
      </w:r>
      <w:r w:rsidR="00773031">
        <w:t xml:space="preserve"> i 10.10.</w:t>
      </w:r>
      <w:r w:rsidR="00EF6F9B">
        <w:t>201</w:t>
      </w:r>
      <w:r w:rsidR="00F509A4">
        <w:t>6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773031">
        <w:t>10</w:t>
      </w:r>
      <w:r w:rsidR="00FF73EC">
        <w:t>.</w:t>
      </w:r>
      <w:r w:rsidR="00773031">
        <w:t>10</w:t>
      </w:r>
      <w:r w:rsidR="004F4B7A">
        <w:t>.</w:t>
      </w:r>
      <w:r w:rsidR="00FF73EC">
        <w:t>201</w:t>
      </w:r>
      <w:r w:rsidR="00F509A4">
        <w:t>6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773031">
        <w:rPr>
          <w:rFonts w:cs="Times New Roman" w:hAnsi="Times New Roman" w:ascii="Times New Roman"/>
          <w:b w:val="false"/>
          <w:i w:val="false"/>
          <w:sz w:val="24"/>
          <w:szCs w:val="24"/>
        </w:rPr>
        <w:t>12</w:t>
      </w:r>
      <w:r w:rsidR="00A931D7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</w:t>
      </w:r>
      <w:r w:rsidR="00D93796">
        <w:rPr>
          <w:rFonts w:cs="Times New Roman" w:hAnsi="Times New Roman" w:ascii="Times New Roman"/>
          <w:b w:val="false"/>
          <w:i w:val="false"/>
          <w:sz w:val="24"/>
          <w:szCs w:val="24"/>
        </w:rPr>
        <w:t>li</w:t>
      </w:r>
      <w:r w:rsidR="00773031">
        <w:rPr>
          <w:rFonts w:cs="Times New Roman" w:hAnsi="Times New Roman" w:ascii="Times New Roman"/>
          <w:b w:val="false"/>
          <w:i w:val="false"/>
          <w:sz w:val="24"/>
          <w:szCs w:val="24"/>
        </w:rPr>
        <w:t>stopad</w:t>
      </w:r>
      <w:r w:rsidR="00A35FC0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CF0F16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1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571F63">
      <w:rPr>
        <w:bCs/>
      </w:rPr>
      <w:t>1</w:t>
    </w:r>
    <w:r w:rsidR="008F2BE7">
      <w:rPr>
        <w:bCs/>
      </w:rPr>
      <w:t>64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4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133A7"/>
    <w:rsid w:val="000355BA"/>
    <w:rsid w:val="00051D75"/>
    <w:rsid w:val="00055307"/>
    <w:rsid w:val="000753F2"/>
    <w:rsid w:val="000A3C41"/>
    <w:rsid w:val="000B5D8F"/>
    <w:rsid w:val="000B64B2"/>
    <w:rsid w:val="000D0B9F"/>
    <w:rsid w:val="000E4DD5"/>
    <w:rsid w:val="00122170"/>
    <w:rsid w:val="00132D17"/>
    <w:rsid w:val="00173039"/>
    <w:rsid w:val="00175F14"/>
    <w:rsid w:val="001968F0"/>
    <w:rsid w:val="001A3DA9"/>
    <w:rsid w:val="001C17B9"/>
    <w:rsid w:val="001C312A"/>
    <w:rsid w:val="001D5139"/>
    <w:rsid w:val="001F37F5"/>
    <w:rsid w:val="001F46C9"/>
    <w:rsid w:val="001F4B3B"/>
    <w:rsid w:val="001F5AF3"/>
    <w:rsid w:val="00243F11"/>
    <w:rsid w:val="00255EC6"/>
    <w:rsid w:val="00270599"/>
    <w:rsid w:val="002741B9"/>
    <w:rsid w:val="002848D0"/>
    <w:rsid w:val="002B5977"/>
    <w:rsid w:val="002C5415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A6BE4"/>
    <w:rsid w:val="003E2840"/>
    <w:rsid w:val="003F2F4C"/>
    <w:rsid w:val="00405713"/>
    <w:rsid w:val="00407195"/>
    <w:rsid w:val="004126A6"/>
    <w:rsid w:val="0043780E"/>
    <w:rsid w:val="00441DBA"/>
    <w:rsid w:val="00453AC9"/>
    <w:rsid w:val="00454DC7"/>
    <w:rsid w:val="004870B0"/>
    <w:rsid w:val="00487190"/>
    <w:rsid w:val="00487A7A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661BB"/>
    <w:rsid w:val="00681650"/>
    <w:rsid w:val="006975DE"/>
    <w:rsid w:val="006B5503"/>
    <w:rsid w:val="006D59D9"/>
    <w:rsid w:val="006E00D5"/>
    <w:rsid w:val="006F6A2F"/>
    <w:rsid w:val="00717B82"/>
    <w:rsid w:val="00727E8D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45B00"/>
    <w:rsid w:val="00B7371A"/>
    <w:rsid w:val="00B774F6"/>
    <w:rsid w:val="00B81F2C"/>
    <w:rsid w:val="00BA5B15"/>
    <w:rsid w:val="00BD0FE9"/>
    <w:rsid w:val="00C025B1"/>
    <w:rsid w:val="00C225D0"/>
    <w:rsid w:val="00C266EA"/>
    <w:rsid w:val="00C479DA"/>
    <w:rsid w:val="00C75E6C"/>
    <w:rsid w:val="00C944AC"/>
    <w:rsid w:val="00CA1152"/>
    <w:rsid w:val="00CB6E1D"/>
    <w:rsid w:val="00CC2B00"/>
    <w:rsid w:val="00CD1E56"/>
    <w:rsid w:val="00CF0F16"/>
    <w:rsid w:val="00D14704"/>
    <w:rsid w:val="00D36A1B"/>
    <w:rsid w:val="00D56796"/>
    <w:rsid w:val="00D60764"/>
    <w:rsid w:val="00D64B58"/>
    <w:rsid w:val="00D750A7"/>
    <w:rsid w:val="00D87EF5"/>
    <w:rsid w:val="00D93796"/>
    <w:rsid w:val="00DA3B69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71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71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71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71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4181</properties:Characters>
  <properties:Lines>132</properties:Lines>
  <properties:Paragraphs>51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5070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2016-10-12T09:51:00Z</dcterms:created>
  <dc:creator>edeke</dc:creator>
  <cp:lastModifiedBy>Elizabeta Đeke</cp:lastModifiedBy>
  <cp:lastPrinted>2016-10-12T09:55:00Z</cp:lastPrinted>
  <dcterms:modified xmlns:xsi="http://www.w3.org/2001/XMLSchema-instance" xsi:type="dcterms:W3CDTF">2016-10-12T10:20:00Z</dcterms:modified>
  <cp:revision>6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