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4a30" w14:paraId="5874a30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1353ED">
        <w:rPr>
          <w:sz w:val="24"/>
        </w:rPr>
        <w:t>459/2017-4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E24E17">
        <w:rPr>
          <w:sz w:val="24"/>
        </w:rPr>
        <w:t xml:space="preserve">ŠAPINA KAMEN d.o.o., OIB 21733360633, Ljudevita Gaja 153, </w:t>
      </w:r>
      <w:proofErr w:type="spellStart"/>
      <w:r w:rsidR="00E24E17">
        <w:rPr>
          <w:sz w:val="24"/>
        </w:rPr>
        <w:t>Sikirevci</w:t>
      </w:r>
      <w:proofErr w:type="spellEnd"/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4819C2">
        <w:rPr>
          <w:sz w:val="24"/>
        </w:rPr>
        <w:t>03.srpnja</w:t>
      </w:r>
      <w:r>
        <w:rPr>
          <w:sz w:val="24"/>
        </w:rPr>
        <w:t xml:space="preserve"> 2017.</w:t>
      </w:r>
    </w:p>
    <w:p w:rsidRDefault="00E24E17" w:rsidP="00E24E17" w:rsidR="00293FBA">
      <w:pPr>
        <w:tabs>
          <w:tab w:pos="6650" w:val="left"/>
        </w:tabs>
        <w:jc w:val="both"/>
        <w:rPr>
          <w:sz w:val="24"/>
        </w:rPr>
      </w:pPr>
      <w:r>
        <w:rPr>
          <w:sz w:val="24"/>
        </w:rPr>
        <w:tab/>
      </w: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E24E17">
        <w:rPr>
          <w:sz w:val="24"/>
        </w:rPr>
        <w:t xml:space="preserve">ŠAPINA KAMEN d.o.o., OIB 21733360633, Ljudevita Gaja 153, </w:t>
      </w:r>
      <w:proofErr w:type="spellStart"/>
      <w:r w:rsidR="00E24E17">
        <w:rPr>
          <w:sz w:val="24"/>
        </w:rPr>
        <w:t>Sikirevci</w:t>
      </w:r>
      <w:proofErr w:type="spellEnd"/>
      <w:r w:rsidR="00E24E17">
        <w:rPr>
          <w:sz w:val="24"/>
        </w:rPr>
        <w:t xml:space="preserve">, </w:t>
      </w:r>
      <w:r w:rsidR="00293FBA">
        <w:rPr>
          <w:sz w:val="24"/>
        </w:rPr>
        <w:t>poziv</w:t>
      </w:r>
      <w:r w:rsidR="00E24E17">
        <w:rPr>
          <w:sz w:val="24"/>
        </w:rPr>
        <w:t xml:space="preserve">a se FINA RC </w:t>
      </w:r>
      <w:r w:rsidR="00AC1BCE">
        <w:rPr>
          <w:sz w:val="24"/>
        </w:rPr>
        <w:t>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819C2">
        <w:rPr>
          <w:sz w:val="24"/>
        </w:rPr>
        <w:t>03.srpnja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53ED"/>
    <w:rsid w:val="00144857"/>
    <w:rsid w:val="0017388C"/>
    <w:rsid w:val="00176CA1"/>
    <w:rsid w:val="001803D1"/>
    <w:rsid w:val="00193387"/>
    <w:rsid w:val="001948E8"/>
    <w:rsid w:val="00195214"/>
    <w:rsid w:val="001A60FD"/>
    <w:rsid w:val="001B1C4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B7D63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95147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4E17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6248.84</izvorni_sadrzaj>
    <derivirana_varijabla naziv="DomainObject.Predmet.InicijalnaVrijednost_1">6248.84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429 st.1  SZ</izvorni_sadrzaj>
    <derivirana_varijabla naziv="DomainObject.Predmet.PrimjedbaSuca_1">ČL 429 st.1  SZ</derivirana_varijabla>
  </DomainObject.Predmet.PrimjedbaSuc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ŠAPINA KAMEN d.o.o. za drobljenje i prodaju kamena</item>
    </izvorni_sadrzaj>
    <derivirana_varijabla naziv="DomainObject.Predmet.SudioniciListNaziv_1">
      <item>Financijska agencija</item>
      <item>ŠAPINA KAMEN d.o.o. za drobljenje i prodaju kamena</item>
    </derivirana_varijabla>
  </DomainObject.Predmet.SudioniciListNaziv>
  <DomainObject.Predmet.SudioniciListAdressOIB>
    <izvorni_sadrzaj>
      <item>Financijska agencija, OIB 85821130368, Ulica grada Vukovara 70,10000 Zagreb</item>
      <item>ŠAPINA KAMEN d.o.o. za drobljenje i prodaju kamena, OIB 21733360633, Ljudevita Gaja 153 ,35222 Sikirevci</item>
    </izvorni_sadrzaj>
    <derivirana_varijabla naziv="DomainObject.Predmet.SudioniciListAdressOIB_1">
      <item>Financijska agencija, OIB 85821130368, Ulica grada Vukovara 70,10000 Zagreb</item>
      <item>ŠAPINA KAMEN d.o.o. za drobljenje i prodaju kamena, OIB 21733360633, Ljudevita Gaja 153 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21733360633</item>
    </izvorni_sadrzaj>
    <derivirana_varijabla naziv="DomainObject.Predmet.SudioniciListNazivOIB_1">
      <item>, OIB 85821130368</item>
      <item>, OIB 21733360633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133</properties:Words>
  <properties:Characters>690</properties:Characters>
  <properties:Lines>35</properties:Lines>
  <properties:Paragraphs>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2017-06-29T06:00:00Z</cp:lastPrinted>
  <dcterms:modified xmlns:xsi="http://www.w3.org/2001/XMLSchema-instance" xsi:type="dcterms:W3CDTF">2017-07-03T06:26:00Z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