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8a1f" w14:paraId="0ce8a1f" w:rsidRDefault="00F9317C" w:rsidP="00517451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 w:rsidR="00247136">
        <w:rPr>
          <w:b/>
        </w:rPr>
        <w:t>168</w:t>
      </w:r>
      <w:r w:rsidR="00AA295C">
        <w:rPr>
          <w:b/>
        </w:rPr>
        <w:t>/</w:t>
      </w:r>
      <w:r w:rsidR="00247136">
        <w:rPr>
          <w:b/>
        </w:rPr>
        <w:t>2017</w:t>
      </w: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6331DE" w:rsidP="00414FE7" w:rsidR="006331DE">
      <w:pPr>
        <w:rPr>
          <w:b/>
        </w:rPr>
      </w:pPr>
    </w:p>
    <w:p w:rsidRDefault="00F9317C" w:rsidP="00414FE7" w:rsidR="00414FE7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4FE7" w:rsidR="002275E2" w:rsidRPr="00414FE7">
      <w:pPr>
        <w:jc w:val="center"/>
        <w:rPr>
          <w:b/>
        </w:rPr>
      </w:pPr>
      <w:r w:rsidRPr="00AA650B"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247136" w:rsidRPr="00247136">
        <w:t>IVONA TOURS d.o.o. u stečaju, Trumbićev Put 2, Cavtat, OIB: 48939177138</w:t>
      </w:r>
      <w:r w:rsidR="00414FE7" w:rsidRPr="00414FE7">
        <w:t xml:space="preserve">, zastupanog po stečajnom upravitelju </w:t>
      </w:r>
      <w:r w:rsidR="00247136" w:rsidRPr="00247136">
        <w:t>Krešimir Peroš, Zadar, I. Gundulića 4d, OIB: 37835605570</w:t>
      </w:r>
      <w:r w:rsidR="007738E4">
        <w:t xml:space="preserve">, izvan ročišta, dana </w:t>
      </w:r>
      <w:r w:rsidR="00247136">
        <w:t>11</w:t>
      </w:r>
      <w:r w:rsidR="007738E4">
        <w:t>. rujn</w:t>
      </w:r>
      <w:r w:rsidR="00414FE7" w:rsidRPr="00414FE7">
        <w:t>a</w:t>
      </w:r>
      <w:r w:rsidR="00FF68CD">
        <w:t xml:space="preserve"> 201</w:t>
      </w:r>
      <w:r w:rsidR="005F13CC">
        <w:t>8</w:t>
      </w:r>
      <w:r w:rsidR="00FF68CD">
        <w:t>.g.</w:t>
      </w:r>
    </w:p>
    <w:p w:rsidRDefault="006331DE" w:rsidP="00414FE7" w:rsidR="006331DE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247136" w:rsidR="00414FE7" w:rsidRPr="00414FE7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247136" w:rsidRPr="00247136">
        <w:t>Krešimir Peroš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7738E4">
        <w:t>u spis dostaviti izvješće</w:t>
      </w:r>
      <w:r w:rsidR="00414FE7">
        <w:t>.</w:t>
      </w:r>
    </w:p>
    <w:p w:rsidRDefault="00414FE7" w:rsidP="00414FE7" w:rsidR="00414FE7">
      <w:pPr>
        <w:jc w:val="both"/>
      </w:pP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247136">
        <w:rPr>
          <w:b/>
        </w:rPr>
        <w:t>11</w:t>
      </w:r>
      <w:r w:rsidRPr="00FD23BA">
        <w:rPr>
          <w:b/>
        </w:rPr>
        <w:t xml:space="preserve">. </w:t>
      </w:r>
      <w:r w:rsidR="007738E4">
        <w:rPr>
          <w:b/>
        </w:rPr>
        <w:t>rujn</w:t>
      </w:r>
      <w:r>
        <w:rPr>
          <w:b/>
        </w:rPr>
        <w:t>a</w:t>
      </w:r>
      <w:r w:rsidRPr="00FD23BA">
        <w:rPr>
          <w:b/>
        </w:rPr>
        <w:t xml:space="preserve"> 201</w:t>
      </w:r>
      <w:r w:rsidR="005F13CC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="009E557F">
        <w:rPr>
          <w:b/>
        </w:rPr>
        <w:t>, v.r.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414FE7" w:rsidR="002861BF" w:rsidRPr="00AA650B">
      <w:pPr>
        <w:jc w:val="both"/>
      </w:pPr>
      <w:r>
        <w:t>-</w:t>
      </w:r>
      <w:r>
        <w:tab/>
        <w:t>stečajnom upravitelju</w:t>
      </w:r>
      <w:r w:rsidR="005F13CC">
        <w:t xml:space="preserve"> putem </w:t>
      </w:r>
      <w:r w:rsidR="005F13CC" w:rsidRPr="005F13CC">
        <w:t>e-oglasna ploča suda</w:t>
      </w: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r w:rsidRPr="00414FE7">
      <w:t>Posl.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136"/>
    <w:rsid w:val="00247938"/>
    <w:rsid w:val="00261FAC"/>
    <w:rsid w:val="002677AF"/>
    <w:rsid w:val="002861BF"/>
    <w:rsid w:val="00291E84"/>
    <w:rsid w:val="00292FE3"/>
    <w:rsid w:val="002D3D06"/>
    <w:rsid w:val="002E5B38"/>
    <w:rsid w:val="002F1085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5F13CC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738E4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9E557F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75418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0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0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08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0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0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0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0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08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0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0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1669/2016</izvorni_sadrzaj>
    <derivirana_varijabla naziv="DomainObject.Predmet.Opis_1">Obustava St 1669/2016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IVONA TOURS d.o.o. za prijevoz i usluge zastupanog po punomoćniku Dean Rahan, stečajni upravitelj</izvorni_sadrzaj>
    <derivirana_varijabla naziv="DomainObject.Predmet.ProtustrankaFormated_1">  IVONA TOURS d.o.o. za prijevoz i usluge zastupanog po punomoćniku Dean Rahan, stečajni upravitelj</derivirana_varijabla>
  </DomainObject.Predmet.ProtustrankaFormated>
  <DomainObject.Predmet.ProtustrankaFormatedOIB>
    <izvorni_sadrzaj>  IVONA TOURS d.o.o. za prijevoz i usluge, OIB 48939177138 zastupanog po punomoćniku Dean Rahan, stečajni upravitelj</izvorni_sadrzaj>
    <derivirana_varijabla naziv="DomainObject.Predmet.ProtustrankaFormatedOIB_1">  IVONA TOURS d.o.o. za prijevoz i usluge, OIB 48939177138 zastupanog po punomoćniku Dean Rahan, stečajni upravitelj</derivirana_varijabla>
  </DomainObject.Predmet.ProtustrankaFormatedOIB>
  <DomainObject.Predmet.ProtustrankaFormatedWithAdress>
    <izvorni_sadrzaj> IVONA TOURS d.o.o. za prijevoz i usluge, Trumbićev Put 2, 20207 Cavtat zastupanog po punomoćniku Dean Rahan, stečajni upravitelj</izvorni_sadrzaj>
    <derivirana_varijabla naziv="DomainObject.Predmet.ProtustrankaFormatedWithAdress_1"> IVONA TOURS d.o.o. za prijevoz i usluge, Trumbićev Put 2, 20207 Cavtat zastupanog po punomoćniku Dean Rahan, stečajni upravitelj</derivirana_varijabla>
  </DomainObject.Predmet.ProtustrankaFormatedWithAdress>
  <DomainObject.Predmet.ProtustrankaFormatedWithAdressOIB>
    <izvorni_sadrzaj> IVONA TOURS d.o.o. za prijevoz i usluge, OIB 48939177138, Trumbićev Put 2, 20207 Cavtat zastupanog po punomoćniku Dean Rahan, stečajni upravitelj</izvorni_sadrzaj>
    <derivirana_varijabla naziv="DomainObject.Predmet.ProtustrankaFormatedWithAdressOIB_1"> IVONA TOURS d.o.o. za prijevoz i usluge, OIB 48939177138, Trumbićev Put 2, 20207 Cavtat zastupanog po punomoćniku Dean Rahan, stečajni upravitelj</derivirana_varijabla>
  </DomainObject.Predmet.ProtustrankaFormatedWithAdressOIB>
  <DomainObject.Predmet.ProtustrankaWithAdress>
    <izvorni_sadrzaj>IVONA TOURS d.o.o. za prijevoz i usluge Trumbićev Put 2, 20207 Cavtat</izvorni_sadrzaj>
    <derivirana_varijabla naziv="DomainObject.Predmet.ProtustrankaWithAdress_1">IVONA TOURS d.o.o. za prijevoz i usluge Trumbićev Put 2, 20207 Cavtat</derivirana_varijabla>
  </DomainObject.Predmet.ProtustrankaWithAdress>
  <DomainObject.Predmet.ProtustrankaWithAdressOIB>
    <izvorni_sadrzaj>IVONA TOURS d.o.o. za prijevoz i usluge, OIB 48939177138, Trumbićev Put 2, 20207 Cavtat</izvorni_sadrzaj>
    <derivirana_varijabla naziv="DomainObject.Predmet.ProtustrankaWithAdressOIB_1">IVONA TOURS d.o.o. za prijevoz i usluge, OIB 48939177138, Trumbićev Put 2, 20207 Cavtat</derivirana_varijabla>
  </DomainObject.Predmet.ProtustrankaWithAdressOIB>
  <DomainObject.Predmet.ProtustrankaNazivFormated>
    <izvorni_sadrzaj>IVONA TOURS d.o.o. za prijevoz i usluge</izvorni_sadrzaj>
    <derivirana_varijabla naziv="DomainObject.Predmet.ProtustrankaNazivFormated_1">IVONA TOURS d.o.o. za prijevoz i usluge</derivirana_varijabla>
  </DomainObject.Predmet.ProtustrankaNazivFormated>
  <DomainObject.Predmet.ProtustrankaNazivFormatedOIB>
    <izvorni_sadrzaj>IVONA TOURS d.o.o. za prijevoz i usluge, OIB 48939177138</izvorni_sadrzaj>
    <derivirana_varijabla naziv="DomainObject.Predmet.ProtustrankaNazivFormatedOIB_1">IVONA TOURS d.o.o. za prijevoz i usluge, OIB 48939177138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VB LEASING d.o.o. za leasing</izvorni_sadrzaj>
    <derivirana_varijabla naziv="DomainObject.Predmet.StrankaFormated_1">  FINA, RC Split, Podružnica Dubrovnik; VB LEASING d.o.o. za leasing</derivirana_varijabla>
  </DomainObject.Predmet.StrankaFormated>
  <DomainObject.Predmet.StrankaFormatedOIB>
    <izvorni_sadrzaj>  FINA, RC Split, Podružnica Dubrovnik, OIB 85821130368; VB LEASING d.o.o. za leasing, OIB 55525619967</izvorni_sadrzaj>
    <derivirana_varijabla naziv="DomainObject.Predmet.StrankaFormatedOIB_1">  FINA, RC Split, Podružnica Dubrovnik, OIB 85821130368; VB LEASING d.o.o. za leasing, OIB 55525619967</derivirana_varijabla>
  </DomainObject.Predmet.StrankaFormatedOIB>
  <DomainObject.Predmet.StrankaFormatedWithAdress>
    <izvorni_sadrzaj> FINA, RC Split, Podružnica Dubrovnik, Vukovarska 2, 20000 Dubrovnik; VB LEASING d.o.o. za leasing, Horvatova 82, 10000 Zagreb</izvorni_sadrzaj>
    <derivirana_varijabla naziv="DomainObject.Predmet.StrankaFormatedWithAdress_1"> FINA, RC Split, Podružnica Dubrovnik, Vukovarska 2, 20000 Dubrovnik; VB LEASING d.o.o. za leasing, Horvatova 82, 10000 Zagreb</derivirana_varijabla>
  </DomainObject.Predmet.StrankaFormatedWithAdress>
  <DomainObject.Predmet.StrankaFormatedWithAdressOIB>
    <izvorni_sadrzaj> FINA, RC Split, Podružnica Dubrovnik, OIB 85821130368, Vukovarska 2, 20000 Dubrovnik; VB LEASING d.o.o. za leasing, OIB 55525619967, Horvatova 82, 10000 Zagreb</izvorni_sadrzaj>
    <derivirana_varijabla naziv="DomainObject.Predmet.StrankaFormatedWithAdressOIB_1"> FINA, RC Split, Podružnica Dubrovnik, OIB 85821130368, Vukovarska 2, 20000 Dubrovnik; VB LEASING d.o.o. za leasing, OIB 55525619967, Horvatova 82, 10000 Zagreb</derivirana_varijabla>
  </DomainObject.Predmet.StrankaFormatedWithAdressOIB>
  <DomainObject.Predmet.StrankaWithAdress>
    <izvorni_sadrzaj>FINA, RC Split, Podružnica Dubrovnik Vukovarska 2,20000 Dubrovnik,VB LEASING d.o.o. za leasing Horvatova 82,10000 Zagreb</izvorni_sadrzaj>
    <derivirana_varijabla naziv="DomainObject.Predmet.StrankaWithAdress_1">FINA, RC Split, Podružnica Dubrovnik Vukovarska 2,20000 Dubrovnik,VB LEASING d.o.o. za leasing Horvatova 82,10000 Zagreb</derivirana_varijabla>
  </DomainObject.Predmet.StrankaWithAdress>
  <DomainObject.Predmet.StrankaWithAdressOIB>
    <izvorni_sadrzaj>FINA, RC Split, Podružnica Dubrovnik, OIB 85821130368, Vukovarska 2,20000 Dubrovnik,VB LEASING d.o.o. za leasing, OIB 55525619967, Horvatova 82,10000 Zagreb</izvorni_sadrzaj>
    <derivirana_varijabla naziv="DomainObject.Predmet.StrankaWithAdressOIB_1">FINA, RC Split, Podružnica Dubrovnik, OIB 85821130368, Vukovarska 2,20000 Dubrovnik,VB LEASING d.o.o. za leasing, OIB 55525619967, Horvatova 82,10000 Zagreb</derivirana_varijabla>
  </DomainObject.Predmet.StrankaWithAdressOIB>
  <DomainObject.Predmet.StrankaNazivFormated>
    <izvorni_sadrzaj>FINA, RC Split, Podružnica Dubrovnik,VB LEASING d.o.o. za leasing</izvorni_sadrzaj>
    <derivirana_varijabla naziv="DomainObject.Predmet.StrankaNazivFormated_1">FINA, RC Split, Podružnica Dubrovnik,VB LEASING d.o.o. za leasing</derivirana_varijabla>
  </DomainObject.Predmet.StrankaNazivFormated>
  <DomainObject.Predmet.StrankaNazivFormatedOIB>
    <izvorni_sadrzaj>FINA, RC Split, Podružnica Dubrovnik, OIB 85821130368,VB LEASING d.o.o. za leasing, OIB 55525619967</izvorni_sadrzaj>
    <derivirana_varijabla naziv="DomainObject.Predmet.StrankaNazivFormatedOIB_1">FINA, RC Split, Podružnica Dubrovnik, OIB 85821130368,VB LEASING d.o.o. za leasing, OIB 55525619967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  <item>VB LEASING d.o.o. za leasing</item>
    </izvorni_sadrzaj>
    <derivirana_varijabla naziv="DomainObject.Predmet.StrankaListFormated_1">
      <item>FINA, RC Split, Podružnica Dubrovnik</item>
      <item>VB LEASING d.o.o. za leasing</item>
    </derivirana_varijabla>
  </DomainObject.Predmet.StrankaListFormated>
  <DomainObject.Predmet.StrankaListFormatedOIB>
    <izvorni_sadrzaj>
      <item>FINA, RC Split, Podružnica Dubrovnik, OIB 85821130368</item>
      <item>VB LEASING d.o.o. za leasing, OIB 55525619967</item>
    </izvorni_sadrzaj>
    <derivirana_varijabla naziv="DomainObject.Predmet.StrankaListFormatedOIB_1">
      <item>FINA, RC Split, Podružnica Dubrovnik, OIB 85821130368</item>
      <item>VB LEASING d.o.o. za leasing, OIB 55525619967</item>
    </derivirana_varijabla>
  </DomainObject.Predmet.StrankaListFormatedOIB>
  <DomainObject.Predmet.StrankaListFormatedWithAdress>
    <izvorni_sadrzaj>
      <item>FINA, RC Split, Podružnica Dubrovnik, Vukovarska 2, 20000 Dubrovnik</item>
      <item>VB LEASING d.o.o. za leasing, Horvatova 82, 10000 Zagreb</item>
    </izvorni_sadrzaj>
    <derivirana_varijabla naziv="DomainObject.Predmet.StrankaListFormatedWithAdress_1">
      <item>FINA, RC Split, Podružnica Dubrovnik, Vukovarska 2, 20000 Dubrovnik</item>
      <item>VB LEASING d.o.o. za leasing, Horvatova 82,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VB LEASING d.o.o. za leasing, OIB 55525619967, Horvatova 82, 10000 Zagreb</item>
    </izvorni_sadrzaj>
    <derivirana_varijabla naziv="DomainObject.Predmet.StrankaListFormatedWithAdressOIB_1">
      <item>FINA, RC Split, Podružnica Dubrovnik, OIB 85821130368, Vukovarska 2, 20000 Dubrovnik</item>
      <item>VB LEASING d.o.o. za leasing, OIB 55525619967, Horvatova 82, 10000 Zagreb</item>
    </derivirana_varijabla>
  </DomainObject.Predmet.StrankaListFormatedWithAdressOIB>
  <DomainObject.Predmet.StrankaListNazivFormated>
    <izvorni_sadrzaj>
      <item>FINA, RC Split, Podružnica Dubrovnik</item>
      <item>VB LEASING d.o.o. za leasing</item>
    </izvorni_sadrzaj>
    <derivirana_varijabla naziv="DomainObject.Predmet.StrankaListNazivFormated_1">
      <item>FINA, RC Split, Podružnica Dubrovnik</item>
      <item>VB LEASING d.o.o. za leasing</item>
    </derivirana_varijabla>
  </DomainObject.Predmet.StrankaListNazivFormated>
  <DomainObject.Predmet.StrankaListNazivFormatedOIB>
    <izvorni_sadrzaj>
      <item>FINA, RC Split, Podružnica Dubrovnik, OIB 85821130368</item>
      <item>VB LEASING d.o.o. za leasing, OIB 55525619967</item>
    </izvorni_sadrzaj>
    <derivirana_varijabla naziv="DomainObject.Predmet.StrankaListNazivFormatedOIB_1">
      <item>FINA, RC Split, Podružnica Dubrovnik, OIB 85821130368</item>
      <item>VB LEASING d.o.o. za leasing, OIB 55525619967</item>
    </derivirana_varijabla>
  </DomainObject.Predmet.StrankaListNazivFormatedOIB>
  <DomainObject.Predmet.ProtuStrankaListFormated>
    <izvorni_sadrzaj>
      <item>IVONA TOURS d.o.o. za prijevoz i usluge zastupanog po punomoćniku Dean Rahan, stečajni upravitelj</item>
    </izvorni_sadrzaj>
    <derivirana_varijabla naziv="DomainObject.Predmet.ProtuStrankaListFormated_1">
      <item>IVONA TOURS d.o.o. za prijevoz i usluge zastupanog po punomoćniku Dean Rahan, stečajni upravitelj</item>
    </derivirana_varijabla>
  </DomainObject.Predmet.ProtuStrankaListFormated>
  <DomainObject.Predmet.ProtuStrankaListFormatedOIB>
    <izvorni_sadrzaj>
      <item>IVONA TOURS d.o.o. za prijevoz i usluge, OIB 48939177138 zastupanog po punomoćniku Dean Rahan, stečajni upravitelj</item>
    </izvorni_sadrzaj>
    <derivirana_varijabla naziv="DomainObject.Predmet.ProtuStrankaListFormatedOIB_1">
      <item>IVONA TOURS d.o.o. za prijevoz i usluge, OIB 48939177138 zastupanog po punomoćniku Dean Rahan, stečajni upravitelj</item>
    </derivirana_varijabla>
  </DomainObject.Predmet.ProtuStrankaListFormatedOIB>
  <DomainObject.Predmet.ProtuStrankaListFormatedWithAdress>
    <izvorni_sadrzaj>
      <item>IVONA TOURS d.o.o. za prijevoz i usluge, Trumbićev Put 2, 20207 Cavtat zastupanog po punomoćniku Dean Rahan, stečajni upravitelj</item>
    </izvorni_sadrzaj>
    <derivirana_varijabla naziv="DomainObject.Predmet.ProtuStrankaListFormatedWithAdress_1">
      <item>IVONA TOURS d.o.o. za prijevoz i usluge, Trumbićev Put 2, 20207 Cavtat zastupanog po punomoćniku Dean Rahan, stečajni upravitelj</item>
    </derivirana_varijabla>
  </DomainObject.Predmet.ProtuStrankaListFormatedWithAdress>
  <DomainObject.Predmet.ProtuStrankaListFormatedWithAdressOIB>
    <izvorni_sadrzaj>
      <item>IVONA TOURS d.o.o. za prijevoz i usluge, OIB 48939177138, Trumbićev Put 2, 20207 Cavtat zastupanog po punomoćniku Dean Rahan, stečajni upravitelj</item>
    </izvorni_sadrzaj>
    <derivirana_varijabla naziv="DomainObject.Predmet.ProtuStrankaListFormatedWithAdressOIB_1">
      <item>IVONA TOURS d.o.o. za prijevoz i usluge, OIB 48939177138, Trumbićev Put 2, 20207 Cavtat zastupanog po punomoćniku Dean Rahan, stečajni upravitelj</item>
    </derivirana_varijabla>
  </DomainObject.Predmet.ProtuStrankaListFormatedWithAdressOIB>
  <DomainObject.Predmet.ProtuStrankaListNazivFormated>
    <izvorni_sadrzaj>
      <item>IVONA TOURS d.o.o. za prijevoz i usluge</item>
    </izvorni_sadrzaj>
    <derivirana_varijabla naziv="DomainObject.Predmet.ProtuStrankaListNazivFormated_1">
      <item>IVONA TOURS d.o.o. za prijevoz i usluge</item>
    </derivirana_varijabla>
  </DomainObject.Predmet.ProtuStrankaListNazivFormated>
  <DomainObject.Predmet.ProtuStrankaListNazivFormatedOIB>
    <izvorni_sadrzaj>
      <item>IVONA TOURS d.o.o. za prijevoz i usluge, OIB 48939177138</item>
    </izvorni_sadrzaj>
    <derivirana_varijabla naziv="DomainObject.Predmet.ProtuStrankaListNazivFormatedOIB_1">
      <item>IVONA TOURS d.o.o. za prijevoz i usluge, OIB 48939177138</item>
    </derivirana_varijabla>
  </DomainObject.Predmet.ProtuStrankaListNazivFormatedOIB>
  <DomainObject.Predmet.OstaliListFormated>
    <izvorni_sadrzaj>
      <item>ZOU Irene Zustović i Ingrid Zustović Batelić</item>
      <item>Anica Radoš</item>
      <item>Dean Rahan, stečajni upravitelj punomoćnik sudionika u postupku IVONA TOURS d.o.o. za prijevoz i usluge</item>
      <item>Jurica Radoš</item>
      <item>ŽDO  po pun. Tihan Hilje</item>
    </izvorni_sadrzaj>
    <derivirana_varijabla naziv="DomainObject.Predmet.OstaliListFormated_1">
      <item>ZOU Irene Zustović i Ingrid Zustović Batelić</item>
      <item>Anica Radoš</item>
      <item>Dean Rahan, stečajni upravitelj punomoćnik sudionika u postupku IVONA TOURS d.o.o. za prijevoz i usluge</item>
      <item>Jurica Radoš</item>
      <item>ŽDO  po pun. Tihan Hilje</item>
    </derivirana_varijabla>
  </DomainObject.Predmet.OstaliListFormated>
  <DomainObject.Predmet.OstaliListFormatedOIB>
    <izvorni_sadrzaj>
      <item>ZOU Irene Zustović i Ingrid Zustović Batelić</item>
      <item>Anica Radoš, OIB 87518630700</item>
      <item>Dean Rahan, stečajni upravitelj, OIB 52080522330 punomoćnik sudionika u postupku IVONA TOURS d.o.o. za prijevoz i usluge</item>
      <item>Jurica Radoš</item>
      <item>ŽDO  po pun. Tihan Hilje</item>
    </izvorni_sadrzaj>
    <derivirana_varijabla naziv="DomainObject.Predmet.OstaliListFormatedOIB_1">
      <item>ZOU Irene Zustović i Ingrid Zustović Batelić</item>
      <item>Anica Radoš, OIB 87518630700</item>
      <item>Dean Rahan, stečajni upravitelj, OIB 52080522330 punomoćnik sudionika u postupku IVONA TOURS d.o.o. za prijevoz i usluge</item>
      <item>Jurica Radoš</item>
      <item>ŽDO  po pun. Tihan Hilje</item>
    </derivirana_varijabla>
  </DomainObject.Predmet.OstaliListFormatedOIB>
  <DomainObject.Predmet.OstaliListFormatedWithAdress>
    <izvorni_sadrzaj>
      <item>ZOU Irene Zustović i Ingrid Zustović Batelić, Titov trg 6, 52220 Labin</item>
      <item>Anica Radoš, Trumbićev Put 2, 20210 Cavtat</item>
      <item>Dean Rahan, stečajni upravitelj, Molo Lozna Ii 22, 21410 Postira punomoćnik sudionika u postupku IVONA TOURS d.o.o. za prijevoz i usluge</item>
      <item>Jurica Radoš</item>
      <item>ŽDO  po pun. Tihan Hilje</item>
    </izvorni_sadrzaj>
    <derivirana_varijabla naziv="DomainObject.Predmet.OstaliListFormatedWithAdress_1">
      <item>ZOU Irene Zustović i Ingrid Zustović Batelić, Titov trg 6, 52220 Labin</item>
      <item>Anica Radoš, Trumbićev Put 2, 20210 Cavtat</item>
      <item>Dean Rahan, stečajni upravitelj, Molo Lozna Ii 22, 21410 Postira punomoćnik sudionika u postupku IVONA TOURS d.o.o. za prijevoz i usluge</item>
      <item>Jurica Radoš</item>
      <item>ŽDO  po pun. Tihan Hilje</item>
    </derivirana_varijabla>
  </DomainObject.Predmet.OstaliListFormatedWithAdress>
  <DomainObject.Predmet.OstaliListFormatedWithAdressOIB>
    <izvorni_sadrzaj>
      <item>ZOU Irene Zustović i Ingrid Zustović Batelić, Titov trg 6, 52220 Labin</item>
      <item>Anica Radoš, OIB 87518630700, Trumbićev Put 2, 20210 Cavtat</item>
      <item>Dean Rahan, stečajni upravitelj, OIB 52080522330, Molo Lozna Ii 22, 21410 Postira punomoćnik sudionika u postupku IVONA TOURS d.o.o. za prijevoz i usluge</item>
      <item>Jurica Radoš</item>
      <item>ŽDO  po pun. Tihan Hilje</item>
    </izvorni_sadrzaj>
    <derivirana_varijabla naziv="DomainObject.Predmet.OstaliListFormatedWithAdressOIB_1">
      <item>ZOU Irene Zustović i Ingrid Zustović Batelić, Titov trg 6, 52220 Labin</item>
      <item>Anica Radoš, OIB 87518630700, Trumbićev Put 2, 20210 Cavtat</item>
      <item>Dean Rahan, stečajni upravitelj, OIB 52080522330, Molo Lozna Ii 22, 21410 Postira punomoćnik sudionika u postupku IVONA TOURS d.o.o. za prijevoz i usluge</item>
      <item>Jurica Radoš</item>
      <item>ŽDO  po pun. Tihan Hilje</item>
    </derivirana_varijabla>
  </DomainObject.Predmet.OstaliListFormatedWithAdressOIB>
  <DomainObject.Predmet.OstaliListNazivFormated>
    <izvorni_sadrzaj>
      <item>ZOU Irene Zustović i Ingrid Zustović Batelić</item>
      <item>Anica Radoš</item>
      <item>Dean Rahan, stečajni upravitelj</item>
      <item>Jurica Radoš</item>
      <item>ŽDO  po pun. Tihan Hilje</item>
    </izvorni_sadrzaj>
    <derivirana_varijabla naziv="DomainObject.Predmet.OstaliListNazivFormated_1">
      <item>ZOU Irene Zustović i Ingrid Zustović Batelić</item>
      <item>Anica Radoš</item>
      <item>Dean Rahan, stečajni upravitelj</item>
      <item>Jurica Radoš</item>
      <item>ŽDO  po pun. Tihan Hilje</item>
    </derivirana_varijabla>
  </DomainObject.Predmet.OstaliListNazivFormated>
  <DomainObject.Predmet.OstaliListNazivFormatedOIB>
    <izvorni_sadrzaj>
      <item>ZOU Irene Zustović i Ingrid Zustović Batelić</item>
      <item>Anica Radoš, OIB 87518630700</item>
      <item>Dean Rahan, stečajni upravitelj, OIB 52080522330</item>
      <item>Jurica Radoš</item>
      <item>ŽDO  po pun. Tihan Hilje</item>
    </izvorni_sadrzaj>
    <derivirana_varijabla naziv="DomainObject.Predmet.OstaliListNazivFormatedOIB_1">
      <item>ZOU Irene Zustović i Ingrid Zustović Batelić</item>
      <item>Anica Radoš, OIB 87518630700</item>
      <item>Dean Rahan, stečajni upravitelj, OIB 52080522330</item>
      <item>Jurica Radoš</item>
      <item>ŽDO  po pun. 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IVONA TOURS d.o.o. za prijevoz i usluge</izvorni_sadrzaj>
    <derivirana_varijabla naziv="DomainObject.Predmet.ProtustrankaIDrugi_1">IVONA TOURS d.o.o. za prijevoz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IVONA TOURS d.o.o. za prijevoz i usluge, OIB 48939177138, Trumbićev Put 2, 20207 Cavtat</izvorni_sadrzaj>
    <derivirana_varijabla naziv="DomainObject.Predmet.ProtustrankaIDrugiAdressOIB_1">IVONA TOURS d.o.o. za prijevoz i usluge, OIB 48939177138, Trumbićev Put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IVONA TOURS d.o.o. za prijevoz i usluge</item>
      <item>FINA, RC Split, Podružnica Dubrovnik</item>
      <item>VB LEASING d.o.o. za leasing</item>
      <item>ZOU Irene Zustović i Ingrid Zustović Batelić</item>
      <item>Anica Radoš</item>
      <item>Dean Rahan, stečajni upravitelj</item>
      <item>Jurica Radoš</item>
      <item>ŽDO  po pun. Tihan Hilje</item>
    </izvorni_sadrzaj>
    <derivirana_varijabla naziv="DomainObject.Predmet.SudioniciListNaziv_1">
      <item>IVONA TOURS d.o.o. za prijevoz i usluge</item>
      <item>FINA, RC Split, Podružnica Dubrovnik</item>
      <item>VB LEASING d.o.o. za leasing</item>
      <item>ZOU Irene Zustović i Ingrid Zustović Batelić</item>
      <item>Anica Radoš</item>
      <item>Dean Rahan, stečajni upravitelj</item>
      <item>Jurica Radoš</item>
      <item>ŽDO  po pun. Tihan Hilje</item>
    </derivirana_varijabla>
  </DomainObject.Predmet.SudioniciListNaziv>
  <DomainObject.Predmet.SudioniciListAdressOIB>
    <izvorni_sadrzaj>
      <item>IVONA TOURS d.o.o. za prijevoz i usluge, OIB 48939177138, Trumbićev Put 2,20207 Cavtat</item>
      <item>FINA, RC Split, Podružnica Dubrovnik, OIB 85821130368, Vukovarska 2,20000 Dubrovnik</item>
      <item>VB LEASING d.o.o. za leasing, OIB 55525619967, Horvatova 82,10000 Zagreb</item>
      <item>ZOU Irene Zustović i Ingrid Zustović Batelić, Titov trg 6,52220 Labin</item>
      <item>Anica Radoš, OIB 87518630700, Trumbićev Put 2,20210 Cavtat</item>
      <item>Dean Rahan, stečajni upravitelj, OIB 52080522330, Molo Lozna Ii 22,21410 Postira</item>
      <item>Jurica Radoš</item>
      <item>ŽDO  po pun. Tihan Hilje</item>
    </izvorni_sadrzaj>
    <derivirana_varijabla naziv="DomainObject.Predmet.SudioniciListAdressOIB_1">
      <item>IVONA TOURS d.o.o. za prijevoz i usluge, OIB 48939177138, Trumbićev Put 2,20207 Cavtat</item>
      <item>FINA, RC Split, Podružnica Dubrovnik, OIB 85821130368, Vukovarska 2,20000 Dubrovnik</item>
      <item>VB LEASING d.o.o. za leasing, OIB 55525619967, Horvatova 82,10000 Zagreb</item>
      <item>ZOU Irene Zustović i Ingrid Zustović Batelić, Titov trg 6,52220 Labin</item>
      <item>Anica Radoš, OIB 87518630700, Trumbićev Put 2,20210 Cavtat</item>
      <item>Dean Rahan, stečajni upravitelj, OIB 52080522330, Molo Lozna Ii 22,21410 Postira</item>
      <item>Jurica Radoš</item>
      <item>ŽDO  po pun. 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48939177138</item>
      <item>, OIB 85821130368</item>
      <item>, OIB 55525619967</item>
      <item>, OIB null</item>
      <item>, OIB 87518630700</item>
      <item>, OIB 52080522330</item>
      <item>, OIB null</item>
      <item>, OIB null</item>
    </izvorni_sadrzaj>
    <derivirana_varijabla naziv="DomainObject.Predmet.SudioniciListNazivOIB_1">
      <item>, OIB 48939177138</item>
      <item>, OIB 85821130368</item>
      <item>, OIB 55525619967</item>
      <item>, OIB null</item>
      <item>, OIB 87518630700</item>
      <item>, OIB 52080522330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24D4F-5604-43D9-B072-EDDA12263C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175</properties:Words>
  <properties:Characters>805</properties:Characters>
  <properties:Lines>35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1001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2018-09-11T06:57:00Z</dcterms:created>
  <dc:creator>none</dc:creator>
  <cp:lastModifiedBy>Andrijana Leto</cp:lastModifiedBy>
  <cp:lastPrinted>2018-09-11T07:04:00Z</cp:lastPrinted>
  <dcterms:modified xmlns:xsi="http://www.w3.org/2001/XMLSchema-instance" xsi:type="dcterms:W3CDTF">2018-09-11T07:58:00Z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 168- 17  izvješće.docx)</vt:lpwstr>
  </prop:property>
  <prop:property name="CC_coloring" pid="5" fmtid="{D5CDD505-2E9C-101B-9397-08002B2CF9AE}">
    <vt:bool>false</vt:bool>
  </prop:property>
</prop:Properties>
</file>