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959f" w14:paraId="16d959f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C6342D" w:rsidP="00120463" w:rsidR="00C6342D" w:rsidRPr="008B1A21">
      <w:pPr>
        <w:ind w:left="5040"/>
        <w:rPr>
          <w:b/>
        </w:rPr>
      </w:pPr>
    </w:p>
    <w:p w:rsidRDefault="00607FE6" w:rsidP="00DB543D" w:rsidR="00607FE6">
      <w:pPr>
        <w:ind w:firstLine="360"/>
        <w:jc w:val="right"/>
      </w:pPr>
      <w:r w:rsidRPr="00AF615F">
        <w:t xml:space="preserve">MAJA PETKOVIĆ, Šibenik, </w:t>
      </w:r>
    </w:p>
    <w:p w:rsidRDefault="00607FE6" w:rsidP="00DB543D" w:rsidR="00DB543D">
      <w:pPr>
        <w:ind w:firstLine="360"/>
        <w:jc w:val="right"/>
      </w:pPr>
      <w:r w:rsidRPr="00AF615F">
        <w:t>Stjepana Radića 56/A</w:t>
      </w:r>
    </w:p>
    <w:p w:rsidRDefault="00607FE6" w:rsidP="00DB543D" w:rsidR="00607FE6">
      <w:pPr>
        <w:ind w:firstLine="360"/>
        <w:jc w:val="right"/>
      </w:pPr>
    </w:p>
    <w:p w:rsidRDefault="00120463" w:rsidP="00776FA3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776FA3">
        <w:t>4</w:t>
      </w:r>
      <w:r w:rsidR="00607FE6">
        <w:t>30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DD66CD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552CE9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607FE6" w:rsidRPr="00AF615F">
        <w:t>FLERT j.d.o.o. Šibenik, Stjepana Radića 44, OIB: 71942170448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>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607FE6">
        <w:t>9,50</w:t>
      </w:r>
      <w:r w:rsidR="004B24FA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 xml:space="preserve">2016. </w:t>
      </w:r>
      <w:r w:rsidR="001B7DF8" w:rsidRPr="00B0613D">
        <w:t xml:space="preserve">u </w:t>
      </w:r>
      <w:r w:rsidR="00607FE6">
        <w:t>9,52</w:t>
      </w:r>
      <w:r w:rsidR="001B7DF8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>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52CE9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83104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776FA3" w:rsidR="0053063B" w:rsidRPr="00F60CD9"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552CE9">
      <w:t>4</w:t>
    </w:r>
    <w:r w:rsidR="00607FE6">
      <w:t>30</w:t>
    </w:r>
    <w:r w:rsidR="0053063B">
      <w:t>/1</w:t>
    </w:r>
    <w:r w:rsidR="00BE7BE4">
      <w:t>6</w:t>
    </w:r>
    <w:r w:rsidR="0053063B">
      <w:t>-</w:t>
    </w:r>
    <w:r w:rsidR="00552CE9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199A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2CE9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7FE6"/>
    <w:rsid w:val="006129B1"/>
    <w:rsid w:val="00622150"/>
    <w:rsid w:val="0063095A"/>
    <w:rsid w:val="00632D2E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220BE"/>
    <w:rsid w:val="00742CB4"/>
    <w:rsid w:val="0074503C"/>
    <w:rsid w:val="0075028B"/>
    <w:rsid w:val="00752B10"/>
    <w:rsid w:val="00753F74"/>
    <w:rsid w:val="007625D3"/>
    <w:rsid w:val="00776FA3"/>
    <w:rsid w:val="00780F3D"/>
    <w:rsid w:val="00781CDA"/>
    <w:rsid w:val="007A763B"/>
    <w:rsid w:val="007E2FCE"/>
    <w:rsid w:val="007E425C"/>
    <w:rsid w:val="0080429C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271F1"/>
    <w:rsid w:val="00B331F5"/>
    <w:rsid w:val="00B33DB4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B543D"/>
    <w:rsid w:val="00DC069A"/>
    <w:rsid w:val="00DD66CD"/>
    <w:rsid w:val="00DF5870"/>
    <w:rsid w:val="00E051A2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32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D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D2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D2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D2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32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D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D2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D2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D2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St-430/2016</izvorni_sadrzaj>
    <derivirana_varijabla naziv="DomainObject.Predmet.OznakaBroj_1">St-430/2016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FLERT j.d.o.o. za trgovinu i ugostiteljstvo, turistička agencija</izvorni_sadrzaj>
    <derivirana_varijabla naziv="DomainObject.Predmet.ProtustrankaFormated_1">  FLERT j.d.o.o. za trgovinu i ugostiteljstvo, turistička agencija</derivirana_varijabla>
  </DomainObject.Predmet.ProtustrankaFormated>
  <DomainObject.Predmet.ProtustrankaFormatedOIB>
    <izvorni_sadrzaj>  FLERT j.d.o.o. za trgovinu i ugostiteljstvo, turistička agencija, OIB 71942170448</izvorni_sadrzaj>
    <derivirana_varijabla naziv="DomainObject.Predmet.ProtustrankaFormatedOIB_1">  FLERT j.d.o.o. za trgovinu i ugostiteljstvo, turistička agencija, OIB 71942170448</derivirana_varijabla>
  </DomainObject.Predmet.ProtustrankaFormatedOIB>
  <DomainObject.Predmet.ProtustrankaFormatedWithAdress>
    <izvorni_sadrzaj> FLERT j.d.o.o. za trgovinu i ugostiteljstvo, turistička agencija, Stjepana Radića 44, 22000 Šibenik</izvorni_sadrzaj>
    <derivirana_varijabla naziv="DomainObject.Predmet.ProtustrankaFormatedWithAdress_1"> FLERT j.d.o.o. za trgovinu i ugostiteljstvo, turistička agencija, Stjepana Radića 44, 22000 Šibenik</derivirana_varijabla>
  </DomainObject.Predmet.ProtustrankaFormatedWithAdress>
  <DomainObject.Predmet.ProtustrankaFormatedWithAdressOIB>
    <izvorni_sadrzaj> FLERT j.d.o.o. za trgovinu i ugostiteljstvo, turistička agencija, OIB 71942170448, Stjepana Radića 44, 22000 Šibenik</izvorni_sadrzaj>
    <derivirana_varijabla naziv="DomainObject.Predmet.ProtustrankaFormatedWithAdressOIB_1"> FLERT j.d.o.o. za trgovinu i ugostiteljstvo, turistička agencija, OIB 71942170448, Stjepana Radića 44, 22000 Šibenik</derivirana_varijabla>
  </DomainObject.Predmet.ProtustrankaFormatedWithAdressOIB>
  <DomainObject.Predmet.ProtustrankaWithAdress>
    <izvorni_sadrzaj>FLERT j.d.o.o. za trgovinu i ugostiteljstvo, turistička agencija Stjepana Radića 44, 22000 Šibenik</izvorni_sadrzaj>
    <derivirana_varijabla naziv="DomainObject.Predmet.ProtustrankaWithAdress_1">FLERT j.d.o.o. za trgovinu i ugostiteljstvo, turistička agencija Stjepana Radića 44, 22000 Šibenik</derivirana_varijabla>
  </DomainObject.Predmet.ProtustrankaWithAdress>
  <DomainObject.Predmet.ProtustrankaWithAdressOIB>
    <izvorni_sadrzaj>FLERT j.d.o.o. za trgovinu i ugostiteljstvo, turistička agencija, OIB 71942170448, Stjepana Radića 44, 22000 Šibenik</izvorni_sadrzaj>
    <derivirana_varijabla naziv="DomainObject.Predmet.ProtustrankaWithAdressOIB_1">FLERT j.d.o.o. za trgovinu i ugostiteljstvo, turistička agencija, OIB 71942170448, Stjepana Radića 44, 22000 Šibenik</derivirana_varijabla>
  </DomainObject.Predmet.ProtustrankaWithAdressOIB>
  <DomainObject.Predmet.ProtustrankaNazivFormated>
    <izvorni_sadrzaj>FLERT j.d.o.o. za trgovinu i ugostiteljstvo, turistička agencija</izvorni_sadrzaj>
    <derivirana_varijabla naziv="DomainObject.Predmet.ProtustrankaNazivFormated_1">FLERT j.d.o.o. za trgovinu i ugostiteljstvo, turistička agencija</derivirana_varijabla>
  </DomainObject.Predmet.ProtustrankaNazivFormated>
  <DomainObject.Predmet.ProtustrankaNazivFormatedOIB>
    <izvorni_sadrzaj>FLERT j.d.o.o. za trgovinu i ugostiteljstvo, turistička agencija, OIB 71942170448</izvorni_sadrzaj>
    <derivirana_varijabla naziv="DomainObject.Predmet.ProtustrankaNazivFormatedOIB_1">FLERT j.d.o.o. za trgovinu i ugostiteljstvo, turistička agencija, OIB 71942170448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FLERT j.d.o.o. za trgovinu i ugostiteljstvo, turistička agencija</item>
    </izvorni_sadrzaj>
    <derivirana_varijabla naziv="DomainObject.Predmet.ProtuStrankaListFormated_1">
      <item>FLERT j.d.o.o. za trgovinu i ugostiteljstvo, turistička agencija</item>
    </derivirana_varijabla>
  </DomainObject.Predmet.ProtuStrankaListFormated>
  <DomainObject.Predmet.ProtuStrankaListFormatedOIB>
    <izvorni_sadrzaj>
      <item>FLERT j.d.o.o. za trgovinu i ugostiteljstvo, turistička agencija, OIB 71942170448</item>
    </izvorni_sadrzaj>
    <derivirana_varijabla naziv="DomainObject.Predmet.ProtuStrankaListFormatedOIB_1">
      <item>FLERT j.d.o.o. za trgovinu i ugostiteljstvo, turistička agencija, OIB 71942170448</item>
    </derivirana_varijabla>
  </DomainObject.Predmet.ProtuStrankaListFormatedOIB>
  <DomainObject.Predmet.ProtuStrankaListFormatedWithAdress>
    <izvorni_sadrzaj>
      <item>FLERT j.d.o.o. za trgovinu i ugostiteljstvo, turistička agencija, Stjepana Radića 44, 22000 Šibenik</item>
    </izvorni_sadrzaj>
    <derivirana_varijabla naziv="DomainObject.Predmet.ProtuStrankaListFormatedWithAdress_1">
      <item>FLERT j.d.o.o. za trgovinu i ugostiteljstvo, turistička agencija, Stjepana Radića 44, 22000 Šibenik</item>
    </derivirana_varijabla>
  </DomainObject.Predmet.ProtuStrankaListFormatedWithAdress>
  <DomainObject.Predmet.ProtuStrankaListFormatedWithAdressOIB>
    <izvorni_sadrzaj>
      <item>FLERT j.d.o.o. za trgovinu i ugostiteljstvo, turistička agencija, OIB 71942170448, Stjepana Radića 44, 22000 Šibenik</item>
    </izvorni_sadrzaj>
    <derivirana_varijabla naziv="DomainObject.Predmet.ProtuStrankaListFormatedWithAdressOIB_1">
      <item>FLERT j.d.o.o. za trgovinu i ugostiteljstvo, turistička agencija, OIB 71942170448, Stjepana Radića 44, 22000 Šibenik</item>
    </derivirana_varijabla>
  </DomainObject.Predmet.ProtuStrankaListFormatedWithAdressOIB>
  <DomainObject.Predmet.ProtuStrankaListNazivFormated>
    <izvorni_sadrzaj>
      <item>FLERT j.d.o.o. za trgovinu i ugostiteljstvo, turistička agencija</item>
    </izvorni_sadrzaj>
    <derivirana_varijabla naziv="DomainObject.Predmet.ProtuStrankaListNazivFormated_1">
      <item>FLERT j.d.o.o. za trgovinu i ugostiteljstvo, turistička agencija</item>
    </derivirana_varijabla>
  </DomainObject.Predmet.ProtuStrankaListNazivFormated>
  <DomainObject.Predmet.ProtuStrankaListNazivFormatedOIB>
    <izvorni_sadrzaj>
      <item>FLERT j.d.o.o. za trgovinu i ugostiteljstvo, turistička agencija, OIB 71942170448</item>
    </izvorni_sadrzaj>
    <derivirana_varijabla naziv="DomainObject.Predmet.ProtuStrankaListNazivFormatedOIB_1">
      <item>FLERT j.d.o.o. za trgovinu i ugostiteljstvo, turistička agencija, OIB 71942170448</item>
    </derivirana_varijabla>
  </DomainObject.Predmet.ProtuStrankaListNazivFormatedOIB>
  <DomainObject.Predmet.OstaliListFormated>
    <izvorni_sadrzaj>
      <item>Maja Petković</item>
    </izvorni_sadrzaj>
    <derivirana_varijabla naziv="DomainObject.Predmet.OstaliListFormated_1">
      <item>Maja Petković</item>
    </derivirana_varijabla>
  </DomainObject.Predmet.OstaliListFormated>
  <DomainObject.Predmet.OstaliListFormatedOIB>
    <izvorni_sadrzaj>
      <item>Maja Petković, OIB 61150143546</item>
    </izvorni_sadrzaj>
    <derivirana_varijabla naziv="DomainObject.Predmet.OstaliListFormatedOIB_1">
      <item>Maja Petković, OIB 61150143546</item>
    </derivirana_varijabla>
  </DomainObject.Predmet.OstaliListFormatedOIB>
  <DomainObject.Predmet.OstaliListFormatedWithAdress>
    <izvorni_sadrzaj>
      <item>Maja Petković, Stjepana Radića 56a, 22000 Šibenik</item>
    </izvorni_sadrzaj>
    <derivirana_varijabla naziv="DomainObject.Predmet.OstaliListFormatedWithAdress_1">
      <item>Maja Petković, Stjepana Radića 56a, 22000 Šibenik</item>
    </derivirana_varijabla>
  </DomainObject.Predmet.OstaliListFormatedWithAdress>
  <DomainObject.Predmet.OstaliListFormatedWithAdressOIB>
    <izvorni_sadrzaj>
      <item>Maja Petković, OIB 61150143546, Stjepana Radića 56a, 22000 Šibenik</item>
    </izvorni_sadrzaj>
    <derivirana_varijabla naziv="DomainObject.Predmet.OstaliListFormatedWithAdressOIB_1">
      <item>Maja Petković, OIB 61150143546, Stjepana Radića 56a, 22000 Šibenik</item>
    </derivirana_varijabla>
  </DomainObject.Predmet.OstaliListFormatedWithAdressOIB>
  <DomainObject.Predmet.OstaliListNazivFormated>
    <izvorni_sadrzaj>
      <item>Maja Petković</item>
    </izvorni_sadrzaj>
    <derivirana_varijabla naziv="DomainObject.Predmet.OstaliListNazivFormated_1">
      <item>Maja Petković</item>
    </derivirana_varijabla>
  </DomainObject.Predmet.OstaliListNazivFormated>
  <DomainObject.Predmet.OstaliListNazivFormatedOIB>
    <izvorni_sadrzaj>
      <item>Maja Petković, OIB 61150143546</item>
    </izvorni_sadrzaj>
    <derivirana_varijabla naziv="DomainObject.Predmet.OstaliListNazivFormatedOIB_1">
      <item>Maja Petković, OIB 61150143546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FLERT j.d.o.o. za trgovinu i ugostiteljstvo, turistička agencija</izvorni_sadrzaj>
    <derivirana_varijabla naziv="DomainObject.Predmet.ProtustrankaIDrugi_1">FLERT j.d.o.o. za trgovinu i ugostiteljstvo,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FLERT j.d.o.o. za trgovinu i ugostiteljstvo, turistička agencija, OIB 71942170448, Stjepana Radića 44, 22000 Šibenik</izvorni_sadrzaj>
    <derivirana_varijabla naziv="DomainObject.Predmet.ProtustrankaIDrugiAdressOIB_1">FLERT j.d.o.o. za trgovinu i ugostiteljstvo, turistička agencija, OIB 71942170448,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FLERT j.d.o.o. za trgovinu i ugostiteljstvo, turistička agencija</item>
      <item>Maja Petković</item>
    </izvorni_sadrzaj>
    <derivirana_varijabla naziv="DomainObject.Predmet.SudioniciListNaziv_1">
      <item>FINA - Podružnica Šibenik</item>
      <item>FLERT j.d.o.o. za trgovinu i ugostiteljstvo, turistička agencija</item>
      <item>Maja Petković</item>
    </derivirana_varijabla>
  </DomainObject.Predmet.SudioniciListNaziv>
  <DomainObject.Predmet.SudioniciListAdressOIB>
    <izvorni_sadrzaj>
      <item>FINA - Podružnica Šibenik, OIB 85821130368, Perivoj L. Marune 1,22000 Šibenik</item>
      <item>FLERT j.d.o.o. za trgovinu i ugostiteljstvo, turistička agencija, OIB 71942170448, Stjepana Radića 44,22000 Šibenik</item>
      <item>Maja Petković, OIB 61150143546, Stjepana Radića 56a,22000 Šibenik</item>
    </izvorni_sadrzaj>
    <derivirana_varijabla naziv="DomainObject.Predmet.SudioniciListAdressOIB_1">
      <item>FINA - Podružnica Šibenik, OIB 85821130368, Perivoj L. Marune 1,22000 Šibenik</item>
      <item>FLERT j.d.o.o. za trgovinu i ugostiteljstvo, turistička agencija, OIB 71942170448, Stjepana Radića 44,22000 Šibenik</item>
      <item>Maja Petković, OIB 61150143546, Stjepana Radića 56a,22000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71942170448</item>
      <item>, OIB 61150143546</item>
    </izvorni_sadrzaj>
    <derivirana_varijabla naziv="DomainObject.Predmet.SudioniciListNazivOIB_1">
      <item>, OIB 85821130368</item>
      <item>, OIB 71942170448</item>
      <item>, OIB 61150143546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23AB0E-9B8C-4625-9349-8D6F704EE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949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2016-03-29T09:15:00Z</dcterms:created>
  <dc:creator>Ardena Bajlo</dc:creator>
  <cp:lastModifiedBy>Merlina Klišmanić</cp:lastModifiedBy>
  <cp:lastPrinted>2016-03-03T12:16:00Z</cp:lastPrinted>
  <dcterms:modified xmlns:xsi="http://www.w3.org/2001/XMLSchema-instance" xsi:type="dcterms:W3CDTF">2016-03-30T06:18:00Z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