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46146" w14:paraId="1146146" w:rsidRDefault="00637444" w:rsidP="00637444" w:rsidR="00637444">
      <w:pPr>
        <w:jc w:val="right"/>
        <w15:collapsed w:val="false"/>
      </w:pPr>
      <w:bookmarkStart w:name="_GoBack" w:id="0"/>
      <w:bookmarkEnd w:id="0"/>
      <w:r>
        <w:t>Poslovni broj: 9 S</w:t>
      </w:r>
      <w:r w:rsidR="00DE5384">
        <w:t>t</w:t>
      </w:r>
      <w:r>
        <w:t>-</w:t>
      </w:r>
      <w:r w:rsidR="00815222">
        <w:t>176</w:t>
      </w:r>
      <w:r w:rsidR="0081351D">
        <w:t>/</w:t>
      </w:r>
      <w:r w:rsidR="00B249B8">
        <w:t>20</w:t>
      </w:r>
      <w:r w:rsidR="0081351D">
        <w:t>15-</w:t>
      </w:r>
      <w:r w:rsidR="00B249B8">
        <w:t>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Maji Valušnig,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637444">
        <w:t xml:space="preserve"> </w:t>
      </w:r>
      <w:r w:rsidR="00815222">
        <w:t>JEZIČNO UČILIŠTE BARBARE MOČNIK</w:t>
      </w:r>
      <w:r w:rsidR="00AF2C11">
        <w:t>,</w:t>
      </w:r>
      <w:r w:rsidR="00815222">
        <w:t xml:space="preserve"> Čakovec, A. Starčevića 57,</w:t>
      </w:r>
      <w:r w:rsidR="00DE5384">
        <w:t xml:space="preserve"> </w:t>
      </w:r>
      <w:r w:rsidR="00F10C2B">
        <w:t xml:space="preserve">MBS: </w:t>
      </w:r>
      <w:r w:rsidR="00815222">
        <w:t>070054409</w:t>
      </w:r>
      <w:r w:rsidR="00F10C2B">
        <w:t>, OIB:</w:t>
      </w:r>
      <w:r w:rsidR="00815222">
        <w:t>04156279370</w:t>
      </w:r>
      <w:r w:rsidR="00637444">
        <w:t xml:space="preserve">, dana </w:t>
      </w:r>
      <w:r w:rsidR="001159F0">
        <w:t>2</w:t>
      </w:r>
      <w:r w:rsidR="00B249B8">
        <w:t>3</w:t>
      </w:r>
      <w:r w:rsidR="00637444">
        <w:t xml:space="preserve">. </w:t>
      </w:r>
      <w:r>
        <w:t>rujna</w:t>
      </w:r>
      <w:r w:rsidR="00637444">
        <w:t xml:space="preserve"> 201</w:t>
      </w:r>
      <w:r>
        <w:t>5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 xml:space="preserve">Utvrđuje se da ukupni iznos evidentiranog duga dužnika </w:t>
      </w:r>
      <w:r w:rsidR="00815222">
        <w:t>JEZIČNO UČILIŠTE BARBARE MOČNIK, Čakovec, A. Starčevića 57, MBS: 070054409, OIB:04156279370</w:t>
      </w:r>
      <w:r w:rsidR="00CB6C18">
        <w:t xml:space="preserve"> iznosi </w:t>
      </w:r>
      <w:r w:rsidR="00815222">
        <w:t>819.612,92</w:t>
      </w:r>
      <w:r w:rsidR="00CB6C18">
        <w:t xml:space="preserve"> 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D60907">
        <w:t xml:space="preserve">oziva se </w:t>
      </w:r>
      <w:r w:rsidR="00815222">
        <w:t>ravnatelj</w:t>
      </w:r>
      <w:r w:rsidR="00B57BF9">
        <w:t xml:space="preserve"> </w:t>
      </w:r>
      <w:r w:rsidR="00D60907">
        <w:t xml:space="preserve">dužnika </w:t>
      </w:r>
      <w:r w:rsidR="00815222">
        <w:t>Barbara Močnik</w:t>
      </w:r>
      <w:r w:rsidR="0081351D">
        <w:t xml:space="preserve">, </w:t>
      </w:r>
      <w:r w:rsidR="00815222">
        <w:t>Čakovec</w:t>
      </w:r>
      <w:r w:rsidR="0081351D">
        <w:t xml:space="preserve">, </w:t>
      </w:r>
      <w:r w:rsidR="00815222">
        <w:t>Dr. Ante Starčevića 57</w:t>
      </w:r>
      <w:r w:rsidR="0081351D">
        <w:t xml:space="preserve">, </w:t>
      </w:r>
      <w:r w:rsidR="0081351D" w:rsidRPr="00815222">
        <w:rPr>
          <w:color w:themeColor="text1" w:val="000000"/>
        </w:rPr>
        <w:t>OIB:</w:t>
      </w:r>
      <w:r w:rsidR="00815222" w:rsidRPr="00815222">
        <w:rPr>
          <w:color w:themeColor="text1" w:val="000000"/>
        </w:rPr>
        <w:t>70887731751</w:t>
      </w:r>
      <w:r w:rsidR="0081351D" w:rsidRPr="00815222">
        <w:rPr>
          <w:color w:themeColor="text1" w:val="000000"/>
        </w:rPr>
        <w:t xml:space="preserve"> da u roku od petnaest </w:t>
      </w:r>
      <w:r w:rsidR="00D60907" w:rsidRPr="00815222">
        <w:rPr>
          <w:color w:themeColor="text1" w:val="000000"/>
        </w:rPr>
        <w:t>dana</w:t>
      </w:r>
      <w:r w:rsidR="005E111A" w:rsidRPr="00815222">
        <w:rPr>
          <w:color w:themeColor="text1" w:val="000000"/>
        </w:rPr>
        <w:t xml:space="preserve"> od dana objave ovog oglasa na e-oglasnoj </w:t>
      </w:r>
      <w:r w:rsidR="005E111A">
        <w:t>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815222">
        <w:t>ravnatelj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 xml:space="preserve">ko ni jedan vjerovnik u roku od 45 dana od objave oglasa ovog poziva ne predloži otvaranje stečajnog postupka,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 i 133.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1159F0">
        <w:t>2</w:t>
      </w:r>
      <w:r w:rsidR="00B249B8">
        <w:t>3</w:t>
      </w:r>
      <w:r>
        <w:t>. rujna 2015.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49B8">
        <w:t>Stečajni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B249B8">
        <w:tab/>
      </w:r>
      <w:r>
        <w:t xml:space="preserve"> Maja Valušnig</w:t>
      </w:r>
    </w:p>
    <w:sectPr w:rsidSect="001159F0" w:rsidR="001159F0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51F0"/>
    <w:rsid w:val="000F0403"/>
    <w:rsid w:val="001159F0"/>
    <w:rsid w:val="001B72D6"/>
    <w:rsid w:val="001E6833"/>
    <w:rsid w:val="00274464"/>
    <w:rsid w:val="002B49A1"/>
    <w:rsid w:val="002F1F37"/>
    <w:rsid w:val="003074E6"/>
    <w:rsid w:val="00327690"/>
    <w:rsid w:val="003E2AE0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15222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A3AC6"/>
    <w:rsid w:val="00AF2C11"/>
    <w:rsid w:val="00B249B8"/>
    <w:rsid w:val="00B26931"/>
    <w:rsid w:val="00B34567"/>
    <w:rsid w:val="00B57BF9"/>
    <w:rsid w:val="00B62791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E19A1"/>
    <w:rsid w:val="00CE29CC"/>
    <w:rsid w:val="00CF7EB7"/>
    <w:rsid w:val="00D47733"/>
    <w:rsid w:val="00D60907"/>
    <w:rsid w:val="00D65D0F"/>
    <w:rsid w:val="00D8212F"/>
    <w:rsid w:val="00DA54DB"/>
    <w:rsid w:val="00DE5384"/>
    <w:rsid w:val="00DF1508"/>
    <w:rsid w:val="00E024D4"/>
    <w:rsid w:val="00E1490A"/>
    <w:rsid w:val="00E72541"/>
    <w:rsid w:val="00E82B62"/>
    <w:rsid w:val="00EA5D61"/>
    <w:rsid w:val="00EF0806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15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5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5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5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5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15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5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5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5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5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Jezično učilište Barbare Močnik</izvorni_sadrzaj>
    <derivirana_varijabla naziv="DomainObject.Predmet.ProtustrankaFormated_1">  Jezično učilište Barbare Močnik</derivirana_varijabla>
  </DomainObject.Predmet.ProtustrankaFormated>
  <DomainObject.Predmet.ProtustrankaFormatedOIB>
    <izvorni_sadrzaj>  Jezično učilište Barbare Močnik, OIB 04156279370</izvorni_sadrzaj>
    <derivirana_varijabla naziv="DomainObject.Predmet.ProtustrankaFormatedOIB_1">  Jezično učilište Barbare Močnik, OIB 04156279370</derivirana_varijabla>
  </DomainObject.Predmet.ProtustrankaFormatedOIB>
  <DomainObject.Predmet.ProtustrankaFormatedWithAdress>
    <izvorni_sadrzaj> Jezično učilište Barbare Močnik, A. Starčevića 57, 40000 Čakovec</izvorni_sadrzaj>
    <derivirana_varijabla naziv="DomainObject.Predmet.ProtustrankaFormatedWithAdress_1"> Jezično učilište Barbare Močnik, A. Starčevića 57, 40000 Čakovec</derivirana_varijabla>
  </DomainObject.Predmet.ProtustrankaFormatedWithAdress>
  <DomainObject.Predmet.ProtustrankaFormatedWithAdressOIB>
    <izvorni_sadrzaj> Jezično učilište Barbare Močnik, OIB 04156279370, A. Starčevića 57, 40000 Čakovec</izvorni_sadrzaj>
    <derivirana_varijabla naziv="DomainObject.Predmet.ProtustrankaFormatedWithAdressOIB_1"> Jezično učilište Barbare Močnik, OIB 04156279370, A. Starčevića 57, 40000 Čakovec</derivirana_varijabla>
  </DomainObject.Predmet.ProtustrankaFormatedWithAdressOIB>
  <DomainObject.Predmet.ProtustrankaWithAdress>
    <izvorni_sadrzaj>Jezično učilište Barbare Močnik A. Starčevića 57, 40000 Čakovec</izvorni_sadrzaj>
    <derivirana_varijabla naziv="DomainObject.Predmet.ProtustrankaWithAdress_1">Jezično učilište Barbare Močnik A. Starčevića 57, 40000 Čakovec</derivirana_varijabla>
  </DomainObject.Predmet.ProtustrankaWithAdress>
  <DomainObject.Predmet.ProtustrankaWithAdressOIB>
    <izvorni_sadrzaj>Jezično učilište Barbare Močnik, OIB 04156279370, A. Starčevića 57, 40000 Čakovec</izvorni_sadrzaj>
    <derivirana_varijabla naziv="DomainObject.Predmet.ProtustrankaWithAdressOIB_1">Jezično učilište Barbare Močnik, OIB 04156279370, A. Starčevića 57, 40000 Čakovec</derivirana_varijabla>
  </DomainObject.Predmet.ProtustrankaWithAdressOIB>
  <DomainObject.Predmet.ProtustrankaNazivFormated>
    <izvorni_sadrzaj>Jezično učilište Barbare Močnik</izvorni_sadrzaj>
    <derivirana_varijabla naziv="DomainObject.Predmet.ProtustrankaNazivFormated_1">Jezično učilište Barbare Močnik</derivirana_varijabla>
  </DomainObject.Predmet.ProtustrankaNazivFormated>
  <DomainObject.Predmet.ProtustrankaNazivFormatedOIB>
    <izvorni_sadrzaj>Jezično učilište Barbare Močnik, OIB 04156279370</izvorni_sadrzaj>
    <derivirana_varijabla naziv="DomainObject.Predmet.ProtustrankaNazivFormatedOIB_1">Jezično učilište Barbare Močnik, OIB 04156279370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818863.94</izvorni_sadrzaj>
    <derivirana_varijabla naziv="DomainObject.Predmet.TrenutnaVrijednost_1">818863.94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Jezično učilište Barbare Močnik</item>
    </izvorni_sadrzaj>
    <derivirana_varijabla naziv="DomainObject.Predmet.ProtuStrankaListFormated_1">
      <item>Jezično učilište Barbare Močnik</item>
    </derivirana_varijabla>
  </DomainObject.Predmet.ProtuStrankaListFormated>
  <DomainObject.Predmet.ProtuStrankaListFormatedOIB>
    <izvorni_sadrzaj>
      <item>Jezično učilište Barbare Močnik, OIB 04156279370</item>
    </izvorni_sadrzaj>
    <derivirana_varijabla naziv="DomainObject.Predmet.ProtuStrankaListFormatedOIB_1">
      <item>Jezično učilište Barbare Močnik, OIB 04156279370</item>
    </derivirana_varijabla>
  </DomainObject.Predmet.ProtuStrankaListFormatedOIB>
  <DomainObject.Predmet.ProtuStrankaListFormatedWithAdress>
    <izvorni_sadrzaj>
      <item>Jezično učilište Barbare Močnik, A. Starčevića 57, 40000 Čakovec</item>
    </izvorni_sadrzaj>
    <derivirana_varijabla naziv="DomainObject.Predmet.ProtuStrankaListFormatedWithAdress_1">
      <item>Jezično učilište Barbare Močnik, A. Starčevića 57, 40000 Čakovec</item>
    </derivirana_varijabla>
  </DomainObject.Predmet.ProtuStrankaListFormatedWithAdress>
  <DomainObject.Predmet.ProtuStrankaListFormatedWithAdressOIB>
    <izvorni_sadrzaj>
      <item>Jezično učilište Barbare Močnik, OIB 04156279370, A. Starčevića 57, 40000 Čakovec</item>
    </izvorni_sadrzaj>
    <derivirana_varijabla naziv="DomainObject.Predmet.ProtuStrankaListFormatedWithAdressOIB_1">
      <item>Jezično učilište Barbare Močnik, OIB 04156279370, A. Starčevića 57, 40000 Čakovec</item>
    </derivirana_varijabla>
  </DomainObject.Predmet.ProtuStrankaListFormatedWithAdressOIB>
  <DomainObject.Predmet.ProtuStrankaListNazivFormated>
    <izvorni_sadrzaj>
      <item>Jezično učilište Barbare Močnik</item>
    </izvorni_sadrzaj>
    <derivirana_varijabla naziv="DomainObject.Predmet.ProtuStrankaListNazivFormated_1">
      <item>Jezično učilište Barbare Močnik</item>
    </derivirana_varijabla>
  </DomainObject.Predmet.ProtuStrankaListNazivFormated>
  <DomainObject.Predmet.ProtuStrankaListNazivFormatedOIB>
    <izvorni_sadrzaj>
      <item>Jezično učilište Barbare Močnik, OIB 04156279370</item>
    </izvorni_sadrzaj>
    <derivirana_varijabla naziv="DomainObject.Predmet.ProtuStrankaListNazivFormatedOIB_1">
      <item>Jezično učilište Barbare Močnik, OIB 04156279370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Jezično učilište Barbare Močnik</izvorni_sadrzaj>
    <derivirana_varijabla naziv="DomainObject.Predmet.ProtustrankaIDrugi_1">Jezično učilište Barbare Močnik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Jezično učilište Barbare Močnik, OIB 04156279370, A. Starčevića 57, 40000 Čakovec</izvorni_sadrzaj>
    <derivirana_varijabla naziv="DomainObject.Predmet.ProtustrankaIDrugiAdressOIB_1">Jezično učilište Barbare Močnik, OIB 04156279370, A. Starčevića 57,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Jezično učilište Barbare Močnik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Jezično učilište Barbare Močnik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Jezično učilište Barbare Močnik, OIB 04156279370, A. Starčevića 57,40000 Čakovec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Jezično učilište Barbare Močnik, OIB 04156279370, A. Starčevića 57,40000 Čakovec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04156279370</item>
      <item>, OIB null</item>
      <item>, OIB null</item>
    </izvorni_sadrzaj>
    <derivirana_varijabla naziv="DomainObject.Predmet.SudioniciListNazivOIB_1">
      <item>, OIB null</item>
      <item>, OIB 04156279370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E2BF8E-CE6E-46E1-8752-3F0E6973A3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349</properties:Words>
  <properties:Characters>1896</properties:Characters>
  <properties:Lines>47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2015-09-22T06:46:00Z</dcterms:created>
  <dc:creator>Ljubica Makovec</dc:creator>
  <cp:lastModifiedBy>Nevenka Vuković</cp:lastModifiedBy>
  <cp:lastPrinted>2015-09-23T06:22:00Z</cp:lastPrinted>
  <dcterms:modified xmlns:xsi="http://www.w3.org/2001/XMLSchema-instance" xsi:type="dcterms:W3CDTF">2015-09-23T06:23:00Z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