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3e8b" w14:paraId="80d3e8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8A2FC2">
        <w:t>2</w:t>
      </w:r>
      <w:r w:rsidR="000A60E7">
        <w:t>6</w:t>
      </w:r>
      <w:r w:rsidR="00C572D2">
        <w:t xml:space="preserve">. </w:t>
      </w:r>
      <w:r w:rsidR="000A60E7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355FB">
        <w:t>FLOREM NEKRETNINE j.d.o.o., Murter, Put Slanice 9, OIB:48470516217</w:t>
      </w:r>
      <w:r w:rsidR="0039437A" w:rsidRPr="0039437A">
        <w:t>,</w:t>
      </w:r>
      <w:r w:rsidR="00EF3F9E">
        <w:t xml:space="preserve"> </w:t>
      </w:r>
      <w:r w:rsidR="00D20CB7">
        <w:t>1</w:t>
      </w:r>
      <w:r w:rsidR="000A60E7">
        <w:t>5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355FB">
        <w:t>FLOREM NEKRETNINE j.d.o.o., Murter, Put Slanice 9, OIB:48470516217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A2FC2">
        <w:t>1</w:t>
      </w:r>
      <w:r w:rsidR="000A60E7">
        <w:t>5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14,4</w:t>
      </w:r>
      <w:r w:rsidR="008A2FC2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355FB">
        <w:t xml:space="preserve">Nada Reljić iz Slavonskog Broda, Naselje A. Hebranga 7/9, </w:t>
      </w:r>
      <w:r w:rsidR="008355FB" w:rsidRPr="00062422">
        <w:t>OIB:</w:t>
      </w:r>
      <w:r w:rsidR="008355FB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355FB">
        <w:t>FLOREM NEKRETNINE j.d.o.o., Murter, Put Slanice 9, OIB:48470516217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8A2FC2">
        <w:t>2</w:t>
      </w:r>
      <w:r w:rsidR="000A60E7">
        <w:t>6</w:t>
      </w:r>
      <w:r w:rsidR="00C572D2">
        <w:t xml:space="preserve">. </w:t>
      </w:r>
      <w:r w:rsidR="000A60E7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A60E7">
        <w:t>2</w:t>
      </w:r>
      <w:r w:rsidR="008355FB">
        <w:t>1</w:t>
      </w:r>
      <w:r w:rsidR="0079567A" w:rsidRPr="00EF3F9E">
        <w:t xml:space="preserve">. </w:t>
      </w:r>
      <w:r w:rsidR="000A60E7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355FB">
        <w:t>5.980,75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355FB">
        <w:t>Sberbank</w:t>
      </w:r>
      <w:r w:rsidR="00962045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A60E7">
        <w:t>13</w:t>
      </w:r>
      <w:r w:rsidR="00131DF8">
        <w:t xml:space="preserve">. </w:t>
      </w:r>
      <w:r w:rsidR="008A2FC2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A60E7">
        <w:t>15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355FB">
        <w:t>16.156,56</w:t>
      </w:r>
      <w:r w:rsidR="00EF3F9E">
        <w:t xml:space="preserve"> kuna </w:t>
      </w:r>
      <w:r w:rsidR="00EE0861">
        <w:t xml:space="preserve">u neprekinutom razdoblju od </w:t>
      </w:r>
      <w:r w:rsidR="000A60E7">
        <w:t>294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0CB7">
        <w:t xml:space="preserve"> 1</w:t>
      </w:r>
      <w:r w:rsidR="000A60E7">
        <w:t>5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A60E7" w:rsidP="008355FB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0A60E7" w:rsidP="008355FB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A60E7" w:rsidP="00C81F50" w:rsidR="000A60E7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8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62045">
      <w:t xml:space="preserve">Poslovni broj: 5 </w:t>
    </w:r>
    <w:r w:rsidR="00962045" w:rsidRPr="008C3132">
      <w:t>St-</w:t>
    </w:r>
    <w:r w:rsidR="00962045">
      <w:t>1</w:t>
    </w:r>
    <w:r w:rsidR="000A60E7">
      <w:t>06</w:t>
    </w:r>
    <w:r w:rsidR="008355FB">
      <w:t>3</w:t>
    </w:r>
    <w:r w:rsidR="00962045">
      <w:t>/16-</w:t>
    </w:r>
    <w:r w:rsidR="000A60E7">
      <w:t>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8355FB">
      <w:t>063</w:t>
    </w:r>
    <w:r>
      <w:t>/16-</w:t>
    </w:r>
    <w:r w:rsidR="000A60E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8B9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FLOREM NEKRETNINE j.d.o.o. za usluge u prometu nekretnina</izvorni_sadrzaj>
    <derivirana_varijabla naziv="DomainObject.Predmet.ProtustrankaFormated_1">  FLOREM NEKRETNINE j.d.o.o. za usluge u prometu nekretnina</derivirana_varijabla>
  </DomainObject.Predmet.ProtustrankaFormated>
  <DomainObject.Predmet.ProtustrankaFormatedOIB>
    <izvorni_sadrzaj>  FLOREM NEKRETNINE j.d.o.o. za usluge u prometu nekretnina, OIB 48470516217</izvorni_sadrzaj>
    <derivirana_varijabla naziv="DomainObject.Predmet.ProtustrankaFormatedOIB_1">  FLOREM NEKRETNINE j.d.o.o. za usluge u prometu nekretnina, OIB 48470516217</derivirana_varijabla>
  </DomainObject.Predmet.ProtustrankaFormatedOIB>
  <DomainObject.Predmet.ProtustrankaFormatedWithAdress>
    <izvorni_sadrzaj> FLOREM NEKRETNINE j.d.o.o. za usluge u prometu nekretnina, Put Slanice 9, 22243 Murter</izvorni_sadrzaj>
    <derivirana_varijabla naziv="DomainObject.Predmet.ProtustrankaFormatedWithAdress_1"> FLOREM NEKRETNINE j.d.o.o. za usluge u prometu nekretnina, Put Slanice 9, 22243 Murter</derivirana_varijabla>
  </DomainObject.Predmet.ProtustrankaFormatedWithAdress>
  <DomainObject.Predmet.ProtustrankaFormatedWithAdressOIB>
    <izvorni_sadrzaj> FLOREM NEKRETNINE j.d.o.o. za usluge u prometu nekretnina, OIB 48470516217, Put Slanice 9, 22243 Murter</izvorni_sadrzaj>
    <derivirana_varijabla naziv="DomainObject.Predmet.ProtustrankaFormatedWithAdressOIB_1"> FLOREM NEKRETNINE j.d.o.o. za usluge u prometu nekretnina, OIB 48470516217, Put Slanice 9, 22243 Murter</derivirana_varijabla>
  </DomainObject.Predmet.ProtustrankaFormatedWithAdressOIB>
  <DomainObject.Predmet.ProtustrankaWithAdress>
    <izvorni_sadrzaj>FLOREM NEKRETNINE j.d.o.o. za usluge u prometu nekretnina Put Slanice 9, 22243 Murter</izvorni_sadrzaj>
    <derivirana_varijabla naziv="DomainObject.Predmet.ProtustrankaWithAdress_1">FLOREM NEKRETNINE j.d.o.o. za usluge u prometu nekretnina Put Slanice 9, 22243 Murter</derivirana_varijabla>
  </DomainObject.Predmet.ProtustrankaWithAdress>
  <DomainObject.Predmet.ProtustrankaWithAdressOIB>
    <izvorni_sadrzaj>FLOREM NEKRETNINE j.d.o.o. za usluge u prometu nekretnina, OIB 48470516217, Put Slanice 9, 22243 Murter</izvorni_sadrzaj>
    <derivirana_varijabla naziv="DomainObject.Predmet.ProtustrankaWithAdressOIB_1">FLOREM NEKRETNINE j.d.o.o. za usluge u prometu nekretnina, OIB 48470516217, Put Slanice 9, 22243 Murter</derivirana_varijabla>
  </DomainObject.Predmet.ProtustrankaWithAdressOIB>
  <DomainObject.Predmet.ProtustrankaNazivFormated>
    <izvorni_sadrzaj>FLOREM NEKRETNINE j.d.o.o. za usluge u prometu nekretnina</izvorni_sadrzaj>
    <derivirana_varijabla naziv="DomainObject.Predmet.ProtustrankaNazivFormated_1">FLOREM NEKRETNINE j.d.o.o. za usluge u prometu nekretnina</derivirana_varijabla>
  </DomainObject.Predmet.ProtustrankaNazivFormated>
  <DomainObject.Predmet.ProtustrankaNazivFormatedOIB>
    <izvorni_sadrzaj>FLOREM NEKRETNINE j.d.o.o. za usluge u prometu nekretnina, OIB 48470516217</izvorni_sadrzaj>
    <derivirana_varijabla naziv="DomainObject.Predmet.ProtustrankaNazivFormatedOIB_1">FLOREM NEKRETNINE j.d.o.o. za usluge u prometu nekretnina, OIB 48470516217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FLOREM NEKRETNINE j.d.o.o. za usluge u prometu nekretnina</item>
    </izvorni_sadrzaj>
    <derivirana_varijabla naziv="DomainObject.Predmet.ProtuStrankaListFormated_1">
      <item>FLOREM NEKRETNINE j.d.o.o. za usluge u prometu nekretnina</item>
    </derivirana_varijabla>
  </DomainObject.Predmet.ProtuStrankaListFormated>
  <DomainObject.Predmet.ProtuStrankaListFormatedOIB>
    <izvorni_sadrzaj>
      <item>FLOREM NEKRETNINE j.d.o.o. za usluge u prometu nekretnina, OIB 48470516217</item>
    </izvorni_sadrzaj>
    <derivirana_varijabla naziv="DomainObject.Predmet.ProtuStrankaListFormatedOIB_1">
      <item>FLOREM NEKRETNINE j.d.o.o. za usluge u prometu nekretnina, OIB 48470516217</item>
    </derivirana_varijabla>
  </DomainObject.Predmet.ProtuStrankaListFormatedOIB>
  <DomainObject.Predmet.ProtuStrankaListFormatedWithAdress>
    <izvorni_sadrzaj>
      <item>FLOREM NEKRETNINE j.d.o.o. za usluge u prometu nekretnina, Put Slanice 9, 22243 Murter</item>
    </izvorni_sadrzaj>
    <derivirana_varijabla naziv="DomainObject.Predmet.ProtuStrankaListFormatedWithAdress_1">
      <item>FLOREM NEKRETNINE j.d.o.o. za usluge u prometu nekretnina, Put Slanice 9, 22243 Murter</item>
    </derivirana_varijabla>
  </DomainObject.Predmet.ProtuStrankaListFormatedWithAdress>
  <DomainObject.Predmet.ProtuStrankaListFormatedWithAdressOIB>
    <izvorni_sadrzaj>
      <item>FLOREM NEKRETNINE j.d.o.o. za usluge u prometu nekretnina, OIB 48470516217, Put Slanice 9, 22243 Murter</item>
    </izvorni_sadrzaj>
    <derivirana_varijabla naziv="DomainObject.Predmet.ProtuStrankaListFormatedWithAdressOIB_1">
      <item>FLOREM NEKRETNINE j.d.o.o. za usluge u prometu nekretnina, OIB 48470516217, Put Slanice 9, 22243 Murter</item>
    </derivirana_varijabla>
  </DomainObject.Predmet.ProtuStrankaListFormatedWithAdressOIB>
  <DomainObject.Predmet.ProtuStrankaListNazivFormated>
    <izvorni_sadrzaj>
      <item>FLOREM NEKRETNINE j.d.o.o. za usluge u prometu nekretnina</item>
    </izvorni_sadrzaj>
    <derivirana_varijabla naziv="DomainObject.Predmet.ProtuStrankaListNazivFormated_1">
      <item>FLOREM NEKRETNINE j.d.o.o. za usluge u prometu nekretnina</item>
    </derivirana_varijabla>
  </DomainObject.Predmet.ProtuStrankaListNazivFormated>
  <DomainObject.Predmet.ProtuStrankaListNazivFormatedOIB>
    <izvorni_sadrzaj>
      <item>FLOREM NEKRETNINE j.d.o.o. za usluge u prometu nekretnina, OIB 48470516217</item>
    </izvorni_sadrzaj>
    <derivirana_varijabla naziv="DomainObject.Predmet.ProtuStrankaListNazivFormatedOIB_1">
      <item>FLOREM NEKRETNINE j.d.o.o. za usluge u prometu nekretnina, OIB 48470516217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FLOREM NEKRETNINE j.d.o.o. za usluge u prometu nekretnina</izvorni_sadrzaj>
    <derivirana_varijabla naziv="DomainObject.Predmet.ProtustrankaIDrugi_1">FLOREM NEKRETNINE j.d.o.o. za usluge u prometu nekretnina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FLOREM NEKRETNINE j.d.o.o. za usluge u prometu nekretnina, OIB 48470516217, Put Slanice 9, 22243 Murter</izvorni_sadrzaj>
    <derivirana_varijabla naziv="DomainObject.Predmet.ProtustrankaIDrugiAdressOIB_1">FLOREM NEKRETNINE j.d.o.o. za usluge u prometu nekretnina, OIB 48470516217, Put Slanice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FLOREM NEKRETNINE j.d.o.o. za usluge u prometu nekretnina</item>
    </izvorni_sadrzaj>
    <derivirana_varijabla naziv="DomainObject.Predmet.SudioniciListNaziv_1">
      <item>FINA - Podružnica Šibenik</item>
      <item>FLOREM NEKRETNINE j.d.o.o. za usluge u prometu nekretnina</item>
    </derivirana_varijabla>
  </DomainObject.Predmet.SudioniciListNaziv>
  <DomainObject.Predmet.SudioniciListAdressOIB>
    <izvorni_sadrzaj>
      <item>FINA - Podružnica Šibenik, OIB 85821130368, Perivoj L. Marune 1,22000 Šibenik</item>
      <item>FLOREM NEKRETNINE j.d.o.o. za usluge u prometu nekretnina, OIB 48470516217, Put Slanice 9,22243 Murter</item>
    </izvorni_sadrzaj>
    <derivirana_varijabla naziv="DomainObject.Predmet.SudioniciListAdressOIB_1">
      <item>FINA - Podružnica Šibenik, OIB 85821130368, Perivoj L. Marune 1,22000 Šibenik</item>
      <item>FLOREM NEKRETNINE j.d.o.o. za usluge u prometu nekretnina, OIB 48470516217, Put Slanice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48470516217</item>
    </izvorni_sadrzaj>
    <derivirana_varijabla naziv="DomainObject.Predmet.SudioniciListNazivOIB_1">
      <item>, OIB 85821130368</item>
      <item>, OIB 48470516217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84D02-EFBF-4F3E-BC48-955D1B1AE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1000</properties:Words>
  <properties:Characters>5413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2017-03-15T13:24:00Z</dcterms:created>
  <dc:creator>Administrator</dc:creator>
  <cp:lastModifiedBy>Krešimir Torbarina</cp:lastModifiedBy>
  <cp:lastPrinted>2017-03-15T13:24:00Z</cp:lastPrinted>
  <dcterms:modified xmlns:xsi="http://www.w3.org/2001/XMLSchema-instance" xsi:type="dcterms:W3CDTF">2017-03-15T13:26:00Z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