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dd91" w14:paraId="5dcdd9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</w:t>
      </w:r>
      <w:r w:rsidR="003B1AF7">
        <w:t>31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A854E3">
        <w:t>KOAN-GRAĐ j.d.o</w:t>
      </w:r>
      <w:r w:rsidR="00F66CA4">
        <w:t>.o.</w:t>
      </w:r>
      <w:r w:rsidR="009410AF">
        <w:t xml:space="preserve">, </w:t>
      </w:r>
      <w:r w:rsidR="002F39FA">
        <w:t xml:space="preserve">OIB: </w:t>
      </w:r>
      <w:r w:rsidR="00A854E3">
        <w:t>70829041482</w:t>
      </w:r>
      <w:r w:rsidR="003B1AF7">
        <w:t>,</w:t>
      </w:r>
      <w:r w:rsidR="00B14F3A">
        <w:t xml:space="preserve"> </w:t>
      </w:r>
      <w:r w:rsidR="00F66CA4">
        <w:t xml:space="preserve">MBS: </w:t>
      </w:r>
      <w:r w:rsidR="00A854E3">
        <w:t>080832479,</w:t>
      </w:r>
      <w:r w:rsidR="003B1AF7">
        <w:t xml:space="preserve"> </w:t>
      </w:r>
      <w:r w:rsidR="00A854E3">
        <w:t>Gornja Drenova, Gornja Drenova 34/G</w:t>
      </w:r>
      <w:r w:rsidR="00F66CA4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A854E3">
        <w:t>KOAN-GRAĐ j.d.o.o., OIB: 70829041482, MBS: 080832479, Gornja Drenova, Gornja Drenova 34/G</w:t>
      </w:r>
      <w:r w:rsidR="003B1AF7">
        <w:t>,</w:t>
      </w:r>
      <w:r w:rsidR="00F66CA4">
        <w:t xml:space="preserve"> iznosi </w:t>
      </w:r>
      <w:r w:rsidR="00A854E3">
        <w:t>13.727,12</w:t>
      </w:r>
      <w:r w:rsidR="00F66CA4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854E3">
        <w:t>KOAN-GRAĐ j.d.o.o., OIB: 70829041482, MBS: 080832479, Gornja Drenova, Gornja Drenova 34/G</w:t>
      </w:r>
      <w:r w:rsidR="003B1AF7">
        <w:t>,</w:t>
      </w:r>
      <w:r>
        <w:t xml:space="preserve"> </w:t>
      </w:r>
      <w:r w:rsidR="00F66CA4">
        <w:t xml:space="preserve">direktor </w:t>
      </w:r>
      <w:r w:rsidR="00A854E3">
        <w:t>JOSIP KOŽIĆ</w:t>
      </w:r>
      <w:r w:rsidR="00F66CA4">
        <w:t xml:space="preserve">, </w:t>
      </w:r>
      <w:r w:rsidR="003B1AF7">
        <w:t xml:space="preserve">OIB: </w:t>
      </w:r>
      <w:r w:rsidR="00A854E3">
        <w:t>22051283138,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3B1AF7">
        <w:t>23</w:t>
      </w:r>
      <w:r w:rsidR="00A854E3">
        <w:t>5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003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03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6003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0035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BF3"/>
    <w:rsid w:val="00A324F9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0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0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KOAN-GRAĐ j.d.o.o.</izvorni_sadrzaj>
    <derivirana_varijabla naziv="DomainObject.Predmet.ProtustrankaFormated_1">  KOAN-GRAĐ j.d.o.o.</derivirana_varijabla>
  </DomainObject.Predmet.ProtustrankaFormated>
  <DomainObject.Predmet.ProtustrankaFormatedOIB>
    <izvorni_sadrzaj>  KOAN-GRAĐ j.d.o.o., OIB 70829041482</izvorni_sadrzaj>
    <derivirana_varijabla naziv="DomainObject.Predmet.ProtustrankaFormatedOIB_1">  KOAN-GRAĐ j.d.o.o., OIB 70829041482</derivirana_varijabla>
  </DomainObject.Predmet.ProtustrankaFormatedOIB>
  <DomainObject.Predmet.ProtustrankaFormatedWithAdress>
    <izvorni_sadrzaj> KOAN-GRAĐ j.d.o.o., Gornja Drenova 34/G, 10382 Gornja Drenova</izvorni_sadrzaj>
    <derivirana_varijabla naziv="DomainObject.Predmet.ProtustrankaFormatedWithAdress_1"> KOAN-GRAĐ j.d.o.o., Gornja Drenova 34/G, 10382 Gornja Drenova</derivirana_varijabla>
  </DomainObject.Predmet.ProtustrankaFormatedWithAdress>
  <DomainObject.Predmet.ProtustrankaFormatedWithAdressOIB>
    <izvorni_sadrzaj> KOAN-GRAĐ j.d.o.o., OIB 70829041482, Gornja Drenova 34/G, 10382 Gornja Drenova</izvorni_sadrzaj>
    <derivirana_varijabla naziv="DomainObject.Predmet.ProtustrankaFormatedWithAdressOIB_1"> KOAN-GRAĐ j.d.o.o., OIB 70829041482, Gornja Drenova 34/G, 10382 Gornja Drenova</derivirana_varijabla>
  </DomainObject.Predmet.ProtustrankaFormatedWithAdressOIB>
  <DomainObject.Predmet.ProtustrankaWithAdress>
    <izvorni_sadrzaj>KOAN-GRAĐ j.d.o.o. Gornja Drenova 34/G, 10382 Gornja Drenova</izvorni_sadrzaj>
    <derivirana_varijabla naziv="DomainObject.Predmet.ProtustrankaWithAdress_1">KOAN-GRAĐ j.d.o.o. Gornja Drenova 34/G, 10382 Gornja Drenova</derivirana_varijabla>
  </DomainObject.Predmet.ProtustrankaWithAdress>
  <DomainObject.Predmet.ProtustrankaWithAdressOIB>
    <izvorni_sadrzaj>KOAN-GRAĐ j.d.o.o., OIB 70829041482, Gornja Drenova 34/G, 10382 Gornja Drenova</izvorni_sadrzaj>
    <derivirana_varijabla naziv="DomainObject.Predmet.ProtustrankaWithAdressOIB_1">KOAN-GRAĐ j.d.o.o., OIB 70829041482, Gornja Drenova 34/G, 10382 Gornja Drenova</derivirana_varijabla>
  </DomainObject.Predmet.ProtustrankaWithAdressOIB>
  <DomainObject.Predmet.ProtustrankaNazivFormated>
    <izvorni_sadrzaj>KOAN-GRAĐ j.d.o.o.</izvorni_sadrzaj>
    <derivirana_varijabla naziv="DomainObject.Predmet.ProtustrankaNazivFormated_1">KOAN-GRAĐ j.d.o.o.</derivirana_varijabla>
  </DomainObject.Predmet.ProtustrankaNazivFormated>
  <DomainObject.Predmet.ProtustrankaNazivFormatedOIB>
    <izvorni_sadrzaj>KOAN-GRAĐ j.d.o.o., OIB 70829041482</izvorni_sadrzaj>
    <derivirana_varijabla naziv="DomainObject.Predmet.ProtustrankaNazivFormatedOIB_1">KOAN-GRAĐ j.d.o.o., OIB 70829041482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KOAN-GRAĐ j.d.o.o.</item>
    </izvorni_sadrzaj>
    <derivirana_varijabla naziv="DomainObject.Predmet.ProtuStrankaListFormated_1">
      <item>KOAN-GRAĐ j.d.o.o.</item>
    </derivirana_varijabla>
  </DomainObject.Predmet.ProtuStrankaListFormated>
  <DomainObject.Predmet.ProtuStrankaListFormatedOIB>
    <izvorni_sadrzaj>
      <item>KOAN-GRAĐ j.d.o.o., OIB 70829041482</item>
    </izvorni_sadrzaj>
    <derivirana_varijabla naziv="DomainObject.Predmet.ProtuStrankaListFormatedOIB_1">
      <item>KOAN-GRAĐ j.d.o.o., OIB 70829041482</item>
    </derivirana_varijabla>
  </DomainObject.Predmet.ProtuStrankaListFormatedOIB>
  <DomainObject.Predmet.ProtuStrankaListFormatedWithAdress>
    <izvorni_sadrzaj>
      <item>KOAN-GRAĐ j.d.o.o., Gornja Drenova 34/G, 10382 Gornja Drenova</item>
    </izvorni_sadrzaj>
    <derivirana_varijabla naziv="DomainObject.Predmet.ProtuStrankaListFormatedWithAdress_1">
      <item>KOAN-GRAĐ j.d.o.o., Gornja Drenova 34/G, 10382 Gornja Drenova</item>
    </derivirana_varijabla>
  </DomainObject.Predmet.ProtuStrankaListFormatedWithAdress>
  <DomainObject.Predmet.ProtuStrankaListFormatedWithAdressOIB>
    <izvorni_sadrzaj>
      <item>KOAN-GRAĐ j.d.o.o., OIB 70829041482, Gornja Drenova 34/G, 10382 Gornja Drenova</item>
    </izvorni_sadrzaj>
    <derivirana_varijabla naziv="DomainObject.Predmet.ProtuStrankaListFormatedWithAdressOIB_1">
      <item>KOAN-GRAĐ j.d.o.o., OIB 70829041482, Gornja Drenova 34/G, 10382 Gornja Drenova</item>
    </derivirana_varijabla>
  </DomainObject.Predmet.ProtuStrankaListFormatedWithAdressOIB>
  <DomainObject.Predmet.ProtuStrankaListNazivFormated>
    <izvorni_sadrzaj>
      <item>KOAN-GRAĐ j.d.o.o.</item>
    </izvorni_sadrzaj>
    <derivirana_varijabla naziv="DomainObject.Predmet.ProtuStrankaListNazivFormated_1">
      <item>KOAN-GRAĐ j.d.o.o.</item>
    </derivirana_varijabla>
  </DomainObject.Predmet.ProtuStrankaListNazivFormated>
  <DomainObject.Predmet.ProtuStrankaListNazivFormatedOIB>
    <izvorni_sadrzaj>
      <item>KOAN-GRAĐ j.d.o.o., OIB 70829041482</item>
    </izvorni_sadrzaj>
    <derivirana_varijabla naziv="DomainObject.Predmet.ProtuStrankaListNazivFormatedOIB_1">
      <item>KOAN-GRAĐ j.d.o.o., OIB 70829041482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KOAN-GRAĐ j.d.o.o.</izvorni_sadrzaj>
    <derivirana_varijabla naziv="DomainObject.Predmet.ProtustrankaIDrugi_1">KOAN-GRAĐ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KOAN-GRAĐ j.d.o.o., OIB 70829041482, Gornja Drenova 34/G, 10382 Gornja Drenova</izvorni_sadrzaj>
    <derivirana_varijabla naziv="DomainObject.Predmet.ProtustrankaIDrugiAdressOIB_1">KOAN-GRAĐ j.d.o.o., OIB 70829041482, Gornja Drenova 34/G, 10382 Gornja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KOAN-GRAĐ j.d.o.o.</item>
      <item>FINA Regionalni centar Zagreb</item>
    </izvorni_sadrzaj>
    <derivirana_varijabla naziv="DomainObject.Predmet.SudioniciListNaziv_1">
      <item>KOAN-GRAĐ j.d.o.o.</item>
      <item>FINA Regionalni centar Zagreb</item>
    </derivirana_varijabla>
  </DomainObject.Predmet.SudioniciListNaziv>
  <DomainObject.Predmet.SudioniciListAdressOIB>
    <izvorni_sadrzaj>
      <item>KOAN-GRAĐ j.d.o.o., OIB 70829041482, Gornja Drenova 34/G,10382 Gornja Drenova</item>
      <item>FINA Regionalni centar Zagreb, OIB 85821130368, Trg svibanjskih žrtava 1995. 1,10000 Zagreb</item>
    </izvorni_sadrzaj>
    <derivirana_varijabla naziv="DomainObject.Predmet.SudioniciListAdressOIB_1">
      <item>KOAN-GRAĐ j.d.o.o., OIB 70829041482, Gornja Drenova 34/G,10382 Gornja Drenova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70829041482</item>
      <item>, OIB 85821130368</item>
    </izvorni_sadrzaj>
    <derivirana_varijabla naziv="DomainObject.Predmet.SudioniciListNazivOIB_1">
      <item>, OIB 70829041482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2030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2016-06-06T11:02:00Z</dcterms:created>
  <dc:creator>Snježana Andrijanić</dc:creator>
  <cp:lastModifiedBy>Snježana Andrijanić</cp:lastModifiedBy>
  <cp:lastPrinted>2016-06-06T11:01:00Z</cp:lastPrinted>
  <dcterms:modified xmlns:xsi="http://www.w3.org/2001/XMLSchema-instance" xsi:type="dcterms:W3CDTF">2016-06-06T11:02:00Z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