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3392" w14:paraId="68c3392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5D2F60">
        <w:t>72/17-24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B730D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5D2F60" w:rsidRPr="004914B7">
        <w:t>EAG CENTAR PROIZVODI d.o.o. za usluge, OIB: 20772400406, Zagreb (Grad Zagreb), Ulica grada Vukovara 269/D,</w:t>
      </w:r>
      <w:r w:rsidR="005D2F60">
        <w:t xml:space="preserve"> kojeg zastupa Željka </w:t>
      </w:r>
      <w:proofErr w:type="spellStart"/>
      <w:r w:rsidR="005D2F60">
        <w:t>Marčić</w:t>
      </w:r>
      <w:proofErr w:type="spellEnd"/>
      <w:r w:rsidR="005D2F60">
        <w:t>, odvjetnik u Odvjetničkom društvu Škarica i partneri u Zagrebu</w:t>
      </w:r>
      <w:r w:rsidR="00AB730D">
        <w:t xml:space="preserve">, </w:t>
      </w:r>
      <w:r w:rsidR="005D2F60">
        <w:t>7. rujna</w:t>
      </w:r>
      <w:r w:rsidR="00916753">
        <w:t xml:space="preserve"> 2017.</w:t>
      </w:r>
    </w:p>
    <w:p w:rsidRDefault="00916753" w:rsidP="00A9360E" w:rsidR="00916753" w:rsidRPr="00401197">
      <w:pPr>
        <w:jc w:val="both"/>
      </w:pPr>
    </w:p>
    <w:p w:rsidRDefault="00AB730D" w:rsidP="00036071" w:rsidR="00E1326E" w:rsidRPr="0040119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916753">
        <w:t xml:space="preserve"> </w:t>
      </w:r>
      <w:r w:rsidRPr="00401197">
        <w:t>Utvrđuje se da je rješenje ovog suda broj St</w:t>
      </w:r>
      <w:r w:rsidR="00916753">
        <w:t>-</w:t>
      </w:r>
      <w:r w:rsidR="005D2F60">
        <w:t>7</w:t>
      </w:r>
      <w:r w:rsidR="009A5912">
        <w:t>2/17</w:t>
      </w:r>
      <w:r w:rsidRPr="00401197">
        <w:t xml:space="preserve"> od </w:t>
      </w:r>
      <w:r w:rsidR="005D2F60">
        <w:t>12</w:t>
      </w:r>
      <w:r w:rsidR="009A5912">
        <w:t>. srpnja</w:t>
      </w:r>
      <w:r w:rsidR="00916753">
        <w:t xml:space="preserve"> 2017.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9A5912">
        <w:t>8. kolovoza</w:t>
      </w:r>
      <w:r w:rsidR="00916753">
        <w:t xml:space="preserve"> 2017.</w:t>
      </w:r>
      <w:r w:rsidRPr="00401197">
        <w:t xml:space="preserve">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916753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5D2F60">
        <w:rPr>
          <w:lang w:eastAsia="en-US"/>
        </w:rPr>
        <w:t>7. rujna</w:t>
      </w:r>
      <w:r w:rsidR="00CD56F2">
        <w:rPr>
          <w:lang w:eastAsia="en-US"/>
        </w:rPr>
        <w:t xml:space="preserve"> 201</w:t>
      </w:r>
      <w:r w:rsidR="00916753">
        <w:rPr>
          <w:lang w:eastAsia="en-US"/>
        </w:rPr>
        <w:t>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D71A21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D71A21" w:rsidP="00C359B6" w:rsidR="00D71A21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71A21" w:rsidP="00C359B6" w:rsidR="00D71A21">
      <w:pPr>
        <w:pStyle w:val="Bezproreda"/>
        <w:ind w:left="4956"/>
        <w:jc w:val="right"/>
      </w:pPr>
      <w:r>
        <w:t>Karmela Dolenc</w:t>
      </w:r>
    </w:p>
    <w:p w:rsidRDefault="00AF55D1" w:rsidP="00D71A21" w:rsidR="00AF55D1" w:rsidRPr="00401197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36071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D2F60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16753"/>
    <w:rsid w:val="00945AB0"/>
    <w:rsid w:val="00957DFE"/>
    <w:rsid w:val="00962620"/>
    <w:rsid w:val="0098614F"/>
    <w:rsid w:val="009A100F"/>
    <w:rsid w:val="009A5912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71A21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71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71A2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71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71A2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pravomoćnost</izvorni_sadrzaj>
    <derivirana_varijabla naziv="DomainObject.Primjedba_1">pravomoćnost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2017.</izvorni_sadrzaj>
    <derivirana_varijabla naziv="DomainObject.Predmet.DatumRjesavanja_1">12.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 CENTAR PROIZVODI d.o.o. za usluge zastupanog po punomoćniku ŠKARICA I PARTNERI odvjetničko društvo</izvorni_sadrzaj>
    <derivirana_varijabla naziv="DomainObject.Predmet.ProtustrankaFormated_1">  EAG CENTAR PROIZVODI d.o.o. za usluge zastupanog po punomoćniku ŠKARICA I PARTNERI odvjetničko društvo</derivirana_varijabla>
  </DomainObject.Predmet.ProtustrankaFormated>
  <DomainObject.Predmet.ProtustrankaFormatedOIB>
    <izvorni_sadrzaj>  EAG CENTAR PROIZVODI d.o.o. za usluge, OIB 20772400406 zastupanog po punomoćniku ŠKARICA I PARTNERI odvjetničko društvo</izvorni_sadrzaj>
    <derivirana_varijabla naziv="DomainObject.Predmet.ProtustrankaFormatedOIB_1">  EAG CENTAR PROIZVODI d.o.o. za usluge, OIB 20772400406 zastupanog po punomoćniku ŠKARICA I PARTNERI odvjetničko društvo</derivirana_varijabla>
  </DomainObject.Predmet.ProtustrankaFormatedOIB>
  <DomainObject.Predmet.ProtustrankaFormatedWithAdress>
    <izvorni_sadrzaj> EAG CENTAR PROIZVODI d.o.o. za usluge, Ulica grada Vukovara 269/D, 10000 Zagreb zastupanog po punomoćniku ŠKARICA I PARTNERI odvjetničko društvo</izvorni_sadrzaj>
    <derivirana_varijabla naziv="DomainObject.Predmet.ProtustrankaFormatedWithAdress_1"> EAG CENTAR PROIZVODI d.o.o. za usluge, Ulica grada Vukovara 269/D, 10000 Zagreb zastupanog po punomoćniku ŠKARICA I PARTNERI odvjetničko društvo</derivirana_varijabla>
  </DomainObject.Predmet.ProtustrankaFormatedWithAdress>
  <DomainObject.Predmet.ProtustrankaFormatedWithAdressOIB>
    <izvorni_sadrzaj> EAG CENTAR PROIZVODI d.o.o. za usluge, OIB 20772400406, Ulica grada Vukovara 269/D, 10000 Zagreb zastupanog po punomoćniku ŠKARICA I PARTNERI odvjetničko društvo</izvorni_sadrzaj>
    <derivirana_varijabla naziv="DomainObject.Predmet.ProtustrankaFormatedWithAdressOIB_1"> EAG CENTAR PROIZVODI d.o.o. za usluge, OIB 20772400406, Ulica grada Vukovara 269/D, 10000 Zagreb zastupanog po punomoćniku ŠKARICA I PARTNERI odvjetničko društvo</derivirana_varijabla>
  </DomainObject.Predmet.ProtustrankaFormatedWithAdressOIB>
  <DomainObject.Predmet.ProtustrankaWithAdress>
    <izvorni_sadrzaj>EAG CENTAR PROIZVODI d.o.o. za usluge Ulica grada Vukovara 269/D, 10000 Zagreb</izvorni_sadrzaj>
    <derivirana_varijabla naziv="DomainObject.Predmet.ProtustrankaWithAdress_1">EAG CENTAR PROIZVODI d.o.o. za usluge Ulica grada Vukovara 269/D, 10000 Zagreb</derivirana_varijabla>
  </DomainObject.Predmet.ProtustrankaWithAdress>
  <DomainObject.Predmet.ProtustrankaWithAdressOIB>
    <izvorni_sadrzaj>EAG CENTAR PROIZVODI d.o.o. za usluge, OIB 20772400406, Ulica grada Vukovara 269/D, 10000 Zagreb</izvorni_sadrzaj>
    <derivirana_varijabla naziv="DomainObject.Predmet.ProtustrankaWithAdressOIB_1">EAG CENTAR PROIZVODI d.o.o. za usluge, OIB 20772400406, Ulica grada Vukovara 269/D, 10000 Zagreb</derivirana_varijabla>
  </DomainObject.Predmet.ProtustrankaWithAdressOIB>
  <DomainObject.Predmet.ProtustrankaNazivFormated>
    <izvorni_sadrzaj>EAG CENTAR PROIZVODI d.o.o. za usluge</izvorni_sadrzaj>
    <derivirana_varijabla naziv="DomainObject.Predmet.ProtustrankaNazivFormated_1">EAG CENTAR PROIZVODI d.o.o. za usluge</derivirana_varijabla>
  </DomainObject.Predmet.ProtustrankaNazivFormated>
  <DomainObject.Predmet.ProtustrankaNazivFormatedOIB>
    <izvorni_sadrzaj>EAG CENTAR PROIZVODI d.o.o. za usluge, OIB 20772400406</izvorni_sadrzaj>
    <derivirana_varijabla naziv="DomainObject.Predmet.ProtustrankaNazivFormatedOIB_1">EAG CENTAR PROIZVODI d.o.o. za usluge, OIB 20772400406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EAG CENTAR PROIZVODI d.o.o.</izvorni_sadrzaj>
    <derivirana_varijabla naziv="DomainObject.Predmet.StrankaFormated_1">  EAG CENTAR PROIZVODI d.o.o.</derivirana_varijabla>
  </DomainObject.Predmet.StrankaFormated>
  <DomainObject.Predmet.StrankaFormatedOIB>
    <izvorni_sadrzaj>  EAG CENTAR PROIZVODI d.o.o., OIB 20772400406</izvorni_sadrzaj>
    <derivirana_varijabla naziv="DomainObject.Predmet.StrankaFormatedOIB_1">  EAG CENTAR PROIZVODI d.o.o., OIB 20772400406</derivirana_varijabla>
  </DomainObject.Predmet.StrankaFormatedOIB>
  <DomainObject.Predmet.StrankaFormatedWithAdress>
    <izvorni_sadrzaj> EAG CENTAR PROIZVODI d.o.o., Ulica grada Vukovara 269/D, 10000 Zagreb</izvorni_sadrzaj>
    <derivirana_varijabla naziv="DomainObject.Predmet.StrankaFormatedWithAdress_1"> EAG CENTAR PROIZVODI d.o.o., Ulica grada Vukovara 269/D, 10000 Zagreb</derivirana_varijabla>
  </DomainObject.Predmet.StrankaFormatedWithAdress>
  <DomainObject.Predmet.StrankaFormatedWithAdressOIB>
    <izvorni_sadrzaj> EAG CENTAR PROIZVODI d.o.o., OIB 20772400406, Ulica grada Vukovara 269/D, 10000 Zagreb</izvorni_sadrzaj>
    <derivirana_varijabla naziv="DomainObject.Predmet.StrankaFormatedWithAdressOIB_1"> EAG CENTAR PROIZVODI d.o.o., OIB 20772400406, Ulica grada Vukovara 269/D, 10000 Zagreb</derivirana_varijabla>
  </DomainObject.Predmet.StrankaFormatedWithAdressOIB>
  <DomainObject.Predmet.StrankaWithAdress>
    <izvorni_sadrzaj>EAG CENTAR PROIZVODI d.o.o. Ulica grada Vukovara 269/D,10000 Zagreb</izvorni_sadrzaj>
    <derivirana_varijabla naziv="DomainObject.Predmet.StrankaWithAdress_1">EAG CENTAR PROIZVODI d.o.o. Ulica grada Vukovara 269/D,10000 Zagreb</derivirana_varijabla>
  </DomainObject.Predmet.StrankaWithAdress>
  <DomainObject.Predmet.StrankaWithAdressOIB>
    <izvorni_sadrzaj>EAG CENTAR PROIZVODI d.o.o., OIB 20772400406, Ulica grada Vukovara 269/D,10000 Zagreb</izvorni_sadrzaj>
    <derivirana_varijabla naziv="DomainObject.Predmet.StrankaWithAdressOIB_1">EAG CENTAR PROIZVODI d.o.o., OIB 20772400406, Ulica grada Vukovara 269/D,10000 Zagreb</derivirana_varijabla>
  </DomainObject.Predmet.StrankaWithAdressOIB>
  <DomainObject.Predmet.StrankaNazivFormated>
    <izvorni_sadrzaj>EAG CENTAR PROIZVODI d.o.o.</izvorni_sadrzaj>
    <derivirana_varijabla naziv="DomainObject.Predmet.StrankaNazivFormated_1">EAG CENTAR PROIZVODI d.o.o.</derivirana_varijabla>
  </DomainObject.Predmet.StrankaNazivFormated>
  <DomainObject.Predmet.StrankaNazivFormatedOIB>
    <izvorni_sadrzaj>EAG CENTAR PROIZVODI d.o.o., OIB 20772400406</izvorni_sadrzaj>
    <derivirana_varijabla naziv="DomainObject.Predmet.StrankaNazivFormatedOIB_1">EAG CENTAR PROIZVODI d.o.o., OIB 20772400406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EAG CENTAR PROIZVODI d.o.o.</item>
    </izvorni_sadrzaj>
    <derivirana_varijabla naziv="DomainObject.Predmet.StrankaListFormated_1">
      <item>EAG CENTAR PROIZVODI d.o.o.</item>
    </derivirana_varijabla>
  </DomainObject.Predmet.StrankaListFormated>
  <DomainObject.Predmet.StrankaListFormatedOIB>
    <izvorni_sadrzaj>
      <item>EAG CENTAR PROIZVODI d.o.o., OIB 20772400406</item>
    </izvorni_sadrzaj>
    <derivirana_varijabla naziv="DomainObject.Predmet.StrankaListFormatedOIB_1">
      <item>EAG CENTAR PROIZVODI d.o.o., OIB 20772400406</item>
    </derivirana_varijabla>
  </DomainObject.Predmet.StrankaListFormatedOIB>
  <DomainObject.Predmet.StrankaListFormatedWithAdress>
    <izvorni_sadrzaj>
      <item>EAG CENTAR PROIZVODI d.o.o., Ulica grada Vukovara 269/D, 10000 Zagreb</item>
    </izvorni_sadrzaj>
    <derivirana_varijabla naziv="DomainObject.Predmet.StrankaListFormatedWithAdress_1">
      <item>EAG CENTAR PROIZVODI d.o.o., Ulica grada Vukovara 269/D, 10000 Zagreb</item>
    </derivirana_varijabla>
  </DomainObject.Predmet.StrankaListFormatedWithAdress>
  <DomainObject.Predmet.StrankaListFormatedWithAdressOIB>
    <izvorni_sadrzaj>
      <item>EAG CENTAR PROIZVODI d.o.o., OIB 20772400406, Ulica grada Vukovara 269/D, 10000 Zagreb</item>
    </izvorni_sadrzaj>
    <derivirana_varijabla naziv="DomainObject.Predmet.StrankaListFormatedWithAdressOIB_1">
      <item>EAG CENTAR PROIZVODI d.o.o., OIB 20772400406, Ulica grada Vukovara 269/D, 10000 Zagreb</item>
    </derivirana_varijabla>
  </DomainObject.Predmet.StrankaListFormatedWithAdressOIB>
  <DomainObject.Predmet.StrankaListNazivFormated>
    <izvorni_sadrzaj>
      <item>EAG CENTAR PROIZVODI d.o.o.</item>
    </izvorni_sadrzaj>
    <derivirana_varijabla naziv="DomainObject.Predmet.StrankaListNazivFormated_1">
      <item>EAG CENTAR PROIZVODI d.o.o.</item>
    </derivirana_varijabla>
  </DomainObject.Predmet.StrankaListNazivFormated>
  <DomainObject.Predmet.StrankaListNazivFormatedOIB>
    <izvorni_sadrzaj>
      <item>EAG CENTAR PROIZVODI d.o.o., OIB 20772400406</item>
    </izvorni_sadrzaj>
    <derivirana_varijabla naziv="DomainObject.Predmet.StrankaListNazivFormatedOIB_1">
      <item>EAG CENTAR PROIZVODI d.o.o., OIB 20772400406</item>
    </derivirana_varijabla>
  </DomainObject.Predmet.StrankaListNazivFormatedOIB>
  <DomainObject.Predmet.ProtuStrankaListFormated>
    <izvorni_sadrzaj>
      <item>EAG CENTAR PROIZVODI d.o.o. za usluge zastupanog po punomoćniku ŠKARICA I PARTNERI odvjetničko društvo</item>
    </izvorni_sadrzaj>
    <derivirana_varijabla naziv="DomainObject.Predmet.ProtuStrankaListFormated_1">
      <item>EAG CENTAR PROIZVODI d.o.o. za usluge zastupanog po punomoćniku ŠKARICA I PARTNERI odvjetničko društvo</item>
    </derivirana_varijabla>
  </DomainObject.Predmet.ProtuStrankaListFormated>
  <DomainObject.Predmet.ProtuStrankaListFormatedOIB>
    <izvorni_sadrzaj>
      <item>EAG CENTAR PROIZVODI d.o.o. za usluge, OIB 20772400406 zastupanog po punomoćniku ŠKARICA I PARTNERI odvjetničko društvo</item>
    </izvorni_sadrzaj>
    <derivirana_varijabla naziv="DomainObject.Predmet.ProtuStrankaListFormatedOIB_1">
      <item>EAG CENTAR PROIZVODI d.o.o. za usluge, OIB 20772400406 zastupanog po punomoćniku ŠKARICA I PARTNERI odvjetničko društvo</item>
    </derivirana_varijabla>
  </DomainObject.Predmet.ProtuStrankaListFormatedOIB>
  <DomainObject.Predmet.ProtuStrankaListFormatedWithAdress>
    <izvorni_sadrzaj>
      <item>EAG CENTAR PROIZVODI d.o.o. za usluge, Ulica grada Vukovara 269/D, 10000 Zagreb zastupanog po punomoćniku ŠKARICA I PARTNERI odvjetničko društvo</item>
    </izvorni_sadrzaj>
    <derivirana_varijabla naziv="DomainObject.Predmet.ProtuStrankaListFormatedWithAdress_1">
      <item>EAG CENTAR PROIZVODI d.o.o. za usluge, Ulica grada Vukovara 269/D, 10000 Zagreb zastupanog po punomoćniku ŠKARICA I PARTNERI odvjetničko društvo</item>
    </derivirana_varijabla>
  </DomainObject.Predmet.ProtuStrankaListFormatedWithAdress>
  <DomainObject.Predmet.ProtuStrankaListFormatedWithAdressOIB>
    <izvorni_sadrzaj>
      <item>EAG CENTAR PROIZVODI d.o.o. za usluge, OIB 20772400406, Ulica grada Vukovara 269/D, 10000 Zagreb zastupanog po punomoćniku ŠKARICA I PARTNERI odvjetničko društvo</item>
    </izvorni_sadrzaj>
    <derivirana_varijabla naziv="DomainObject.Predmet.ProtuStrankaListFormatedWithAdressOIB_1">
      <item>EAG CENTAR PROIZVODI d.o.o. za usluge, OIB 20772400406, Ulica grada Vukovara 269/D, 10000 Zagreb zastupanog po punomoćniku ŠKARICA I PARTNERI odvjetničko društvo</item>
    </derivirana_varijabla>
  </DomainObject.Predmet.ProtuStrankaListFormatedWithAdressOIB>
  <DomainObject.Predmet.ProtuStrankaListNazivFormated>
    <izvorni_sadrzaj>
      <item>EAG CENTAR PROIZVODI d.o.o. za usluge</item>
    </izvorni_sadrzaj>
    <derivirana_varijabla naziv="DomainObject.Predmet.ProtuStrankaListNazivFormated_1">
      <item>EAG CENTAR PROIZVODI d.o.o. za usluge</item>
    </derivirana_varijabla>
  </DomainObject.Predmet.ProtuStrankaListNazivFormated>
  <DomainObject.Predmet.ProtuStrankaListNazivFormatedOIB>
    <izvorni_sadrzaj>
      <item>EAG CENTAR PROIZVODI d.o.o. za usluge, OIB 20772400406</item>
    </izvorni_sadrzaj>
    <derivirana_varijabla naziv="DomainObject.Predmet.ProtuStrankaListNazivFormatedOIB_1">
      <item>EAG CENTAR PROIZVODI d.o.o. za usluge, OIB 20772400406</item>
    </derivirana_varijabla>
  </DomainObject.Predmet.ProtuStrankaListNazivFormatedOIB>
  <DomainObject.Predmet.OstaliListFormated>
    <izvorni_sadrzaj>
      <item>ŠKARICA I PARTNERI odvjetničko društvo punomoćnik sudionika u postupku EAG CENTAR PROIZVODI d.o.o. za usluge</item>
    </izvorni_sadrzaj>
    <derivirana_varijabla naziv="DomainObject.Predmet.OstaliListFormated_1">
      <item>ŠKARICA I PARTNERI odvjetničko društvo punomoćnik sudionika u postupku EAG CENTAR PROIZVODI d.o.o. za usluge</item>
    </derivirana_varijabla>
  </DomainObject.Predmet.OstaliListFormated>
  <DomainObject.Predmet.OstaliListFormatedOIB>
    <izvorni_sadrzaj>
      <item>ŠKARICA I PARTNERI odvjetničko društvo, OIB 74856132042 punomoćnik sudionika u postupku EAG CENTAR PROIZVODI d.o.o. za usluge</item>
    </izvorni_sadrzaj>
    <derivirana_varijabla naziv="DomainObject.Predmet.OstaliListFormatedOIB_1">
      <item>ŠKARICA I PARTNERI odvjetničko društvo, OIB 74856132042 punomoćnik sudionika u postupku EAG CENTAR PROIZVODI d.o.o. za usluge</item>
    </derivirana_varijabla>
  </DomainObject.Predmet.OstaliListFormatedOIB>
  <DomainObject.Predmet.OstaliListFormatedWithAdress>
    <izvorni_sadrzaj>
      <item>ŠKARICA I PARTNERI odvjetničko društvo, Đorđićeva 3/b, 10000 Zagreb punomoćnik sudionika u postupku EAG CENTAR PROIZVODI d.o.o. za usluge</item>
    </izvorni_sadrzaj>
    <derivirana_varijabla naziv="DomainObject.Predmet.OstaliListFormatedWithAdress_1">
      <item>ŠKARICA I PARTNERI odvjetničko društvo, Đorđićeva 3/b, 10000 Zagreb punomoćnik sudionika u postupku EAG CENTAR PROIZVODI d.o.o. za usluge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EAG CENTAR PROIZVODI d.o.o. za usluge</item>
    </izvorni_sadrzaj>
    <derivirana_varijabla naziv="DomainObject.Predmet.OstaliListFormatedWithAdressOIB_1">
      <item>ŠKARICA I PARTNERI odvjetničko društvo, OIB 74856132042, Đorđićeva 3/b, 10000 Zagreb punomoćnik sudionika u postupku EAG CENTAR PROIZVODI d.o.o. za usluge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EAG CENTAR PROIZVODI d.o.o.</izvorni_sadrzaj>
    <derivirana_varijabla naziv="DomainObject.Predmet.StrankaIDrugi_1">EAG CENTAR PROIZVODI d.o.o.</derivirana_varijabla>
  </DomainObject.Predmet.StrankaIDrugi>
  <DomainObject.Predmet.ProtustrankaIDrugi>
    <izvorni_sadrzaj>EAG CENTAR PROIZVODI d.o.o. za usluge</izvorni_sadrzaj>
    <derivirana_varijabla naziv="DomainObject.Predmet.ProtustrankaIDrugi_1">EAG CENTAR PROIZVODI d.o.o. za usluge</derivirana_varijabla>
  </DomainObject.Predmet.ProtustrankaIDrugi>
  <DomainObject.Predmet.StrankaIDrugiAdressOIB>
    <izvorni_sadrzaj>EAG CENTAR PROIZVODI d.o.o., OIB 20772400406, Ulica grada Vukovara 269/D, 10000 Zagreb</izvorni_sadrzaj>
    <derivirana_varijabla naziv="DomainObject.Predmet.StrankaIDrugiAdressOIB_1">EAG CENTAR PROIZVODI d.o.o., OIB 20772400406, Ulica grada Vukovara 269/D, 10000 Zagreb</derivirana_varijabla>
  </DomainObject.Predmet.StrankaIDrugiAdressOIB>
  <DomainObject.Predmet.ProtustrankaIDrugiAdressOIB>
    <izvorni_sadrzaj>EAG CENTAR PROIZVODI d.o.o. za usluge, OIB 20772400406, Ulica grada Vukovara 269/D, 10000 Zagreb</izvorni_sadrzaj>
    <derivirana_varijabla naziv="DomainObject.Predmet.ProtustrankaIDrugiAdressOIB_1">EAG CENTAR PROIZVODI d.o.o. za usluge, OIB 20772400406,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2017.</izvorni_sadrzaj>
    <derivirana_varijabla naziv="DomainObject.Predmet.OdlukaRjesenje.DatumDonosenjaOdluke_1">12. srpnja 2017.</derivirana_varijabla>
  </DomainObject.Predmet.OdlukaRjesenje.DatumDonosenjaOdluke>
  <DomainObject.Predmet.OdlukaRjesenje.DatumPravomocnosti>
    <izvorni_sadrzaj>8. kolovoza 2017.</izvorni_sadrzaj>
    <derivirana_varijabla naziv="DomainObject.Predmet.OdlukaRjesenje.DatumPravomocnosti_1">8. kolovoza 2017.</derivirana_varijabla>
  </DomainObject.Predmet.OdlukaRjesenje.DatumPravomocnosti>
  <DomainObject.Predmet.OdlukaRjesenje.Oznaka>
    <izvorni_sadrzaj>St-72/2017-22</izvorni_sadrzaj>
    <derivirana_varijabla naziv="DomainObject.Predmet.OdlukaRjesenje.Oznaka_1">St-72/2017-22</derivirana_varijabla>
  </DomainObject.Predmet.OdlukaRjesenje.Oznaka>
  <DomainObject.Predmet.SudioniciListNaziv>
    <izvorni_sadrzaj>
      <item>EAG CENTAR PROIZVODI d.o.o. za usluge</item>
      <item>EAG CENTAR PROIZVODI d.o.o.</item>
      <item>ŠKARICA I PARTNERI odvjetničko društvo</item>
    </izvorni_sadrzaj>
    <derivirana_varijabla naziv="DomainObject.Predmet.SudioniciListNaziv_1">
      <item>EAG CENTAR PROIZVODI d.o.o. za usluge</item>
      <item>EAG CENTAR PROIZVODI d.o.o.</item>
      <item>ŠKARICA I PARTNERI odvjetničko društvo</item>
    </derivirana_varijabla>
  </DomainObject.Predmet.SudioniciListNaziv>
  <DomainObject.Predmet.SudioniciListAdressOIB>
    <izvorni_sadrzaj>
      <item>EAG CENTAR PROIZVODI d.o.o. za usluge, OIB 20772400406, Ulica grada Vukovara 269/D,10000 Zagreb</item>
      <item>EAG CENTAR PROIZVODI d.o.o., OIB 20772400406, Ulica grada Vukovara 269/D,10000 Zagreb</item>
      <item>ŠKARICA I PARTNERI odvjetničko društvo, OIB 74856132042, Đorđićeva 3/b,10000 Zagreb</item>
    </izvorni_sadrzaj>
    <derivirana_varijabla naziv="DomainObject.Predmet.SudioniciListAdressOIB_1">
      <item>EAG CENTAR PROIZVODI d.o.o. za usluge, OIB 20772400406, Ulica grada Vukovara 269/D,10000 Zagreb</item>
      <item>EAG CENTAR PROIZVODI d.o.o., OIB 20772400406, Ulica grada Vukovara 269/D,10000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20772400406</item>
      <item>, OIB 20772400406</item>
      <item>, OIB 74856132042</item>
    </izvorni_sadrzaj>
    <derivirana_varijabla naziv="DomainObject.Predmet.SudioniciListNazivOIB_1">
      <item>, OIB 20772400406</item>
      <item>, OIB 20772400406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53422-CEED-4E73-8335-B10771D26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193</properties:Words>
  <properties:Characters>959</properties:Characters>
  <properties:Lines>34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2017-09-07T12:14:00Z</cp:lastPrinted>
  <dcterms:modified xmlns:xsi="http://www.w3.org/2001/XMLSchema-instance" xsi:type="dcterms:W3CDTF">2017-09-07T12:14:00Z</dcterms:modified>
  <cp:revision>12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