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0295" w14:paraId="07c0295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A200CD">
        <w:rPr>
          <w:rFonts w:hAnsi="Times New Roman" w:ascii="Times New Roman"/>
          <w:noProof/>
          <w:szCs w:val="24"/>
          <w:lang w:val="hr-HR"/>
        </w:rPr>
        <w:t>8184/</w:t>
      </w:r>
      <w:r w:rsidR="00342E67">
        <w:rPr>
          <w:rFonts w:hAnsi="Times New Roman" w:ascii="Times New Roman"/>
          <w:noProof/>
          <w:szCs w:val="24"/>
          <w:lang w:val="hr-HR"/>
        </w:rPr>
        <w:t>2015</w:t>
      </w:r>
      <w:r w:rsidR="005C3786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7E5F65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7E5F65" w:rsidP="007E5F65" w:rsidR="007E5F6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A200CD" w:rsidRPr="00A200CD">
        <w:t xml:space="preserve"> </w:t>
      </w:r>
      <w:r w:rsidR="00A200CD" w:rsidRPr="00A200CD">
        <w:rPr>
          <w:rFonts w:hAnsi="Times New Roman" w:ascii="Times New Roman"/>
        </w:rPr>
        <w:t>BOŠKINAC d.o.o., Zagreb, Draškovićeva 13, OIB: 70434510706, MBS: 080617106</w:t>
      </w:r>
      <w:r w:rsidR="00342E67">
        <w:rPr>
          <w:rFonts w:hAnsi="Times New Roman" w:ascii="Times New Roman"/>
        </w:rPr>
        <w:t xml:space="preserve"> 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>dana</w:t>
      </w:r>
      <w:r w:rsidR="005C3786">
        <w:rPr>
          <w:rFonts w:hAnsi="Times New Roman" w:ascii="Times New Roman"/>
          <w:lang w:val="hr-HR"/>
        </w:rPr>
        <w:t xml:space="preserve"> </w:t>
      </w:r>
      <w:r w:rsidR="00B95322">
        <w:rPr>
          <w:rFonts w:hAnsi="Times New Roman" w:ascii="Times New Roman"/>
          <w:lang w:val="hr-HR"/>
        </w:rPr>
        <w:t>2. siječnja 2017.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A200CD">
        <w:rPr>
          <w:rFonts w:hAnsi="Times New Roman" w:ascii="Times New Roman"/>
        </w:rPr>
        <w:t xml:space="preserve"> </w:t>
      </w:r>
      <w:r w:rsidR="00A200CD" w:rsidRPr="00A200CD">
        <w:rPr>
          <w:rFonts w:hAnsi="Times New Roman" w:ascii="Times New Roman"/>
        </w:rPr>
        <w:t>BOŠKINAC d.o.o., Zagreb, Draškovićeva 13, OIB: 70434510706, MBS: 080617106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B95322">
        <w:rPr>
          <w:rFonts w:hAnsi="Times New Roman" w:ascii="Times New Roman"/>
          <w:szCs w:val="24"/>
        </w:rPr>
        <w:t xml:space="preserve">2. siječnja 2017. u 13,30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B95322">
        <w:rPr>
          <w:rFonts w:hAnsi="Times New Roman" w:ascii="Times New Roman"/>
          <w:szCs w:val="24"/>
        </w:rPr>
        <w:t>Jasna Hromadko, OIB: 22088644509, Zelengorska 1,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A200CD" w:rsidRPr="00A200CD">
        <w:rPr>
          <w:rFonts w:hAnsi="Times New Roman" w:ascii="Times New Roman"/>
        </w:rPr>
        <w:t xml:space="preserve"> BOŠKINAC d.o.o., Zagreb, Draškovićeva 13, OIB: 70434510706, MBS: 080617106</w:t>
      </w:r>
      <w:r w:rsidR="00A200CD">
        <w:rPr>
          <w:rFonts w:hAnsi="Times New Roman" w:ascii="Times New Roman"/>
        </w:rPr>
        <w:t xml:space="preserve"> 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B95322">
        <w:rPr>
          <w:rFonts w:hAnsi="Times New Roman" w:ascii="Times New Roman"/>
          <w:lang w:val="hr-HR"/>
        </w:rPr>
        <w:t>2. siječnja 2017.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06518C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06518C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A200CD">
      <w:rPr>
        <w:rFonts w:hAnsi="Times New Roman" w:ascii="Times New Roman"/>
      </w:rPr>
      <w:t>8184</w:t>
    </w:r>
    <w:r w:rsidR="00342E67">
      <w:rPr>
        <w:rFonts w:hAnsi="Times New Roman" w:ascii="Times New Roman"/>
      </w:rPr>
      <w:t>/2015</w:t>
    </w:r>
    <w:r w:rsidR="005C3786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18C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5C3786"/>
    <w:rsid w:val="006356C5"/>
    <w:rsid w:val="006D4444"/>
    <w:rsid w:val="00713CF9"/>
    <w:rsid w:val="00730EAB"/>
    <w:rsid w:val="00747D51"/>
    <w:rsid w:val="007A29F9"/>
    <w:rsid w:val="007E5F65"/>
    <w:rsid w:val="00840E3D"/>
    <w:rsid w:val="00867439"/>
    <w:rsid w:val="00867F16"/>
    <w:rsid w:val="0090185C"/>
    <w:rsid w:val="009240EB"/>
    <w:rsid w:val="00997BA9"/>
    <w:rsid w:val="009A6D70"/>
    <w:rsid w:val="009F5765"/>
    <w:rsid w:val="00A200CD"/>
    <w:rsid w:val="00A319FE"/>
    <w:rsid w:val="00A440F2"/>
    <w:rsid w:val="00A55B1A"/>
    <w:rsid w:val="00A63490"/>
    <w:rsid w:val="00A72F98"/>
    <w:rsid w:val="00A8418E"/>
    <w:rsid w:val="00A95334"/>
    <w:rsid w:val="00AB7883"/>
    <w:rsid w:val="00AF40B4"/>
    <w:rsid w:val="00B03169"/>
    <w:rsid w:val="00B2463B"/>
    <w:rsid w:val="00B95322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5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18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18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18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18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5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18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18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18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18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577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8184</izvorni_sadrzaj>
    <derivirana_varijabla naziv="DomainObject.Predmet.Broj_1">8184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St-8184/2015</izvorni_sadrzaj>
    <derivirana_varijabla naziv="DomainObject.Predmet.OznakaBroj_1">St-8184/2015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BOŠKINAC d.o.o. zastupanog po punomoćniku Boris Šuljić; Allen Cvek</izvorni_sadrzaj>
    <derivirana_varijabla naziv="DomainObject.Predmet.ProtustrankaFormated_1">  BOŠKINAC d.o.o. zastupanog po punomoćniku Boris Šuljić; Allen Cvek</derivirana_varijabla>
  </DomainObject.Predmet.ProtustrankaFormated>
  <DomainObject.Predmet.ProtustrankaFormatedOIB>
    <izvorni_sadrzaj>  BOŠKINAC d.o.o., OIB 70434510706 zastupanog po punomoćniku Boris Šuljić; Allen Cvek</izvorni_sadrzaj>
    <derivirana_varijabla naziv="DomainObject.Predmet.ProtustrankaFormatedOIB_1">  BOŠKINAC d.o.o., OIB 70434510706 zastupanog po punomoćniku Boris Šuljić; Allen Cvek</derivirana_varijabla>
  </DomainObject.Predmet.ProtustrankaFormatedOIB>
  <DomainObject.Predmet.ProtustrankaFormatedWithAdress>
    <izvorni_sadrzaj> BOŠKINAC d.o.o., Draškovićeva 13, 10000 Zagreb zastupanog po punomoćniku Boris Šuljić; Allen Cvek</izvorni_sadrzaj>
    <derivirana_varijabla naziv="DomainObject.Predmet.ProtustrankaFormatedWithAdress_1"> BOŠKINAC d.o.o., Draškovićeva 13, 10000 Zagreb zastupanog po punomoćniku Boris Šuljić; Allen Cvek</derivirana_varijabla>
  </DomainObject.Predmet.ProtustrankaFormatedWithAdress>
  <DomainObject.Predmet.ProtustrankaFormatedWithAdressOIB>
    <izvorni_sadrzaj> BOŠKINAC d.o.o., OIB 70434510706, Draškovićeva 13, 10000 Zagreb zastupanog po punomoćniku Boris Šuljić; Allen Cvek</izvorni_sadrzaj>
    <derivirana_varijabla naziv="DomainObject.Predmet.ProtustrankaFormatedWithAdressOIB_1"> BOŠKINAC d.o.o., OIB 70434510706, Draškovićeva 13, 10000 Zagreb zastupanog po punomoćniku Boris Šuljić; Allen Cvek</derivirana_varijabla>
  </DomainObject.Predmet.ProtustrankaFormatedWithAdressOIB>
  <DomainObject.Predmet.ProtustrankaWithAdress>
    <izvorni_sadrzaj>BOŠKINAC d.o.o. Draškovićeva 13, 10000 Zagreb</izvorni_sadrzaj>
    <derivirana_varijabla naziv="DomainObject.Predmet.ProtustrankaWithAdress_1">BOŠKINAC d.o.o. Draškovićeva 13, 10000 Zagreb</derivirana_varijabla>
  </DomainObject.Predmet.ProtustrankaWithAdress>
  <DomainObject.Predmet.ProtustrankaWithAdressOIB>
    <izvorni_sadrzaj>BOŠKINAC d.o.o., OIB 70434510706, Draškovićeva 13, 10000 Zagreb</izvorni_sadrzaj>
    <derivirana_varijabla naziv="DomainObject.Predmet.ProtustrankaWithAdressOIB_1">BOŠKINAC d.o.o., OIB 70434510706, Draškovićeva 13, 10000 Zagreb</derivirana_varijabla>
  </DomainObject.Predmet.ProtustrankaWithAdressOIB>
  <DomainObject.Predmet.ProtustrankaNazivFormated>
    <izvorni_sadrzaj>BOŠKINAC d.o.o.</izvorni_sadrzaj>
    <derivirana_varijabla naziv="DomainObject.Predmet.ProtustrankaNazivFormated_1">BOŠKINAC d.o.o.</derivirana_varijabla>
  </DomainObject.Predmet.ProtustrankaNazivFormated>
  <DomainObject.Predmet.ProtustrankaNazivFormatedOIB>
    <izvorni_sadrzaj>BOŠKINAC d.o.o., OIB 70434510706</izvorni_sadrzaj>
    <derivirana_varijabla naziv="DomainObject.Predmet.ProtustrankaNazivFormatedOIB_1">BOŠKINAC d.o.o., OIB 70434510706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BOŠKINAC d.o.o. zastupanog po punomoćniku Boris Šuljić; Allen Cvek</item>
    </izvorni_sadrzaj>
    <derivirana_varijabla naziv="DomainObject.Predmet.ProtuStrankaListFormated_1">
      <item>BOŠKINAC d.o.o. zastupanog po punomoćniku Boris Šuljić; Allen Cvek</item>
    </derivirana_varijabla>
  </DomainObject.Predmet.ProtuStrankaListFormated>
  <DomainObject.Predmet.ProtuStrankaListFormatedOIB>
    <izvorni_sadrzaj>
      <item>BOŠKINAC d.o.o., OIB 70434510706 zastupanog po punomoćniku Boris Šuljić; Allen Cvek</item>
    </izvorni_sadrzaj>
    <derivirana_varijabla naziv="DomainObject.Predmet.ProtuStrankaListFormatedOIB_1">
      <item>BOŠKINAC d.o.o., OIB 70434510706 zastupanog po punomoćniku Boris Šuljić; Allen Cvek</item>
    </derivirana_varijabla>
  </DomainObject.Predmet.ProtuStrankaListFormatedOIB>
  <DomainObject.Predmet.ProtuStrankaListFormatedWithAdress>
    <izvorni_sadrzaj>
      <item>BOŠKINAC d.o.o., Draškovićeva 13, 10000 Zagreb zastupanog po punomoćniku Boris Šuljić; Allen Cvek</item>
    </izvorni_sadrzaj>
    <derivirana_varijabla naziv="DomainObject.Predmet.ProtuStrankaListFormatedWithAdress_1">
      <item>BOŠKINAC d.o.o., Draškovićeva 13, 10000 Zagreb zastupanog po punomoćniku Boris Šuljić; Allen Cvek</item>
    </derivirana_varijabla>
  </DomainObject.Predmet.ProtuStrankaListFormatedWithAdress>
  <DomainObject.Predmet.ProtuStrankaListFormatedWithAdressOIB>
    <izvorni_sadrzaj>
      <item>BOŠKINAC d.o.o., OIB 70434510706, Draškovićeva 13, 10000 Zagreb zastupanog po punomoćniku Boris Šuljić; Allen Cvek</item>
    </izvorni_sadrzaj>
    <derivirana_varijabla naziv="DomainObject.Predmet.ProtuStrankaListFormatedWithAdressOIB_1">
      <item>BOŠKINAC d.o.o., OIB 70434510706, Draškovićeva 13, 10000 Zagreb zastupanog po punomoćniku Boris Šuljić; Allen Cvek</item>
    </derivirana_varijabla>
  </DomainObject.Predmet.ProtuStrankaListFormatedWithAdressOIB>
  <DomainObject.Predmet.ProtuStrankaListNazivFormated>
    <izvorni_sadrzaj>
      <item>BOŠKINAC d.o.o.</item>
    </izvorni_sadrzaj>
    <derivirana_varijabla naziv="DomainObject.Predmet.ProtuStrankaListNazivFormated_1">
      <item>BOŠKINAC d.o.o.</item>
    </derivirana_varijabla>
  </DomainObject.Predmet.ProtuStrankaListNazivFormated>
  <DomainObject.Predmet.ProtuStrankaListNazivFormatedOIB>
    <izvorni_sadrzaj>
      <item>BOŠKINAC d.o.o., OIB 70434510706</item>
    </izvorni_sadrzaj>
    <derivirana_varijabla naziv="DomainObject.Predmet.ProtuStrankaListNazivFormatedOIB_1">
      <item>BOŠKINAC d.o.o., OIB 70434510706</item>
    </derivirana_varijabla>
  </DomainObject.Predmet.ProtuStrankaListNazivFormatedOIB>
  <DomainObject.Predmet.OstaliListFormated>
    <izvorni_sadrzaj>
      <item>Boris Šuljić punomoćnik sudionika u postupku BOŠKINAC d.o.o.</item>
      <item>Allen Cvek punomoćnik sudionika u postupku BOŠKINAC d.o.o.</item>
    </izvorni_sadrzaj>
    <derivirana_varijabla naziv="DomainObject.Predmet.OstaliListFormated_1">
      <item>Boris Šuljić punomoćnik sudionika u postupku BOŠKINAC d.o.o.</item>
      <item>Allen Cvek punomoćnik sudionika u postupku BOŠKINAC d.o.o.</item>
    </derivirana_varijabla>
  </DomainObject.Predmet.OstaliListFormated>
  <DomainObject.Predmet.OstaliListFormatedOIB>
    <izvorni_sadrzaj>
      <item>Boris Šuljić, OIB 24854079630 punomoćnik sudionika u postupku BOŠKINAC d.o.o.</item>
      <item>Allen Cvek, OIB 12394246924 punomoćnik sudionika u postupku BOŠKINAC d.o.o.</item>
    </izvorni_sadrzaj>
    <derivirana_varijabla naziv="DomainObject.Predmet.OstaliListFormatedOIB_1">
      <item>Boris Šuljić, OIB 24854079630 punomoćnik sudionika u postupku BOŠKINAC d.o.o.</item>
      <item>Allen Cvek, OIB 12394246924 punomoćnik sudionika u postupku BOŠKINAC d.o.o.</item>
    </derivirana_varijabla>
  </DomainObject.Predmet.OstaliListFormatedOIB>
  <DomainObject.Predmet.OstaliListFormatedWithAdress>
    <izvorni_sadrzaj>
      <item>Boris Šuljić, Škopaljska 20, 53291 Novalja punomoćnik sudionika u postupku BOŠKINAC d.o.o.</item>
      <item>Allen Cvek, Slance 1, 3221 Slance punomoćnik sudionika u postupku BOŠKINAC d.o.o.</item>
    </izvorni_sadrzaj>
    <derivirana_varijabla naziv="DomainObject.Predmet.OstaliListFormatedWithAdress_1">
      <item>Boris Šuljić, Škopaljska 20, 53291 Novalja punomoćnik sudionika u postupku BOŠKINAC d.o.o.</item>
      <item>Allen Cvek, Slance 1, 3221 Slance punomoćnik sudionika u postupku BOŠKINAC d.o.o.</item>
    </derivirana_varijabla>
  </DomainObject.Predmet.OstaliListFormatedWithAdress>
  <DomainObject.Predmet.OstaliListFormatedWithAdressOIB>
    <izvorni_sadrzaj>
      <item>Boris Šuljić, OIB 24854079630, Škopaljska 20, 53291 Novalja punomoćnik sudionika u postupku BOŠKINAC d.o.o.</item>
      <item>Allen Cvek, OIB 12394246924, Slance 1, 3221 Slance punomoćnik sudionika u postupku BOŠKINAC d.o.o.</item>
    </izvorni_sadrzaj>
    <derivirana_varijabla naziv="DomainObject.Predmet.OstaliListFormatedWithAdressOIB_1">
      <item>Boris Šuljić, OIB 24854079630, Škopaljska 20, 53291 Novalja punomoćnik sudionika u postupku BOŠKINAC d.o.o.</item>
      <item>Allen Cvek, OIB 12394246924, Slance 1, 3221 Slance punomoćnik sudionika u postupku BOŠKINAC d.o.o.</item>
    </derivirana_varijabla>
  </DomainObject.Predmet.OstaliListFormatedWithAdressOIB>
  <DomainObject.Predmet.OstaliListNazivFormated>
    <izvorni_sadrzaj>
      <item>Boris Šuljić</item>
      <item>Allen Cvek</item>
    </izvorni_sadrzaj>
    <derivirana_varijabla naziv="DomainObject.Predmet.OstaliListNazivFormated_1">
      <item>Boris Šuljić</item>
      <item>Allen Cvek</item>
    </derivirana_varijabla>
  </DomainObject.Predmet.OstaliListNazivFormated>
  <DomainObject.Predmet.OstaliListNazivFormatedOIB>
    <izvorni_sadrzaj>
      <item>Boris Šuljić, OIB 24854079630</item>
      <item>Allen Cvek, OIB 12394246924</item>
    </izvorni_sadrzaj>
    <derivirana_varijabla naziv="DomainObject.Predmet.OstaliListNazivFormatedOIB_1">
      <item>Boris Šuljić, OIB 24854079630</item>
      <item>Allen Cvek, OIB 12394246924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BOŠKINAC d.o.o.</izvorni_sadrzaj>
    <derivirana_varijabla naziv="DomainObject.Predmet.ProtustrankaIDrugi_1">BOŠKINAC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BOŠKINAC d.o.o., OIB 70434510706, Draškovićeva 13, 10000 Zagreb</izvorni_sadrzaj>
    <derivirana_varijabla naziv="DomainObject.Predmet.ProtustrankaIDrugiAdressOIB_1">BOŠKINAC d.o.o., OIB 70434510706, Draškovićeva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BOŠKINAC d.o.o.</item>
      <item>Boris Šuljić</item>
      <item>Allen Cvek</item>
    </izvorni_sadrzaj>
    <derivirana_varijabla naziv="DomainObject.Predmet.SudioniciListNaziv_1">
      <item>FINA Regionalni centar Zagreb</item>
      <item>BOŠKINAC d.o.o.</item>
      <item>Boris Šuljić</item>
      <item>Allen Cvek</item>
    </derivirana_varijabla>
  </DomainObject.Predmet.SudioniciListNaziv>
  <DomainObject.Predmet.SudioniciListAdressOIB>
    <izvorni_sadrzaj>
      <item>FINA Regionalni centar Zagreb, OIB 85821130368, Trg svibanjskih žrtava 1995. 1,10000 Zagreb</item>
      <item>BOŠKINAC d.o.o., OIB 70434510706, Draškovićeva 13,10000 Zagreb</item>
      <item>Boris Šuljić, OIB 24854079630, Škopaljska 20,53291 Novalja</item>
      <item>Allen Cvek, OIB 12394246924, Slance 1,3221 Slance</item>
    </izvorni_sadrzaj>
    <derivirana_varijabla naziv="DomainObject.Predmet.SudioniciListAdressOIB_1">
      <item>FINA Regionalni centar Zagreb, OIB 85821130368, Trg svibanjskih žrtava 1995. 1,10000 Zagreb</item>
      <item>BOŠKINAC d.o.o., OIB 70434510706, Draškovićeva 13,10000 Zagreb</item>
      <item>Boris Šuljić, OIB 24854079630, Škopaljska 20,53291 Novalja</item>
      <item>Allen Cvek, OIB 12394246924, Slance 1,3221 Slance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70434510706</item>
      <item>, OIB 24854079630</item>
      <item>, OIB 12394246924</item>
    </izvorni_sadrzaj>
    <derivirana_varijabla naziv="DomainObject.Predmet.SudioniciListNazivOIB_1">
      <item>, OIB 85821130368</item>
      <item>, OIB 70434510706</item>
      <item>, OIB 24854079630</item>
      <item>, OIB 12394246924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2178</properties:Characters>
  <properties:Lines>70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2016-06-20T07:12:00Z</dcterms:created>
  <dc:creator>Sudsko vijeæe</dc:creator>
  <cp:lastModifiedBy>Mirela Šantek</cp:lastModifiedBy>
  <cp:lastPrinted>2017-01-02T10:09:00Z</cp:lastPrinted>
  <dcterms:modified xmlns:xsi="http://www.w3.org/2001/XMLSchema-instance" xsi:type="dcterms:W3CDTF">2017-01-02T10:36:00Z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