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5509" w14:paraId="3015509" w:rsidRDefault="0033703F" w:rsidP="0033703F" w:rsidR="0033703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703F" w:rsidP="0033703F" w:rsidR="0033703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3703F" w:rsidP="0033703F" w:rsidR="0033703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3703F" w:rsidP="0033703F" w:rsidR="0033703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3703F" w:rsidP="0033703F" w:rsidR="0033703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3703F" w:rsidP="0033703F" w:rsidR="0033703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3703F" w:rsidP="0033703F" w:rsidR="0033703F" w:rsidRPr="005D578C">
      <w:pPr>
        <w:jc w:val="center"/>
        <w:rPr>
          <w:rFonts w:cs="Times New Roman" w:eastAsia="Times New Roman"/>
          <w:szCs w:val="24"/>
        </w:rPr>
      </w:pPr>
    </w:p>
    <w:p w:rsidRDefault="0033703F" w:rsidP="0033703F" w:rsidR="0033703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3703F" w:rsidP="0033703F" w:rsidR="0033703F" w:rsidRPr="005D578C">
      <w:pPr>
        <w:rPr>
          <w:rFonts w:cs="Times New Roman" w:eastAsia="Times New Roman"/>
          <w:szCs w:val="24"/>
        </w:rPr>
      </w:pPr>
    </w:p>
    <w:p w:rsidRDefault="0033703F" w:rsidP="0033703F" w:rsidR="0033703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8989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HARDNET COMPUTERS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Mate Vlašića 21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81339976871, MBS 040155410, </w:t>
      </w:r>
      <w:r w:rsidR="007031DE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veljače 2016.</w:t>
      </w:r>
    </w:p>
    <w:p w:rsidRDefault="0033703F" w:rsidP="0033703F" w:rsidR="0033703F" w:rsidRPr="005D578C">
      <w:pPr>
        <w:rPr>
          <w:rFonts w:cs="Times New Roman" w:eastAsia="Times New Roman"/>
          <w:szCs w:val="24"/>
        </w:rPr>
      </w:pPr>
    </w:p>
    <w:p w:rsidRDefault="0033703F" w:rsidP="0033703F" w:rsidR="0033703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3703F" w:rsidP="0033703F" w:rsidR="0033703F" w:rsidRPr="005D578C">
      <w:pPr>
        <w:rPr>
          <w:rFonts w:cs="Times New Roman" w:eastAsia="Times New Roman"/>
          <w:szCs w:val="24"/>
        </w:rPr>
      </w:pPr>
    </w:p>
    <w:p w:rsidRDefault="0033703F" w:rsidP="0033703F" w:rsidR="0033703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HARDNET COMPUTERS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Mate Vlašića 21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81339976871, MBS 040155410,</w:t>
      </w:r>
      <w:r w:rsidRPr="005D578C">
        <w:rPr>
          <w:rFonts w:cs="Times New Roman" w:eastAsia="Times New Roman"/>
          <w:szCs w:val="24"/>
        </w:rPr>
        <w:t xml:space="preserve"> s danom </w:t>
      </w:r>
      <w:r w:rsidR="007031DE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33703F" w:rsidP="0033703F" w:rsidR="0033703F" w:rsidRPr="005D578C">
      <w:pPr>
        <w:rPr>
          <w:rFonts w:cs="Times New Roman" w:eastAsia="Times New Roman"/>
          <w:szCs w:val="24"/>
        </w:rPr>
      </w:pPr>
    </w:p>
    <w:p w:rsidRDefault="0033703F" w:rsidP="0033703F" w:rsidR="0033703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33703F" w:rsidP="0033703F" w:rsidR="0033703F">
      <w:pPr>
        <w:ind w:firstLine="708"/>
        <w:rPr>
          <w:rFonts w:cs="Times New Roman" w:eastAsia="Times New Roman"/>
          <w:szCs w:val="20"/>
        </w:rPr>
      </w:pPr>
    </w:p>
    <w:p w:rsidRDefault="0033703F" w:rsidP="0033703F" w:rsidR="003370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HARDNET COMPUTERS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Mate Vlašića 21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81339976871, MBS 040155410.</w:t>
      </w:r>
    </w:p>
    <w:p w:rsidRDefault="0033703F" w:rsidP="0033703F" w:rsidR="0033703F">
      <w:pPr>
        <w:rPr>
          <w:rFonts w:cs="Times New Roman" w:eastAsia="Times New Roman"/>
          <w:szCs w:val="24"/>
        </w:rPr>
      </w:pPr>
    </w:p>
    <w:p w:rsidRDefault="0033703F" w:rsidP="0033703F" w:rsidR="003370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HARDNET COMPUTERS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Mate Vlašića 21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81339976871, MBS 040155410.</w:t>
      </w:r>
    </w:p>
    <w:p w:rsidRDefault="0033703F" w:rsidP="0033703F" w:rsidR="0033703F">
      <w:pPr>
        <w:rPr>
          <w:rFonts w:cs="Times New Roman" w:eastAsia="Times New Roman"/>
          <w:szCs w:val="24"/>
        </w:rPr>
      </w:pPr>
    </w:p>
    <w:p w:rsidRDefault="0033703F" w:rsidP="0033703F" w:rsidR="0033703F" w:rsidRPr="005D578C">
      <w:pPr>
        <w:rPr>
          <w:rFonts w:cs="Times New Roman" w:eastAsia="Times New Roman"/>
          <w:szCs w:val="24"/>
        </w:rPr>
      </w:pPr>
    </w:p>
    <w:p w:rsidRDefault="0033703F" w:rsidP="0033703F" w:rsidR="0033703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3703F" w:rsidP="0033703F" w:rsidR="0033703F">
      <w:pPr>
        <w:ind w:firstLine="708"/>
        <w:rPr>
          <w:rFonts w:cs="Times New Roman" w:eastAsia="Times New Roman"/>
          <w:szCs w:val="24"/>
        </w:rPr>
      </w:pPr>
    </w:p>
    <w:p w:rsidRDefault="0033703F" w:rsidP="0033703F" w:rsidR="003370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HARDNET COMPUTERS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St-401/2015-3 od 30. studenog 2015. pokrenuo skraćeni stečajni postupak nad dužnikom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St-401/2015-4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3703F" w:rsidP="0033703F" w:rsidR="0033703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3703F" w:rsidP="0033703F" w:rsidR="0033703F" w:rsidRPr="005D578C">
      <w:pPr>
        <w:rPr>
          <w:rFonts w:cs="Times New Roman" w:eastAsia="Times New Roman"/>
          <w:szCs w:val="24"/>
        </w:rPr>
      </w:pPr>
    </w:p>
    <w:p w:rsidRDefault="0033703F" w:rsidP="0033703F" w:rsidR="0033703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031DE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3703F" w:rsidP="0033703F" w:rsidR="0033703F" w:rsidRPr="005D578C">
      <w:pPr>
        <w:jc w:val="center"/>
        <w:rPr>
          <w:rFonts w:cs="Times New Roman" w:eastAsia="Times New Roman"/>
          <w:szCs w:val="24"/>
        </w:rPr>
      </w:pPr>
    </w:p>
    <w:p w:rsidRDefault="0033703F" w:rsidP="0033703F" w:rsidR="0033703F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33703F" w:rsidP="0033703F" w:rsidR="0033703F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017A2D">
        <w:rPr>
          <w:rFonts w:cs="Times New Roman" w:eastAsia="Times New Roman"/>
          <w:szCs w:val="24"/>
        </w:rPr>
        <w:t>, v. r.</w:t>
      </w:r>
    </w:p>
    <w:p w:rsidRDefault="0033703F" w:rsidP="0033703F" w:rsidR="0033703F">
      <w:pPr>
        <w:jc w:val="left"/>
        <w:rPr>
          <w:rFonts w:cs="Times New Roman" w:eastAsia="Times New Roman"/>
          <w:szCs w:val="24"/>
        </w:rPr>
      </w:pPr>
    </w:p>
    <w:p w:rsidRDefault="0033703F" w:rsidP="0033703F" w:rsidR="0033703F" w:rsidRPr="005D578C">
      <w:pPr>
        <w:jc w:val="left"/>
        <w:rPr>
          <w:rFonts w:cs="Times New Roman" w:eastAsia="Times New Roman"/>
          <w:szCs w:val="24"/>
        </w:rPr>
      </w:pPr>
    </w:p>
    <w:p w:rsidRDefault="0033703F" w:rsidP="0033703F" w:rsidR="0033703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3703F" w:rsidP="0033703F" w:rsidR="0033703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33703F" w:rsidP="0033703F" w:rsidR="003370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3703F" w:rsidP="0033703F" w:rsidR="0033703F">
      <w:pPr>
        <w:rPr>
          <w:rFonts w:cs="Times New Roman" w:eastAsia="Times New Roman"/>
          <w:szCs w:val="24"/>
        </w:rPr>
      </w:pPr>
    </w:p>
    <w:p w:rsidRDefault="0033703F" w:rsidP="0033703F" w:rsidR="0033703F" w:rsidRPr="005D578C">
      <w:pPr>
        <w:rPr>
          <w:rFonts w:cs="Times New Roman" w:eastAsia="Times New Roman"/>
          <w:szCs w:val="24"/>
        </w:rPr>
      </w:pPr>
    </w:p>
    <w:p w:rsidRDefault="0033703F" w:rsidP="0033703F" w:rsidR="0033703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3703F" w:rsidP="0033703F" w:rsidR="003370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3703F" w:rsidP="0033703F" w:rsidR="003370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HARDNET COMPUTERS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</w:t>
      </w:r>
    </w:p>
    <w:p w:rsidRDefault="0033703F" w:rsidP="0033703F" w:rsidR="003370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Željko Krivošija, Poreč, Mate Balote 15,</w:t>
      </w:r>
    </w:p>
    <w:p w:rsidRDefault="0033703F" w:rsidP="0033703F" w:rsidR="0033703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33703F" w:rsidP="0033703F" w:rsidR="003370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3703F" w:rsidP="0033703F" w:rsidR="003370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Radijana Trobonjača, Opatija, M. Tita 49,</w:t>
      </w:r>
    </w:p>
    <w:p w:rsidRDefault="0033703F" w:rsidP="0033703F" w:rsidR="003370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3703F" w:rsidP="0033703F" w:rsidR="003370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3703F" w:rsidP="0033703F" w:rsidR="003370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</w:t>
      </w:r>
      <w:r w:rsidR="00017A2D">
        <w:rPr>
          <w:rFonts w:cs="Times New Roman" w:eastAsia="Times New Roman"/>
          <w:szCs w:val="24"/>
        </w:rPr>
        <w:t>.</w:t>
      </w:r>
    </w:p>
    <w:p w:rsidRDefault="0033703F" w:rsidP="0033703F" w:rsidR="0033703F">
      <w:pPr>
        <w:rPr>
          <w:rFonts w:cs="Times New Roman" w:eastAsia="Times New Roman"/>
          <w:szCs w:val="24"/>
        </w:rPr>
      </w:pPr>
    </w:p>
    <w:p w:rsidRDefault="00A72237" w:rsidR="00387208"/>
    <w:sectPr w:rsidSect="00A074C3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703F" w:rsidP="0033703F" w:rsidR="0033703F">
      <w:r>
        <w:separator/>
      </w:r>
    </w:p>
  </w:endnote>
  <w:endnote w:id="0" w:type="continuationSeparator">
    <w:p w:rsidRDefault="0033703F" w:rsidP="0033703F" w:rsidR="00337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703F" w:rsidP="0033703F" w:rsidR="0033703F">
      <w:r>
        <w:separator/>
      </w:r>
    </w:p>
  </w:footnote>
  <w:footnote w:id="0" w:type="continuationSeparator">
    <w:p w:rsidRDefault="0033703F" w:rsidP="0033703F" w:rsidR="003370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703F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7223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St-401/2015-5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703F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St-401/2015-5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24E"/>
    <w:rsid w:val="00017A2D"/>
    <w:rsid w:val="0033703F"/>
    <w:rsid w:val="0057524E"/>
    <w:rsid w:val="007031DE"/>
    <w:rsid w:val="0075528E"/>
    <w:rsid w:val="0079403F"/>
    <w:rsid w:val="00A72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703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703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3703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70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703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370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703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23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7223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7223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7223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703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703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3703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70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703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370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703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23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7223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7223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7223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St-401/2015</izvorni_sadrzaj>
    <derivirana_varijabla naziv="DomainObject.Predmet.OznakaBroj_1">St-401/2015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HARDNET COMPUTERS  d. o. o. POREČ</izvorni_sadrzaj>
    <derivirana_varijabla naziv="DomainObject.Predmet.ProtustrankaFormated_1">  HARDNET COMPUTERS  d. o. o. POREČ</derivirana_varijabla>
  </DomainObject.Predmet.ProtustrankaFormated>
  <DomainObject.Predmet.ProtustrankaFormatedOIB>
    <izvorni_sadrzaj>  HARDNET COMPUTERS  d. o. o. POREČ, OIB 81339976871</izvorni_sadrzaj>
    <derivirana_varijabla naziv="DomainObject.Predmet.ProtustrankaFormatedOIB_1">  HARDNET COMPUTERS  d. o. o. POREČ, OIB 81339976871</derivirana_varijabla>
  </DomainObject.Predmet.ProtustrankaFormatedOIB>
  <DomainObject.Predmet.ProtustrankaFormatedWithAdress>
    <izvorni_sadrzaj> HARDNET COMPUTERS  d. o. o. POREČ, Mate Vlašića 21, 52440 Poreč</izvorni_sadrzaj>
    <derivirana_varijabla naziv="DomainObject.Predmet.ProtustrankaFormatedWithAdress_1"> HARDNET COMPUTERS  d. o. o. POREČ, Mate Vlašića 21, 52440 Poreč</derivirana_varijabla>
  </DomainObject.Predmet.ProtustrankaFormatedWithAdress>
  <DomainObject.Predmet.ProtustrankaFormatedWithAdressOIB>
    <izvorni_sadrzaj> HARDNET COMPUTERS  d. o. o. POREČ, OIB 81339976871, Mate Vlašića 21, 52440 Poreč</izvorni_sadrzaj>
    <derivirana_varijabla naziv="DomainObject.Predmet.ProtustrankaFormatedWithAdressOIB_1"> HARDNET COMPUTERS  d. o. o. POREČ, OIB 81339976871, Mate Vlašića 21, 52440 Poreč</derivirana_varijabla>
  </DomainObject.Predmet.ProtustrankaFormatedWithAdressOIB>
  <DomainObject.Predmet.ProtustrankaWithAdress>
    <izvorni_sadrzaj>HARDNET COMPUTERS  d. o. o. POREČ Mate Vlašića 21, 52440 Poreč</izvorni_sadrzaj>
    <derivirana_varijabla naziv="DomainObject.Predmet.ProtustrankaWithAdress_1">HARDNET COMPUTERS  d. o. o. POREČ Mate Vlašića 21, 52440 Poreč</derivirana_varijabla>
  </DomainObject.Predmet.ProtustrankaWithAdress>
  <DomainObject.Predmet.ProtustrankaWithAdressOIB>
    <izvorni_sadrzaj>HARDNET COMPUTERS  d. o. o. POREČ, OIB 81339976871, Mate Vlašića 21, 52440 Poreč</izvorni_sadrzaj>
    <derivirana_varijabla naziv="DomainObject.Predmet.ProtustrankaWithAdressOIB_1">HARDNET COMPUTERS  d. o. o. POREČ, OIB 81339976871, Mate Vlašića 21, 52440 Poreč</derivirana_varijabla>
  </DomainObject.Predmet.ProtustrankaWithAdressOIB>
  <DomainObject.Predmet.ProtustrankaNazivFormated>
    <izvorni_sadrzaj>HARDNET COMPUTERS  d. o. o. POREČ</izvorni_sadrzaj>
    <derivirana_varijabla naziv="DomainObject.Predmet.ProtustrankaNazivFormated_1">HARDNET COMPUTERS  d. o. o. POREČ</derivirana_varijabla>
  </DomainObject.Predmet.ProtustrankaNazivFormated>
  <DomainObject.Predmet.ProtustrankaNazivFormatedOIB>
    <izvorni_sadrzaj>HARDNET COMPUTERS  d. o. o. POREČ, OIB 81339976871</izvorni_sadrzaj>
    <derivirana_varijabla naziv="DomainObject.Predmet.ProtustrankaNazivFormatedOIB_1">HARDNET COMPUTERS  d. o. o. POREČ, OIB 81339976871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62524.06</izvorni_sadrzaj>
    <derivirana_varijabla naziv="DomainObject.Predmet.TrenutnaVrijednost_1">62524.06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HARDNET COMPUTERS  d. o. o. POREČ</item>
    </izvorni_sadrzaj>
    <derivirana_varijabla naziv="DomainObject.Predmet.ProtuStrankaListFormated_1">
      <item>HARDNET COMPUTERS  d. o. o. POREČ</item>
    </derivirana_varijabla>
  </DomainObject.Predmet.ProtuStrankaListFormated>
  <DomainObject.Predmet.ProtuStrankaListFormatedOIB>
    <izvorni_sadrzaj>
      <item>HARDNET COMPUTERS  d. o. o. POREČ, OIB 81339976871</item>
    </izvorni_sadrzaj>
    <derivirana_varijabla naziv="DomainObject.Predmet.ProtuStrankaListFormatedOIB_1">
      <item>HARDNET COMPUTERS  d. o. o. POREČ, OIB 81339976871</item>
    </derivirana_varijabla>
  </DomainObject.Predmet.ProtuStrankaListFormatedOIB>
  <DomainObject.Predmet.ProtuStrankaListFormatedWithAdress>
    <izvorni_sadrzaj>
      <item>HARDNET COMPUTERS  d. o. o. POREČ, Mate Vlašića 21, 52440 Poreč</item>
    </izvorni_sadrzaj>
    <derivirana_varijabla naziv="DomainObject.Predmet.ProtuStrankaListFormatedWithAdress_1">
      <item>HARDNET COMPUTERS  d. o. o. POREČ, Mate Vlašića 21, 52440 Poreč</item>
    </derivirana_varijabla>
  </DomainObject.Predmet.ProtuStrankaListFormatedWithAdress>
  <DomainObject.Predmet.ProtuStrankaListFormatedWithAdressOIB>
    <izvorni_sadrzaj>
      <item>HARDNET COMPUTERS  d. o. o. POREČ, OIB 81339976871, Mate Vlašića 21, 52440 Poreč</item>
    </izvorni_sadrzaj>
    <derivirana_varijabla naziv="DomainObject.Predmet.ProtuStrankaListFormatedWithAdressOIB_1">
      <item>HARDNET COMPUTERS  d. o. o. POREČ, OIB 81339976871, Mate Vlašića 21, 52440 Poreč</item>
    </derivirana_varijabla>
  </DomainObject.Predmet.ProtuStrankaListFormatedWithAdressOIB>
  <DomainObject.Predmet.ProtuStrankaListNazivFormated>
    <izvorni_sadrzaj>
      <item>HARDNET COMPUTERS  d. o. o. POREČ</item>
    </izvorni_sadrzaj>
    <derivirana_varijabla naziv="DomainObject.Predmet.ProtuStrankaListNazivFormated_1">
      <item>HARDNET COMPUTERS  d. o. o. POREČ</item>
    </derivirana_varijabla>
  </DomainObject.Predmet.ProtuStrankaListNazivFormated>
  <DomainObject.Predmet.ProtuStrankaListNazivFormatedOIB>
    <izvorni_sadrzaj>
      <item>HARDNET COMPUTERS  d. o. o. POREČ, OIB 81339976871</item>
    </izvorni_sadrzaj>
    <derivirana_varijabla naziv="DomainObject.Predmet.ProtuStrankaListNazivFormatedOIB_1">
      <item>HARDNET COMPUTERS  d. o. o. POREČ, OIB 81339976871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HARDNET COMPUTERS  d. o. o. POREČ</izvorni_sadrzaj>
    <derivirana_varijabla naziv="DomainObject.Predmet.ProtustrankaIDrugi_1">HARDNET COMPUTERS  d. o. 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HARDNET COMPUTERS  d. o. o. POREČ, OIB 81339976871, Mate Vlašića 21, 52440 Poreč</izvorni_sadrzaj>
    <derivirana_varijabla naziv="DomainObject.Predmet.ProtustrankaIDrugiAdressOIB_1">HARDNET COMPUTERS  d. o. o. POREČ, OIB 81339976871, Mate Vlašića 21,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HARDNET COMPUTERS  d. o. o. POREČ</item>
    </izvorni_sadrzaj>
    <derivirana_varijabla naziv="DomainObject.Predmet.SudioniciListNaziv_1">
      <item>FINANCIJSKA AGENCIJA, RC RIJEKA, PODRUŽNICA PULA, PULA</item>
      <item>HARDNET COMPUTERS  d. o. 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HARDNET COMPUTERS  d. o. o. POREČ, OIB 81339976871, Mate Vlašića 21,52440 Poreč</item>
    </izvorni_sadrzaj>
    <derivirana_varijabla naziv="DomainObject.Predmet.SudioniciListAdressOIB_1">
      <item>FINANCIJSKA AGENCIJA, RC RIJEKA, PODRUŽNICA PULA, PULA, OIB 85821130368, Ulica grada Vukovara 70,Zagreb</item>
      <item>HARDNET COMPUTERS  d. o. o. POREČ, OIB 81339976871, Mate Vlašića 21,52440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81339976871</item>
    </izvorni_sadrzaj>
    <derivirana_varijabla naziv="DomainObject.Predmet.SudioniciListNazivOIB_1">
      <item>, OIB 85821130368</item>
      <item>, OIB 81339976871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605</properties:Words>
  <properties:Characters>3255</properties:Characters>
  <properties:Lines>80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2016-02-05T09:07:00Z</dcterms:created>
  <dc:creator>Mihaela Kaligari</dc:creator>
  <dc:description/>
  <cp:keywords/>
  <cp:lastModifiedBy>Mihaela Kaligari</cp:lastModifiedBy>
  <cp:lastPrinted>2016-02-08T09:29:00Z</cp:lastPrinted>
  <dcterms:modified xmlns:xsi="http://www.w3.org/2001/XMLSchema-instance" xsi:type="dcterms:W3CDTF">2016-02-08T11:00:00Z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