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ec9e5c" w14:paraId="8ec9e5c" w:rsidRDefault="00A16878" w:rsidP="00A16878" w:rsidR="00A16878" w:rsidRPr="00A16878">
      <w:pPr>
        <w15:collapsed w:val="false"/>
      </w:pPr>
      <w:bookmarkStart w:name="_GoBack" w:id="0"/>
      <w:bookmarkEnd w:id="0"/>
      <w:r w:rsidRPr="00A16878">
        <w:t xml:space="preserve"> </w:t>
      </w:r>
      <w:r w:rsidR="00F7248E">
        <w:t xml:space="preserve"> </w:t>
      </w:r>
      <w:r w:rsidRPr="00A16878">
        <w:t xml:space="preserve">        </w:t>
      </w:r>
      <w:r w:rsidRPr="00A16878">
        <w:rPr>
          <w:noProof/>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A16878" w:rsidP="00C15292" w:rsidR="00A16878" w:rsidRPr="00A16878">
      <w:pPr>
        <w:spacing w:before="100"/>
      </w:pPr>
      <w:r w:rsidRPr="00A16878">
        <w:t>REPUBLIKA HRVATSKA</w:t>
      </w:r>
      <w:r w:rsidRPr="00A16878">
        <w:tab/>
      </w:r>
      <w:r w:rsidRPr="00A16878">
        <w:tab/>
      </w:r>
      <w:r w:rsidRPr="00A16878">
        <w:tab/>
      </w:r>
      <w:r w:rsidRPr="00A16878">
        <w:tab/>
      </w:r>
      <w:r w:rsidRPr="00A16878">
        <w:tab/>
      </w:r>
      <w:r w:rsidRPr="00A16878">
        <w:tab/>
        <w:t xml:space="preserve">      </w:t>
      </w:r>
    </w:p>
    <w:p w:rsidRDefault="00A16878" w:rsidP="00A16878" w:rsidR="00A16878">
      <w:pPr>
        <w:jc w:val="both"/>
      </w:pPr>
      <w:r w:rsidRPr="00A16878">
        <w:t>TRGOVAČKI SUD U SPLITU</w:t>
      </w:r>
      <w:r>
        <w:t xml:space="preserve"> </w:t>
      </w:r>
    </w:p>
    <w:p w:rsidRDefault="00AD3DCE" w:rsidP="00A16878" w:rsidR="00AD3DCE">
      <w:pPr>
        <w:jc w:val="both"/>
      </w:pPr>
      <w:r>
        <w:t xml:space="preserve">Split, Sukoišanska 6                                 </w:t>
      </w:r>
    </w:p>
    <w:p w:rsidRDefault="00A16878" w:rsidP="00F7384A" w:rsidR="00A16878" w:rsidRPr="00A16878">
      <w:pPr>
        <w:spacing w:after="100" w:before="200"/>
        <w:jc w:val="center"/>
        <w:rPr>
          <w:rFonts w:eastAsiaTheme="minorHAnsi"/>
          <w:lang w:eastAsia="en-US"/>
        </w:rPr>
      </w:pPr>
      <w:r w:rsidRPr="00A16878">
        <w:rPr>
          <w:rFonts w:eastAsiaTheme="minorHAnsi"/>
          <w:lang w:eastAsia="en-US"/>
        </w:rPr>
        <w:t>R E P U B L I K A  H R V A T S K A</w:t>
      </w:r>
    </w:p>
    <w:p w:rsidRDefault="00A16878" w:rsidP="00F7384A" w:rsidR="00A16878">
      <w:pPr>
        <w:spacing w:after="100" w:before="200"/>
        <w:jc w:val="center"/>
        <w:rPr>
          <w:rFonts w:eastAsiaTheme="minorHAnsi"/>
          <w:lang w:eastAsia="en-US"/>
        </w:rPr>
      </w:pPr>
      <w:r w:rsidRPr="00A16878">
        <w:rPr>
          <w:rFonts w:eastAsiaTheme="minorHAnsi"/>
          <w:lang w:eastAsia="en-US"/>
        </w:rPr>
        <w:t>R J E Š E N J E</w:t>
      </w:r>
    </w:p>
    <w:p w:rsidRDefault="00AD3DCE" w:rsidP="0038748A" w:rsidR="006951FE" w:rsidRPr="00037EED">
      <w:pPr>
        <w:jc w:val="both"/>
      </w:pPr>
      <w:r>
        <w:tab/>
        <w:t>Trgovački sud u Splitu, po stečajnoj sutkinji Ani Golub Gruić</w:t>
      </w:r>
      <w:r w:rsidR="00DF524F" w:rsidRPr="00DF524F">
        <w:t>,</w:t>
      </w:r>
      <w:r w:rsidR="00002171" w:rsidRPr="00002171">
        <w:t xml:space="preserve"> u stečajnom postupku nad dužnikom</w:t>
      </w:r>
      <w:r w:rsidR="0087363E" w:rsidRPr="0087363E">
        <w:rPr>
          <w:bCs/>
        </w:rPr>
        <w:t xml:space="preserve"> </w:t>
      </w:r>
      <w:r w:rsidR="00C15292" w:rsidRPr="00C15292">
        <w:rPr>
          <w:bCs/>
        </w:rPr>
        <w:t xml:space="preserve">LASTOVO poljoprivredna zadruga u stečaju, </w:t>
      </w:r>
      <w:r w:rsidR="00F7384A">
        <w:rPr>
          <w:bCs/>
        </w:rPr>
        <w:t>OIB: 76382298892</w:t>
      </w:r>
      <w:r w:rsidR="00F7384A" w:rsidRPr="00792894">
        <w:t>,</w:t>
      </w:r>
      <w:r w:rsidR="00F7384A">
        <w:t xml:space="preserve"> </w:t>
      </w:r>
      <w:r w:rsidR="00C15292" w:rsidRPr="00C15292">
        <w:rPr>
          <w:bCs/>
        </w:rPr>
        <w:t>Lastov</w:t>
      </w:r>
      <w:r w:rsidR="00C15292">
        <w:rPr>
          <w:bCs/>
        </w:rPr>
        <w:t>o b</w:t>
      </w:r>
      <w:r w:rsidR="00FB7F6A">
        <w:rPr>
          <w:bCs/>
        </w:rPr>
        <w:t>.</w:t>
      </w:r>
      <w:r w:rsidR="00C15292">
        <w:rPr>
          <w:bCs/>
        </w:rPr>
        <w:t>b</w:t>
      </w:r>
      <w:r w:rsidR="00FB7F6A">
        <w:rPr>
          <w:bCs/>
        </w:rPr>
        <w:t>.</w:t>
      </w:r>
      <w:r w:rsidR="00C15292">
        <w:rPr>
          <w:bCs/>
        </w:rPr>
        <w:t xml:space="preserve">, Lastovo, </w:t>
      </w:r>
      <w:r w:rsidR="00127977">
        <w:t xml:space="preserve">dana </w:t>
      </w:r>
      <w:r w:rsidR="009E3EFB">
        <w:t>19. listopada</w:t>
      </w:r>
      <w:r w:rsidR="00F7384A">
        <w:t xml:space="preserve"> 2017</w:t>
      </w:r>
      <w:r w:rsidR="00127977">
        <w:t>. godine</w:t>
      </w:r>
    </w:p>
    <w:p w:rsidRDefault="006951FE" w:rsidP="00F7384A" w:rsidR="006951FE" w:rsidRPr="00037EED">
      <w:pPr>
        <w:spacing w:after="200" w:before="200"/>
        <w:jc w:val="center"/>
      </w:pPr>
      <w:r w:rsidRPr="00037EED">
        <w:t xml:space="preserve">r i j e š i o  j e </w:t>
      </w:r>
    </w:p>
    <w:p w:rsidRDefault="00D062CF" w:rsidP="004F77B6" w:rsidR="00F7384A">
      <w:pPr>
        <w:pStyle w:val="Tijeloteksta2"/>
        <w:ind w:firstLine="708"/>
      </w:pPr>
      <w:r>
        <w:t xml:space="preserve"> </w:t>
      </w:r>
      <w:r w:rsidR="00B92914">
        <w:t xml:space="preserve">I. </w:t>
      </w:r>
      <w:r w:rsidR="00590E39" w:rsidRPr="00037EED">
        <w:t>Saziva se skupština vjerovnika u stečajnom postupku</w:t>
      </w:r>
      <w:r w:rsidR="007B40F5" w:rsidRPr="00037EED">
        <w:t xml:space="preserve"> </w:t>
      </w:r>
      <w:r w:rsidR="00127977" w:rsidRPr="00127977">
        <w:t xml:space="preserve">koji se </w:t>
      </w:r>
      <w:r w:rsidR="0067050D" w:rsidRPr="00127977">
        <w:t xml:space="preserve">kod ovoga suda </w:t>
      </w:r>
      <w:r w:rsidR="00127977" w:rsidRPr="00127977">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rsidRPr="00037EED">
        <w:t xml:space="preserve"> </w:t>
      </w:r>
      <w:r w:rsidR="00C15292" w:rsidRPr="00C15292">
        <w:t>Lastovo b</w:t>
      </w:r>
      <w:r w:rsidR="00FB7F6A">
        <w:t>.</w:t>
      </w:r>
      <w:r w:rsidR="00C15292" w:rsidRPr="00C15292">
        <w:t>b</w:t>
      </w:r>
      <w:r w:rsidR="00FB7F6A">
        <w:t>.</w:t>
      </w:r>
      <w:r w:rsidR="00C15292" w:rsidRPr="00C15292">
        <w:t xml:space="preserve">, Lastovo, </w:t>
      </w:r>
      <w:r w:rsidR="00590E39" w:rsidRPr="00037EED">
        <w:t>za dan</w:t>
      </w:r>
      <w:r w:rsidR="004F77B6">
        <w:t xml:space="preserve"> </w:t>
      </w:r>
      <w:r w:rsidR="009E3EFB">
        <w:t>6. studenog</w:t>
      </w:r>
      <w:r w:rsidR="001A116C">
        <w:t xml:space="preserve"> 2017</w:t>
      </w:r>
      <w:r w:rsidR="00256C42" w:rsidRPr="00973DE1">
        <w:rPr>
          <w:bCs/>
        </w:rPr>
        <w:t xml:space="preserve">. godine u </w:t>
      </w:r>
      <w:r w:rsidR="00DF42C5">
        <w:rPr>
          <w:bCs/>
        </w:rPr>
        <w:t>12:</w:t>
      </w:r>
      <w:r w:rsidR="009E3EFB">
        <w:rPr>
          <w:bCs/>
        </w:rPr>
        <w:t>3</w:t>
      </w:r>
      <w:r w:rsidR="00DF42C5">
        <w:rPr>
          <w:bCs/>
        </w:rPr>
        <w:t>0</w:t>
      </w:r>
      <w:r w:rsidR="00256C42" w:rsidRPr="00973DE1">
        <w:rPr>
          <w:bCs/>
        </w:rPr>
        <w:t xml:space="preserve"> sati</w:t>
      </w:r>
      <w:r w:rsidR="00A16878" w:rsidRPr="00973DE1">
        <w:rPr>
          <w:bCs/>
        </w:rPr>
        <w:t>,</w:t>
      </w:r>
      <w:r w:rsidR="00A16878">
        <w:rPr>
          <w:bCs/>
        </w:rPr>
        <w:t xml:space="preserve"> </w:t>
      </w:r>
      <w:r w:rsidR="00DF42C5">
        <w:t>u sobi br. 111/</w:t>
      </w:r>
      <w:r w:rsidR="00002171">
        <w:t xml:space="preserve">I, Trgovačkog suda u Splitu, </w:t>
      </w:r>
      <w:r w:rsidR="00F7384A">
        <w:t>Sukoišanska 6, sa</w:t>
      </w:r>
    </w:p>
    <w:p w:rsidRDefault="00F7384A" w:rsidP="00F7384A" w:rsidR="00F7384A">
      <w:pPr>
        <w:pStyle w:val="Tijeloteksta2"/>
        <w:spacing w:before="100"/>
        <w:jc w:val="center"/>
      </w:pPr>
      <w:r>
        <w:t>Dnevnim redom:</w:t>
      </w:r>
    </w:p>
    <w:p w:rsidRDefault="002B6233" w:rsidP="00F7384A" w:rsidR="00135CCC">
      <w:pPr>
        <w:pStyle w:val="Odlomakpopisa"/>
        <w:numPr>
          <w:ilvl w:val="0"/>
          <w:numId w:val="4"/>
        </w:numPr>
        <w:spacing w:before="100"/>
        <w:ind w:hanging="357" w:left="1060"/>
        <w:contextualSpacing w:val="false"/>
        <w:jc w:val="both"/>
      </w:pPr>
      <w:r>
        <w:t xml:space="preserve">Izvješće </w:t>
      </w:r>
      <w:r w:rsidR="00C15292">
        <w:t>stečajn</w:t>
      </w:r>
      <w:r w:rsidR="00FB7F6A">
        <w:t>e upraviteljice</w:t>
      </w:r>
      <w:r w:rsidR="00C15292">
        <w:t xml:space="preserve"> </w:t>
      </w:r>
      <w:r w:rsidR="009E1A95">
        <w:t>o tijeku stečajnog postupka i stanju stečajne mase</w:t>
      </w:r>
      <w:r>
        <w:t xml:space="preserve"> </w:t>
      </w:r>
    </w:p>
    <w:p w:rsidRDefault="009E3EFB" w:rsidP="00F7384A" w:rsidR="009E1A95">
      <w:pPr>
        <w:pStyle w:val="Odlomakpopisa"/>
        <w:numPr>
          <w:ilvl w:val="0"/>
          <w:numId w:val="4"/>
        </w:numPr>
        <w:spacing w:before="60"/>
        <w:ind w:hanging="357" w:left="1060"/>
        <w:contextualSpacing w:val="false"/>
        <w:jc w:val="both"/>
      </w:pPr>
      <w:r>
        <w:t>Odluka o prodaji nekretnina kompleksa vinarije sa uljarom kao sporno pravo</w:t>
      </w:r>
    </w:p>
    <w:p w:rsidRDefault="00FB7F6A" w:rsidP="00F7384A" w:rsidR="00C15292">
      <w:pPr>
        <w:pStyle w:val="Odlomakpopisa"/>
        <w:numPr>
          <w:ilvl w:val="0"/>
          <w:numId w:val="4"/>
        </w:numPr>
        <w:spacing w:before="60"/>
        <w:ind w:hanging="357" w:left="1060"/>
        <w:contextualSpacing w:val="false"/>
        <w:jc w:val="both"/>
      </w:pPr>
      <w:r>
        <w:t>Razno</w:t>
      </w:r>
      <w:r w:rsidR="009528A1">
        <w:t>.</w:t>
      </w:r>
    </w:p>
    <w:p w:rsidRDefault="00B92914" w:rsidP="00C15292" w:rsidR="00166B6B">
      <w:pPr>
        <w:spacing w:before="240"/>
        <w:ind w:firstLine="703"/>
        <w:jc w:val="both"/>
      </w:pPr>
      <w:r>
        <w:t xml:space="preserve">II. Na skupštinu se pozivaju </w:t>
      </w:r>
      <w:r w:rsidR="00FB7F6A">
        <w:t xml:space="preserve">stečajna upraviteljica i </w:t>
      </w:r>
      <w:r>
        <w:t>svi vjerovnici stečajnog dužnika.</w:t>
      </w:r>
      <w:r w:rsidR="00D062CF" w:rsidRPr="00D062CF">
        <w:t xml:space="preserve"> </w:t>
      </w:r>
    </w:p>
    <w:p w:rsidRDefault="00624107" w:rsidP="0067050D" w:rsidR="00FA40C6">
      <w:pPr>
        <w:spacing w:after="120" w:before="200"/>
        <w:jc w:val="center"/>
      </w:pPr>
      <w:r>
        <w:t>Obrazloženje</w:t>
      </w:r>
    </w:p>
    <w:p w:rsidRDefault="00FA40C6" w:rsidP="00F7248E" w:rsidR="001D7C00">
      <w:pPr>
        <w:spacing w:after="100"/>
        <w:jc w:val="both"/>
      </w:pPr>
      <w:r>
        <w:tab/>
        <w:t xml:space="preserve">U stečajnom postupku koji se </w:t>
      </w:r>
      <w:r w:rsidR="0067050D">
        <w:t xml:space="preserve">kod ovoga suda </w:t>
      </w:r>
      <w:r>
        <w:t xml:space="preserve">vodi </w:t>
      </w:r>
      <w:r w:rsidR="00B12AE6" w:rsidRPr="00B12AE6">
        <w:t xml:space="preserve">nad dužnikom </w:t>
      </w:r>
      <w:r w:rsidR="00C15292" w:rsidRPr="00C15292">
        <w:t xml:space="preserve">LASTOVO poljoprivredna zadruga u stečaju, </w:t>
      </w:r>
      <w:r w:rsidR="00F7384A" w:rsidRPr="00C15292">
        <w:t>OIB: 76382298892,</w:t>
      </w:r>
      <w:r w:rsidR="00F7384A">
        <w:t xml:space="preserve"> </w:t>
      </w:r>
      <w:r w:rsidR="00C15292" w:rsidRPr="00C15292">
        <w:t>Lastovo b</w:t>
      </w:r>
      <w:r w:rsidR="00FB7F6A">
        <w:t>.</w:t>
      </w:r>
      <w:r w:rsidR="00C15292" w:rsidRPr="00C15292">
        <w:t>b</w:t>
      </w:r>
      <w:r w:rsidR="00FB7F6A">
        <w:t>.</w:t>
      </w:r>
      <w:r w:rsidR="00C15292" w:rsidRPr="00C15292">
        <w:t xml:space="preserve">, Lastovo, </w:t>
      </w:r>
      <w:r w:rsidR="00B760A6">
        <w:t>podnes</w:t>
      </w:r>
      <w:r w:rsidR="00F7384A">
        <w:t>kom</w:t>
      </w:r>
      <w:r w:rsidR="00B760A6">
        <w:t xml:space="preserve"> </w:t>
      </w:r>
      <w:r w:rsidR="0087363E">
        <w:t>od</w:t>
      </w:r>
      <w:r w:rsidR="00C15292">
        <w:t xml:space="preserve"> </w:t>
      </w:r>
      <w:r w:rsidR="009E3EFB">
        <w:t>18. listopada</w:t>
      </w:r>
      <w:r w:rsidR="00F7384A">
        <w:t xml:space="preserve"> 2017.</w:t>
      </w:r>
      <w:r w:rsidR="00B760A6">
        <w:t xml:space="preserve"> </w:t>
      </w:r>
      <w:r w:rsidR="00FB7F6A">
        <w:t xml:space="preserve">godine </w:t>
      </w:r>
      <w:r w:rsidR="00B12AE6">
        <w:t>stečajn</w:t>
      </w:r>
      <w:r w:rsidR="00C15292">
        <w:t>a</w:t>
      </w:r>
      <w:r w:rsidR="00B12AE6">
        <w:t xml:space="preserve"> upravitelj</w:t>
      </w:r>
      <w:r w:rsidR="00C15292">
        <w:t>ica Ivanka Sušić predložila</w:t>
      </w:r>
      <w:r>
        <w:t xml:space="preserve"> je sudu sazivanje skupštine vjerovnika</w:t>
      </w:r>
      <w:r w:rsidR="00F7384A">
        <w:t xml:space="preserve"> s D</w:t>
      </w:r>
      <w:r w:rsidR="00FB7F6A">
        <w:t>nevnim redom navedenim pod točkom I. izreke ovog rješenja</w:t>
      </w:r>
      <w:r w:rsidR="0067050D">
        <w:t>.</w:t>
      </w:r>
    </w:p>
    <w:p w:rsidRDefault="00FA40C6" w:rsidP="002B6233" w:rsidR="00007AF7">
      <w:pPr>
        <w:spacing w:before="160"/>
        <w:jc w:val="both"/>
      </w:pPr>
      <w:r>
        <w:tab/>
        <w:t xml:space="preserve">Slijedom navedenog, </w:t>
      </w:r>
      <w:r w:rsidR="00B760A6">
        <w:t xml:space="preserve">a temeljem odredbe članka </w:t>
      </w:r>
      <w:r w:rsidR="00B12AE6">
        <w:t>38.</w:t>
      </w:r>
      <w:r w:rsidR="00237BF5">
        <w:t>b St</w:t>
      </w:r>
      <w:r w:rsidR="001B7F9A">
        <w:t>ečajnog zakona (˝Narodne novine˝</w:t>
      </w:r>
      <w:r w:rsidR="00237BF5">
        <w:t xml:space="preserve"> </w:t>
      </w:r>
      <w:r w:rsidR="00237BF5" w:rsidRPr="00481460">
        <w:t>44/96, 29/99, 129/00, 123/03, 82/06, 116/10, 25/12, 133/12</w:t>
      </w:r>
      <w:r w:rsidR="00237BF5">
        <w:t xml:space="preserve"> i 45/13; dalje SZ) </w:t>
      </w:r>
      <w:r w:rsidR="00E86A38">
        <w:t xml:space="preserve">u vezi s odredbom članka 441. stavka 2. </w:t>
      </w:r>
      <w:r w:rsidR="00E86A38" w:rsidRPr="006C085B">
        <w:t>Stečajnog zakona („Narodne novine“ broj 71/15; dalje SZ/15)</w:t>
      </w:r>
      <w:r w:rsidR="00237BF5">
        <w:t xml:space="preserve"> odlučeno je kao u izreci ovog rješenja.</w:t>
      </w:r>
    </w:p>
    <w:p w:rsidRDefault="001027D0" w:rsidP="00F7248E" w:rsidR="00007AF7">
      <w:pPr>
        <w:spacing w:before="200"/>
        <w:jc w:val="center"/>
      </w:pPr>
      <w:r>
        <w:t xml:space="preserve">U Splitu, </w:t>
      </w:r>
      <w:r w:rsidR="009E3EFB">
        <w:t>19. listopada</w:t>
      </w:r>
      <w:r w:rsidR="00F7384A">
        <w:t xml:space="preserve"> 2017</w:t>
      </w:r>
      <w:r w:rsidR="00007AF7">
        <w:t>. godine</w:t>
      </w:r>
    </w:p>
    <w:p w:rsidRDefault="00007AF7" w:rsidP="00F7248E" w:rsidR="00007AF7">
      <w:pPr>
        <w:spacing w:before="200"/>
      </w:pPr>
      <w:r>
        <w:tab/>
      </w:r>
      <w:r>
        <w:tab/>
      </w:r>
      <w:r>
        <w:tab/>
      </w:r>
      <w:r>
        <w:tab/>
      </w:r>
      <w:r>
        <w:tab/>
      </w:r>
      <w:r>
        <w:tab/>
      </w:r>
      <w:r>
        <w:tab/>
        <w:t xml:space="preserve">                                 </w:t>
      </w:r>
      <w:r w:rsidR="001B7F9A">
        <w:t xml:space="preserve">        </w:t>
      </w:r>
      <w:r>
        <w:t>SUTKINJA</w:t>
      </w:r>
    </w:p>
    <w:p w:rsidRDefault="001B7F9A" w:rsidP="001B7F9A" w:rsidR="00007AF7">
      <w:pPr>
        <w:jc w:val="right"/>
      </w:pPr>
      <w:r>
        <w:t>ANA GOLUB GRUIĆ</w:t>
      </w:r>
    </w:p>
    <w:p w:rsidRDefault="00007AF7" w:rsidP="00007AF7" w:rsidR="00007AF7"/>
    <w:p w:rsidRDefault="00007AF7" w:rsidP="001B7F9A" w:rsidR="00007AF7">
      <w:pPr>
        <w:jc w:val="both"/>
      </w:pPr>
      <w:r>
        <w:t>PRAVNA POUKA: Protiv ovog rješenja nije dopuštena žalba (članak 278. stavak 2</w:t>
      </w:r>
      <w:r w:rsidR="001B7F9A">
        <w:t>. Zakona o parničnom postupku (˝Narodne novine˝</w:t>
      </w:r>
      <w:r>
        <w:t xml:space="preserve"> broj 53/91, 91/92, 112/99, 88/01, 117/03, 88/05, 2/07, 84/08, 96/08, 123/08, 57/11 i 25/13, dalje ZPP u vezi sa člankom 6. SZ-a).</w:t>
      </w:r>
    </w:p>
    <w:p w:rsidRDefault="00007AF7" w:rsidP="00007AF7" w:rsidR="00007AF7">
      <w:r>
        <w:tab/>
      </w:r>
      <w:r>
        <w:tab/>
      </w:r>
      <w:r>
        <w:tab/>
      </w:r>
      <w:r>
        <w:tab/>
      </w:r>
      <w:r>
        <w:tab/>
      </w:r>
      <w:r>
        <w:tab/>
      </w:r>
      <w:r>
        <w:tab/>
      </w:r>
      <w:r>
        <w:tab/>
      </w:r>
      <w:r>
        <w:tab/>
      </w:r>
    </w:p>
    <w:p w:rsidRDefault="00DF42C5" w:rsidP="00007AF7" w:rsidR="00DF42C5"/>
    <w:p w:rsidRDefault="00007AF7" w:rsidP="00007AF7" w:rsidR="00007AF7">
      <w:r>
        <w:lastRenderedPageBreak/>
        <w:t>DNA:</w:t>
      </w:r>
    </w:p>
    <w:p w:rsidRDefault="00F7384A" w:rsidP="00007AF7" w:rsidR="00007AF7">
      <w:r>
        <w:t xml:space="preserve">- </w:t>
      </w:r>
      <w:r w:rsidR="00007AF7">
        <w:t>stečajno</w:t>
      </w:r>
      <w:r w:rsidR="00C15292">
        <w:t>j upraviteljici</w:t>
      </w:r>
    </w:p>
    <w:p w:rsidRDefault="00007AF7" w:rsidP="00007AF7" w:rsidR="00007AF7">
      <w:r>
        <w:t>-</w:t>
      </w:r>
      <w:r w:rsidR="00F7384A">
        <w:t xml:space="preserve"> </w:t>
      </w:r>
      <w:r w:rsidR="00B12AE6">
        <w:t xml:space="preserve">mrežna stranica e-Oglasna ploča sudova </w:t>
      </w:r>
    </w:p>
    <w:p w:rsidRDefault="00007AF7" w:rsidP="00127977" w:rsidR="00237BF5">
      <w:r>
        <w:t>-</w:t>
      </w:r>
      <w:r w:rsidR="00F7384A">
        <w:t xml:space="preserve"> </w:t>
      </w:r>
      <w:r>
        <w:t>u spis</w:t>
      </w:r>
    </w:p>
    <w:sectPr w:rsidSect="003100FD" w:rsidR="00237BF5">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92914" w:rsidP="00B92914" w:rsidR="00B92914">
      <w:r>
        <w:separator/>
      </w:r>
    </w:p>
  </w:endnote>
  <w:endnote w:id="0" w:type="continuationSeparator">
    <w:p w:rsidRDefault="00B92914" w:rsidP="00B92914" w:rsidR="00B9291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92914" w:rsidP="00B92914" w:rsidR="00B92914">
      <w:r>
        <w:separator/>
      </w:r>
    </w:p>
  </w:footnote>
  <w:footnote w:id="0" w:type="continuationSeparator">
    <w:p w:rsidRDefault="00B92914" w:rsidP="00B92914" w:rsidR="00B9291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0301732"/>
      <w:docPartObj>
        <w:docPartGallery w:val="Page Numbers (Top of Page)"/>
        <w:docPartUnique/>
      </w:docPartObj>
    </w:sdtPr>
    <w:sdtEndPr/>
    <w:sdtContent>
      <w:p w:rsidRDefault="00B12AE6" w:rsidR="00B12AE6">
        <w:pPr>
          <w:pStyle w:val="Zaglavlje"/>
          <w:jc w:val="center"/>
        </w:pPr>
        <w:r>
          <w:fldChar w:fldCharType="begin"/>
        </w:r>
        <w:r>
          <w:instrText>PAGE   \* MERGEFORMAT</w:instrText>
        </w:r>
        <w:r>
          <w:fldChar w:fldCharType="separate"/>
        </w:r>
        <w:r w:rsidR="00DA5647">
          <w:rPr>
            <w:noProof/>
          </w:rPr>
          <w:t>2</w:t>
        </w:r>
        <w:r>
          <w:fldChar w:fldCharType="end"/>
        </w:r>
      </w:p>
    </w:sdtContent>
  </w:sdt>
  <w:p w:rsidRDefault="00B12AE6" w:rsidP="00B92914" w:rsidR="00B92914">
    <w:pPr>
      <w:pStyle w:val="Zaglavlje"/>
      <w:jc w:val="right"/>
    </w:pPr>
    <w:r w:rsidRPr="00B12AE6">
      <w:t>11. St-</w:t>
    </w:r>
    <w:r w:rsidR="00C15292">
      <w:t>48/2014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2AE6" w:rsidP="00B12AE6" w:rsidR="00B12AE6">
    <w:pPr>
      <w:pStyle w:val="Zaglavlje"/>
      <w:jc w:val="right"/>
    </w:pPr>
    <w:r>
      <w:t>11. St-</w:t>
    </w:r>
    <w:r w:rsidR="00C15292">
      <w:t>48/2014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967E55"/>
    <w:multiLevelType w:val="hybridMultilevel"/>
    <w:tmpl w:val="EC0881A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4FA15BB"/>
    <w:multiLevelType w:val="hybridMultilevel"/>
    <w:tmpl w:val="8550EBEE"/>
    <w:lvl w:tplc="5ED80E94"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2">
    <w:nsid w:val="09897761"/>
    <w:multiLevelType w:val="hybridMultilevel"/>
    <w:tmpl w:val="1974F394"/>
    <w:lvl w:tplc="FB300C32"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3EF16A43"/>
    <w:multiLevelType w:val="hybridMultilevel"/>
    <w:tmpl w:val="4386E040"/>
    <w:lvl w:tplc="F1D082B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4710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748A"/>
    <w:rsid w:val="00001F06"/>
    <w:rsid w:val="00002171"/>
    <w:rsid w:val="00007AF7"/>
    <w:rsid w:val="00007DAB"/>
    <w:rsid w:val="00037EED"/>
    <w:rsid w:val="00052861"/>
    <w:rsid w:val="00070AC5"/>
    <w:rsid w:val="00081B46"/>
    <w:rsid w:val="000F7897"/>
    <w:rsid w:val="001027D0"/>
    <w:rsid w:val="00112564"/>
    <w:rsid w:val="00127977"/>
    <w:rsid w:val="00135CCC"/>
    <w:rsid w:val="00166B6B"/>
    <w:rsid w:val="001A116C"/>
    <w:rsid w:val="001B7F9A"/>
    <w:rsid w:val="001D1A6B"/>
    <w:rsid w:val="001D7C00"/>
    <w:rsid w:val="00227E08"/>
    <w:rsid w:val="002337B3"/>
    <w:rsid w:val="00237BF5"/>
    <w:rsid w:val="00256C42"/>
    <w:rsid w:val="002B6233"/>
    <w:rsid w:val="002D3B07"/>
    <w:rsid w:val="003100FD"/>
    <w:rsid w:val="00347638"/>
    <w:rsid w:val="0038748A"/>
    <w:rsid w:val="003D72B1"/>
    <w:rsid w:val="003F3F9F"/>
    <w:rsid w:val="003F73D8"/>
    <w:rsid w:val="00426C37"/>
    <w:rsid w:val="00466E01"/>
    <w:rsid w:val="004F77B6"/>
    <w:rsid w:val="00517FEF"/>
    <w:rsid w:val="00581597"/>
    <w:rsid w:val="00590E39"/>
    <w:rsid w:val="005C3750"/>
    <w:rsid w:val="005F6BFE"/>
    <w:rsid w:val="00624107"/>
    <w:rsid w:val="0067050D"/>
    <w:rsid w:val="006951FE"/>
    <w:rsid w:val="006F308F"/>
    <w:rsid w:val="00760BEA"/>
    <w:rsid w:val="007659A5"/>
    <w:rsid w:val="00792894"/>
    <w:rsid w:val="007A4677"/>
    <w:rsid w:val="007A7272"/>
    <w:rsid w:val="007B40F5"/>
    <w:rsid w:val="007C20FA"/>
    <w:rsid w:val="007E2957"/>
    <w:rsid w:val="0080300F"/>
    <w:rsid w:val="0087363E"/>
    <w:rsid w:val="008D31C1"/>
    <w:rsid w:val="009133B2"/>
    <w:rsid w:val="009528A1"/>
    <w:rsid w:val="00973DE1"/>
    <w:rsid w:val="009B26C0"/>
    <w:rsid w:val="009E1A95"/>
    <w:rsid w:val="009E1F18"/>
    <w:rsid w:val="009E3EFB"/>
    <w:rsid w:val="009F0FC8"/>
    <w:rsid w:val="00A0601A"/>
    <w:rsid w:val="00A16878"/>
    <w:rsid w:val="00A17F11"/>
    <w:rsid w:val="00A93DCB"/>
    <w:rsid w:val="00AD3DCE"/>
    <w:rsid w:val="00B039F5"/>
    <w:rsid w:val="00B12AE6"/>
    <w:rsid w:val="00B2551B"/>
    <w:rsid w:val="00B34441"/>
    <w:rsid w:val="00B663C2"/>
    <w:rsid w:val="00B67A65"/>
    <w:rsid w:val="00B760A6"/>
    <w:rsid w:val="00B812F9"/>
    <w:rsid w:val="00B92232"/>
    <w:rsid w:val="00B92914"/>
    <w:rsid w:val="00BC35B1"/>
    <w:rsid w:val="00C14E5E"/>
    <w:rsid w:val="00C15292"/>
    <w:rsid w:val="00C261FE"/>
    <w:rsid w:val="00CB2F65"/>
    <w:rsid w:val="00D062CF"/>
    <w:rsid w:val="00D348BD"/>
    <w:rsid w:val="00D36C8E"/>
    <w:rsid w:val="00D46B98"/>
    <w:rsid w:val="00D661F4"/>
    <w:rsid w:val="00DA5647"/>
    <w:rsid w:val="00DF42C5"/>
    <w:rsid w:val="00DF524F"/>
    <w:rsid w:val="00E03FDC"/>
    <w:rsid w:val="00E07A93"/>
    <w:rsid w:val="00E14F85"/>
    <w:rsid w:val="00E63084"/>
    <w:rsid w:val="00E80E84"/>
    <w:rsid w:val="00E86A38"/>
    <w:rsid w:val="00EB5514"/>
    <w:rsid w:val="00EC6337"/>
    <w:rsid w:val="00ED0106"/>
    <w:rsid w:val="00F139CE"/>
    <w:rsid w:val="00F25213"/>
    <w:rsid w:val="00F326A8"/>
    <w:rsid w:val="00F44808"/>
    <w:rsid w:val="00F7248E"/>
    <w:rsid w:val="00F7384A"/>
    <w:rsid w:val="00FA40C6"/>
    <w:rsid w:val="00FB3F9C"/>
    <w:rsid w:val="00FB7F6A"/>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71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cs="Tahoma" w:hAnsi="Tahoma" w:ascii="Tahoma"/>
      <w:sz w:val="16"/>
      <w:szCs w:val="16"/>
    </w:rPr>
  </w:style>
  <w:style w:customStyle="true" w:styleId="TekstbaloniaChar" w:type="character">
    <w:name w:val="Tekst balončića Char"/>
    <w:basedOn w:val="Zadanifontodlomka"/>
    <w:link w:val="Tekstbalonia"/>
    <w:rsid w:val="00792894"/>
    <w:rPr>
      <w:rFonts w:cs="Tahoma" w:hAnsi="Tahoma" w:ascii="Tahoma"/>
      <w:sz w:val="16"/>
      <w:szCs w:val="16"/>
    </w:rPr>
  </w:style>
  <w:style w:styleId="Tekstrezerviranogmjesta" w:type="character">
    <w:name w:val="Placeholder Text"/>
    <w:basedOn w:val="Zadanifontodlomka"/>
    <w:uiPriority w:val="99"/>
    <w:semiHidden/>
    <w:rsid w:val="003F73D8"/>
    <w:rPr>
      <w:color w:val="808080"/>
      <w:bdr w:space="0" w:sz="0" w:color="auto" w:val="none"/>
      <w:shd w:fill="auto" w:color="auto" w:val="clear"/>
    </w:rPr>
  </w:style>
  <w:style w:customStyle="true" w:styleId="eSPISCCParagraphDefaultFont" w:type="character">
    <w:name w:val="eSPIS_CC_Paragraph Default Font"/>
    <w:basedOn w:val="Zadanifontodlomka"/>
    <w:rsid w:val="003F73D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F73D8"/>
    <w:rPr>
      <w:bdr w:space="0" w:sz="0" w:color="auto" w:val="none"/>
      <w:shd w:fill="FFFFCC" w:color="auto" w:val="clear"/>
      <w:lang w:val="hr-HR"/>
    </w:rPr>
  </w:style>
  <w:style w:customStyle="true" w:styleId="PozadinaSvijetloCrvena" w:type="character">
    <w:name w:val="Pozadina_SvijetloCrvena"/>
    <w:basedOn w:val="eSPISCCParagraphDefaultFont"/>
    <w:rsid w:val="003F73D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F73D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true"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true" w:styleId="PodnojeChar" w:type="character">
    <w:name w:val="Podnožje Char"/>
    <w:basedOn w:val="Zadanifontodlomka"/>
    <w:link w:val="Podnoje"/>
    <w:rsid w:val="00B92914"/>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sz w:val="32"/>
    </w:rPr>
  </w:style>
  <w:style w:styleId="Naslov3" w:type="paragraph">
    <w:name w:val="heading 3"/>
    <w:basedOn w:val="Normal"/>
    <w:next w:val="Normal"/>
    <w:qFormat/>
    <w:pPr>
      <w:keepNext/>
      <w:jc w:val="center"/>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pPr>
      <w:jc w:val="both"/>
    </w:pPr>
  </w:style>
  <w:style w:styleId="Tijeloteksta" w:type="paragraph">
    <w:name w:val="Body Text"/>
    <w:basedOn w:val="Normal"/>
    <w:rsid w:val="00B34441"/>
    <w:pPr>
      <w:spacing w:after="120"/>
    </w:pPr>
  </w:style>
  <w:style w:styleId="Tekstbalonia" w:type="paragraph">
    <w:name w:val="Balloon Text"/>
    <w:basedOn w:val="Normal"/>
    <w:link w:val="TekstbaloniaChar"/>
    <w:rsid w:val="00792894"/>
    <w:rPr>
      <w:rFonts w:ascii="Tahoma" w:cs="Tahoma" w:hAnsi="Tahoma"/>
      <w:sz w:val="16"/>
      <w:szCs w:val="16"/>
    </w:rPr>
  </w:style>
  <w:style w:customStyle="1" w:styleId="TekstbaloniaChar" w:type="character">
    <w:name w:val="Tekst balončića Char"/>
    <w:basedOn w:val="Zadanifontodlomka"/>
    <w:link w:val="Tekstbalonia"/>
    <w:rsid w:val="00792894"/>
    <w:rPr>
      <w:rFonts w:ascii="Tahoma" w:cs="Tahoma" w:hAnsi="Tahoma"/>
      <w:sz w:val="16"/>
      <w:szCs w:val="16"/>
    </w:rPr>
  </w:style>
  <w:style w:styleId="Tekstrezerviranogmjesta" w:type="character">
    <w:name w:val="Placeholder Text"/>
    <w:basedOn w:val="Zadanifontodlomka"/>
    <w:uiPriority w:val="99"/>
    <w:semiHidden/>
    <w:rsid w:val="003F73D8"/>
    <w:rPr>
      <w:color w:val="808080"/>
      <w:bdr w:color="auto" w:space="0" w:sz="0" w:val="none"/>
      <w:shd w:color="auto" w:fill="auto" w:val="clear"/>
    </w:rPr>
  </w:style>
  <w:style w:customStyle="1" w:styleId="eSPISCCParagraphDefaultFont" w:type="character">
    <w:name w:val="eSPIS_CC_Paragraph Default Font"/>
    <w:basedOn w:val="Zadanifontodlomka"/>
    <w:rsid w:val="003F73D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F73D8"/>
    <w:rPr>
      <w:bdr w:color="auto" w:space="0" w:sz="0" w:val="none"/>
      <w:shd w:color="auto" w:fill="FFFFCC" w:val="clear"/>
      <w:lang w:val="hr-HR"/>
    </w:rPr>
  </w:style>
  <w:style w:customStyle="1" w:styleId="PozadinaSvijetloCrvena" w:type="character">
    <w:name w:val="Pozadina_SvijetloCrvena"/>
    <w:basedOn w:val="eSPISCCParagraphDefaultFont"/>
    <w:rsid w:val="003F73D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F73D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127977"/>
    <w:pPr>
      <w:ind w:left="720"/>
      <w:contextualSpacing/>
    </w:pPr>
  </w:style>
  <w:style w:styleId="Zaglavlje" w:type="paragraph">
    <w:name w:val="header"/>
    <w:basedOn w:val="Normal"/>
    <w:link w:val="ZaglavljeChar"/>
    <w:uiPriority w:val="99"/>
    <w:rsid w:val="00B92914"/>
    <w:pPr>
      <w:tabs>
        <w:tab w:pos="4536" w:val="center"/>
        <w:tab w:pos="9072" w:val="right"/>
      </w:tabs>
    </w:pPr>
  </w:style>
  <w:style w:customStyle="1" w:styleId="ZaglavljeChar" w:type="character">
    <w:name w:val="Zaglavlje Char"/>
    <w:basedOn w:val="Zadanifontodlomka"/>
    <w:link w:val="Zaglavlje"/>
    <w:uiPriority w:val="99"/>
    <w:rsid w:val="00B92914"/>
    <w:rPr>
      <w:sz w:val="24"/>
      <w:szCs w:val="24"/>
    </w:rPr>
  </w:style>
  <w:style w:styleId="Podnoje" w:type="paragraph">
    <w:name w:val="footer"/>
    <w:basedOn w:val="Normal"/>
    <w:link w:val="PodnojeChar"/>
    <w:rsid w:val="00B92914"/>
    <w:pPr>
      <w:tabs>
        <w:tab w:pos="4536" w:val="center"/>
        <w:tab w:pos="9072" w:val="right"/>
      </w:tabs>
    </w:pPr>
  </w:style>
  <w:style w:customStyle="1" w:styleId="PodnojeChar" w:type="character">
    <w:name w:val="Podnožje Char"/>
    <w:basedOn w:val="Zadanifontodlomka"/>
    <w:link w:val="Podnoje"/>
    <w:rsid w:val="00B92914"/>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2017.</izvorni_sadrzaj>
    <derivirana_varijabla naziv="DomainObject.DatumDonosenjaOdluke_1">19.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48</izvorni_sadrzaj>
    <derivirana_varijabla naziv="DomainObject.Predmet.Broj_1">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2014.</izvorni_sadrzaj>
    <derivirana_varijabla naziv="DomainObject.Predmet.DatumOsnivanja_1">25.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stečaj poljoprivredne zadruge</izvorni_sadrzaj>
    <derivirana_varijabla naziv="DomainObject.Predmet.Opis_1">stečaj poljoprivredne zadruge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St-48/2014</izvorni_sadrzaj>
    <derivirana_varijabla naziv="DomainObject.Predmet.OznakaBroj_1">St-48/2014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LASTOVO poljoprivredna zadruga u stečaju</izvorni_sadrzaj>
    <derivirana_varijabla naziv="DomainObject.Predmet.ProtustrankaFormated_1">  LASTOVO poljoprivredna zadruga u stečaju</derivirana_varijabla>
  </DomainObject.Predmet.ProtustrankaFormated>
  <DomainObject.Predmet.ProtustrankaFormatedOIB>
    <izvorni_sadrzaj>  LASTOVO poljoprivredna zadruga u stečaju, OIB 76382298892</izvorni_sadrzaj>
    <derivirana_varijabla naziv="DomainObject.Predmet.ProtustrankaFormatedOIB_1">  LASTOVO poljoprivredna zadruga u stečaju, OIB 76382298892</derivirana_varijabla>
  </DomainObject.Predmet.ProtustrankaFormatedOIB>
  <DomainObject.Predmet.ProtustrankaFormatedWithAdress>
    <izvorni_sadrzaj> LASTOVO poljoprivredna zadruga u stečaju, /bb, 20290 Lastovo</izvorni_sadrzaj>
    <derivirana_varijabla naziv="DomainObject.Predmet.ProtustrankaFormatedWithAdress_1"> LASTOVO poljoprivredna zadruga u stečaju, /bb, 20290 Lastovo</derivirana_varijabla>
  </DomainObject.Predmet.ProtustrankaFormatedWithAdress>
  <DomainObject.Predmet.ProtustrankaFormatedWithAdressOIB>
    <izvorni_sadrzaj> LASTOVO poljoprivredna zadruga u stečaju, OIB 76382298892, /bb, 20290 Lastovo</izvorni_sadrzaj>
    <derivirana_varijabla naziv="DomainObject.Predmet.ProtustrankaFormatedWithAdressOIB_1"> LASTOVO poljoprivredna zadruga u stečaju, OIB 76382298892, /bb, 20290 Lastovo</derivirana_varijabla>
  </DomainObject.Predmet.ProtustrankaFormatedWithAdressOIB>
  <DomainObject.Predmet.ProtustrankaWithAdress>
    <izvorni_sadrzaj>LASTOVO poljoprivredna zadruga u stečaju /bb, 20290 Lastovo</izvorni_sadrzaj>
    <derivirana_varijabla naziv="DomainObject.Predmet.ProtustrankaWithAdress_1">LASTOVO poljoprivredna zadruga u stečaju /bb, 20290 Lastovo</derivirana_varijabla>
  </DomainObject.Predmet.ProtustrankaWithAdress>
  <DomainObject.Predmet.ProtustrankaWithAdressOIB>
    <izvorni_sadrzaj>LASTOVO poljoprivredna zadruga u stečaju, OIB 76382298892, /bb, 20290 Lastovo</izvorni_sadrzaj>
    <derivirana_varijabla naziv="DomainObject.Predmet.ProtustrankaWithAdressOIB_1">LASTOVO poljoprivredna zadruga u stečaju, OIB 76382298892, /bb, 20290 Lastovo</derivirana_varijabla>
  </DomainObject.Predmet.ProtustrankaWithAdressOIB>
  <DomainObject.Predmet.ProtustrankaNazivFormated>
    <izvorni_sadrzaj>LASTOVO poljoprivredna zadruga u stečaju</izvorni_sadrzaj>
    <derivirana_varijabla naziv="DomainObject.Predmet.ProtustrankaNazivFormated_1">LASTOVO poljoprivredna zadruga u stečaju</derivirana_varijabla>
  </DomainObject.Predmet.ProtustrankaNazivFormated>
  <DomainObject.Predmet.ProtustrankaNazivFormatedOIB>
    <izvorni_sadrzaj>LASTOVO poljoprivredna zadruga u stečaju, OIB 76382298892</izvorni_sadrzaj>
    <derivirana_varijabla naziv="DomainObject.Predmet.ProtustrankaNazivFormatedOIB_1">LASTOVO poljoprivredna zadruga u stečaju, OIB 76382298892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izvorni_sadrzaj>
    <derivirana_varijabla naziv="DomainObject.Predmet.StrankaFormated_1">  FINA SPLIT; RH MF, Porezna uprava; Luka Antičević; Nada Lešić; Branko Pajić; Gojko Antica; Kuzma Antičević; Eduard Bačko; Anita Barbić; Romano Barbić; Željko Barbić; Anica Borovina; Iva Crnić; CROATIA osiguranje d.d.; Antun Čihoratić; Tina Ćoso; DOMINANT, društvo s ograničenom odgovornošću za trgovinu i proizvodnju; Emanuel Dražinić; Veljko Dražinić; Anton Đivoje; Financijska agencija; Fond za zaštitu okoliša i energetsku učinkovitost; Ivan Glumac; Lucija Glumac; Petar Glumac; Teo Glumac; Juro Grbin; Petar Grgurević; Tonči Grgurević; HRVATSKA AGENCIJA ZA MALO GOSPODARSTVO, INOVACIJE I INVESTICIJE; HEP-Operator distribucijskog sustava d.o.o. za distribuciju i opskrbu električne energije; Hrvatska banka za obnovu i razvoj; Hrvatske vode, pravna osoba za upravljanje vodama; Katina Ivanišević; Ana Ivelja; Irenej Ivelja; Kuzma Ivelja; Lucija Ivelja; Stjepan Jančić; Ivan Jurica; Ivan Karlović; Anica Katić; Antun Katić; Marin Katić; Tonka Katić; KOMUNALAC, društvo s ograničenom odgovornošću za skupljanje, pročišćavanje i distribuciju vode, proizvodnju kruha, trgovi; Antun Krmenko; Ambrozi Lešić; Ivan Lešić; Tonči Lešić; Vesna Lešić; Kristo Manevski; Stjepan Medini; GS1 CROATIA; OPĆINA LASTOVO; PA-VIN Društvo s ograničenom odgovornošću za proizvodnju, trgovinu i usluge; Nikola Pavličević; Martin Pavlović; Joško Rešić; RH MF Porezna uprava; Romano Rigante; Admir Rizvanović; Bartul Sangaleti; Lukša Šarić; Kata Šeparović; Kristo Škratulja; Ambrozi Šutić; Stjepan Tomašin; Frano Tomašin; Marija Valčić; Lucija Vojnović; OPG ˝Barbić˝</derivirana_varijabla>
  </DomainObject.Predmet.StrankaFormated>
  <DomainObject.Predmet.StrankaFormatedOIB>
    <izvorni_sadrzaj>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izvorni_sadrzaj>
    <derivirana_varijabla naziv="DomainObject.Predmet.StrankaFormatedOIB_1">  FINA SPLIT, OIB 85821130368; RH MF, Porezna uprava, OIB 18683136487; Luka Antičević, OIB 58345366121; Nada Lešić, OIB 12255642690; Branko Pajić, OIB 20522868531; Gojko Antica, OIB 79116417803; Kuzma Antičević, OIB 42880184675; Eduard Bačko, OIB 65904554579; Anita Barbić, OIB 34415498659; Romano Barbić, OIB 97008650687; Željko Barbić, OIB 78569907052; Anica Borovina, OIB 63794063645; Iva Crnić, OIB 23766012117; CROATIA osiguranje d.d., OIB 26187994862; Antun Čihoratić, OIB 06621248380; Tina Ćoso, OIB 66587200563; DOMINANT, društvo s ograničenom odgovornošću za trgovinu i proizvodnju, OIB 62799980235; Emanuel Dražinić, OIB 11775023876; Veljko Dražinić, OIB 22510724230; Anton Đivoje, OIB 62722176347; Financijska agencija, OIB 85821130368; Fond za zaštitu okoliša i energetsku učinkovitost, OIB 85828625994; Ivan Glumac, OIB 01991419439; Lucija Glumac, OIB 13283908832; Petar Glumac, OIB 02080682445; Teo Glumac, OIB 49769989697; Juro Grbin, OIB 02653118196; Petar Grgurević, OIB 58625796728; Tonči Grgurević, OIB 84718440500; HRVATSKA AGENCIJA ZA MALO GOSPODARSTVO, INOVACIJE I INVESTICIJE, OIB 25609559342; HEP-Operator distribucijskog sustava d.o.o. za distribuciju i opskrbu električne energije, OIB 46830600751; Hrvatska banka za obnovu i razvoj, OIB 26702280390; Hrvatske vode, pravna osoba za upravljanje vodama, OIB 28921383001; Katina Ivanišević, OIB 92467569810; Ana Ivelja, OIB 27688166102; Irenej Ivelja, OIB 85331695711; Kuzma Ivelja, OIB 34513938687; Lucija Ivelja, OIB 92954814810; Stjepan Jančić, OIB 89727189421; Ivan Jurica, OIB 11366984233; Ivan Karlović, OIB 63004625743; Anica Katić, OIB 27294082320; Antun Katić, OIB 55845856654; Marin Katić, OIB 95191923715; Tonka Katić, OIB 78141555853; KOMUNALAC, društvo s ograničenom odgovornošću za skupljanje, pročišćavanje i distribuciju vode, proizvodnju kruha, trgovi, OIB 09301935182; Antun Krmenko, OIB 33670621378; Ambrozi Lešić, OIB 13888110844; Ivan Lešić, OIB 29633138636; Tonči Lešić, OIB 48896772582; Vesna Lešić, OIB 45870364324; Kristo Manevski, OIB 70220852891; Stjepan Medini, OIB 96475093885; GS1 CROATIA, OIB 03365973101; OPĆINA LASTOVO, OIB 96014931839; PA-VIN Društvo s ograničenom odgovornošću za proizvodnju, trgovinu i usluge, OIB 59920925649; Nikola Pavličević, OIB 77871983312; Martin Pavlović, OIB 02723420705; Joško Rešić, OIB 58908779123; RH MF Porezna uprava, OIB 18683136487; Romano Rigante, OIB 11110061670; Admir Rizvanović, OIB 91609706858; Bartul Sangaleti, OIB 97831529944; Lukša Šarić, OIB 44445504737; Kata Šeparović, OIB 83579422753; Kristo Škratulja, OIB 34524370060; Ambrozi Šutić, OIB 13137706252; Stjepan Tomašin, OIB 34673312361; Frano Tomašin, OIB 07259838493; Marija Valčić, OIB 44547948922; Lucija Vojnović, OIB 20395527805; OPG ˝Barbić˝, OIB 49253854741</derivirana_varijabla>
  </DomainObject.Predmet.StrankaFormatedOIB>
  <DomainObject.Predmet.StrankaFormatedWithAdress>
    <izvorni_sadrzaj>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izvorni_sadrzaj>
    <derivirana_varijabla naziv="DomainObject.Predmet.StrankaFormatedWithAdress_1"> FINA SPLIT, Mažuranićevo šetalište 24 b, 21000 Split; RH MF, Porezna uprava; Luka Antičević, Dragovoda 19, 20290 Uble; Nada Lešić, Dolac 7, 20290 Lastovo; Branko Pajić, Dragovode 26, 20290 Lastovo; Gojko Antica, Portorus 42, 20290 Skrivena Luka; Kuzma Antičević, Gornja Luka 4, 20290 Lastovo; Eduard Bačko, Luža 14, 20290 Lastovo; Anita Barbić, Frana Antice 6, 20290 Lastovo; Romano Barbić, Sv.vicenca 15, 20290 Lastovo; Željko Barbić, Dragovoda 23, 20290 Uble; Anica Borovina, Dragovoda 10, 20290 Uble; Iva Crnić, Bruna Bušića 6, 20290 Uble; CROATIA osiguranje d.d., Miramarska 22, Zagreb; Antun Čihoratić, Ulica Zaklopatica 42, 20290 Zaklopatica; Tina Ćoso, Kneževa 10, 20290 Lastovo; DOMINANT, društvo s ograničenom odgovornošću za trgovinu i proizvodnju, Splitska 30, 20350 Metković; Emanuel Dražinić, Portorus 94, 20290 Skrivena Luka; Veljko Dražinić, Homac 3, 20290 Lastovo; Anton Đivoje, Pokladarska 2, 20290 Lastovo; Financijska agencija, Vrtni put 3, Zagreb; Fond za zaštitu okoliša i energetsku učinkovitost, Ksaver 208, Zagreb; Ivan Glumac, Pod Glavicu 2, 20290 Lastovo; Lucija Glumac, Pod Stražu 20, 20290 Lastovo; Petar Glumac, Pod Stražu 10, 20290 Lastovo; Teo Glumac, Pod Stražu 20, 20290 Lastovo; Juro Grbin, Sv.kuzme I Damjana 49, 20290 Lastovo; Petar Grgurević, Junija Palmotića 13, 20290 Lastovo; Tonči Grgurević, Zaklopatica 10, 20290 Zaklopatica; HRVATSKA AGENCIJA ZA MALO GOSPODARSTVO, INOVACIJE I INVESTICIJE, Prilaz Gjure Deželića 7, Zagreb; HEP-Operator distribucijskog sustava d.o.o. za distribuciju i opskrbu električne energije, Nikole Tesle 3, 20000 Dubrovnik; Hrvatska banka za obnovu i razvoj, Strossmayerov trg 9, 10000 Zagreb; Hrvatske vode, pravna osoba za upravljanje vodama, Grada Vukovara 220, Zagreb; Katina Ivanišević, Viška 17, 21000 Split; Ana Ivelja, Lastovo bb, 20290 Lastovo; Irenej Ivelja, Kneževa 8, 20290 Lastovo; Kuzma Ivelja, Junija Palmotića 2, 20290 Lastovo; Lucija Ivelja, Frana Antice 8, 20290 Lastovo; Stjepan Jančić, Put Dr.ante Starčevića 137b, 20207 Kupari; Ivan Jurica, Biskupa Đivoje 1, 20290 Lastovo; Ivan Karlović, Zaklopatica 11, 20290 Zaklopatica; Anica Katić, Zaklopatica 26, 20290 Zaklopatica; Antun Katić, Dobre Dobričevića 4, 20290 Lastovo; Marin Katić, Put Jurjeve 3, 20290 Pasadur; Tonka Katić, Prehodišća 15, 20290 Pasadur; KOMUNALAC, društvo s ograničenom odgovornošću za skupljanje, pročišćavanje i distribuciju vode, proizvodnju kruha, trgovi, Lastovo/bb, 20290 Lastovo; Antun Krmenko, Kneževa 18, 20290 Lastovo; Ambrozi Lešić, Ulica Opata Don Iva Matijace 22, 20260 Korčula; Ivan Lešić, Dolac 13, 20290 Lastovo; Tonči Lešić, Pod Stražu 1, 20290 Lastovo; Vesna Lešić, Junija Palmotića 11, 20290 Lastovo; Kristo Manevski, Sv.kuzme I Damjana 51, 20290 Lastovo; Stjepan Medini, Put Zaglava 4, 20290 Uble; GS1 CROATIA, Tuškanac 14, 10000 Zagreb; OPĆINA LASTOVO, Dolac 3, 20290 Lastovo; PA-VIN Društvo s ograničenom odgovornošću za proizvodnju, trgovinu i usluge, Većeslava Holjevca 20, 10450 Jastrebarsko; Nikola Pavličević, Kneževa 4, 20290 Lastovo; Martin Pavlović, Kneževa 24, 20290 Lastovo; Joško Rešić, Dragovoda 1, 20290 Uble; RH MF Porezna uprava; Romano Rigante, Pasadur 5, 20290 Pasadur; Admir Rizvanović, Put Lenge 6, 20290 Pasadur; Bartul Sangaleti, Dovnja Luka 4, 20290 Lastovo; Lukša Šarić, Dolac 4, 20290 Lastovo; Kata Šeparović, Marina Držića 2, 20290 Uble; Kristo Škratulja, Dobre Dobričevića 1, 20290 Lastovo; Ambrozi Šutić, Antuna Bogdanovića 19, 20290 Lastovo; Stjepan Tomašin, Pjevor 8, 20290 Lastovo; Frano Tomašin, Ravance 2, 20290 Lastovo; Marija Valčić, Internacionalnih Brigada 16, 51000 Rijeka; Lucija Vojnović, Homac 8, 20290 Lastovo; OPG ˝Barbić˝, Put Grmice 4, 20290 Lastovo</derivirana_varijabla>
  </DomainObject.Predmet.StrankaFormatedWithAdress>
  <DomainObject.Predmet.StrankaFormatedWithAdressOIB>
    <izvorni_sadrzaj>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izvorni_sadrzaj>
    <derivirana_varijabla naziv="DomainObject.Predmet.StrankaFormatedWithAdressOIB_1"> FINA SPLIT, OIB 85821130368, Mažuranićevo šetalište 24 b, 21000 Split; RH MF, Porezna uprava, OIB 18683136487; Luka Antičević, OIB 58345366121, Dragovoda 19, 20290 Uble; Nada Lešić, OIB 12255642690, Dolac 7, 20290 Lastovo; Branko Pajić, OIB 20522868531, Dragovode 26, 20290 Lastovo; Gojko Antica, OIB 79116417803, Portorus 42, 20290 Skrivena Luka; Kuzma Antičević, OIB 42880184675, Gornja Luka 4, 20290 Lastovo; Eduard Bačko, OIB 65904554579, Luža 14, 20290 Lastovo; Anita Barbić, OIB 34415498659, Frana Antice 6, 20290 Lastovo; Romano Barbić, OIB 97008650687, Sv.vicenca 15, 20290 Lastovo; Željko Barbić, OIB 78569907052, Dragovoda 23, 20290 Uble; Anica Borovina, OIB 63794063645, Dragovoda 10, 20290 Uble; Iva Crnić, OIB 23766012117, Bruna Bušića 6, 20290 Uble; CROATIA osiguranje d.d., OIB 26187994862, Miramarska 22, Zagreb; Antun Čihoratić, OIB 06621248380, Ulica Zaklopatica 42, 20290 Zaklopatica; Tina Ćoso, OIB 66587200563, Kneževa 10, 20290 Lastovo; DOMINANT, društvo s ograničenom odgovornošću za trgovinu i proizvodnju, OIB 62799980235, Splitska 30, 20350 Metković; Emanuel Dražinić, OIB 11775023876, Portorus 94, 20290 Skrivena Luka; Veljko Dražinić, OIB 22510724230, Homac 3, 20290 Lastovo; Anton Đivoje, OIB 62722176347, Pokladarska 2, 20290 Lastovo; Financijska agencija, OIB 85821130368, Vrtni put 3, Zagreb; Fond za zaštitu okoliša i energetsku učinkovitost, OIB 85828625994, Ksaver 208, Zagreb; Ivan Glumac, OIB 01991419439, Pod Glavicu 2, 20290 Lastovo; Lucija Glumac, OIB 13283908832, Pod Stražu 20, 20290 Lastovo; Petar Glumac, OIB 02080682445, Pod Stražu 10, 20290 Lastovo; Teo Glumac, OIB 49769989697, Pod Stražu 20, 20290 Lastovo; Juro Grbin, OIB 02653118196, Sv.kuzme I Damjana 49, 20290 Lastovo; Petar Grgurević, OIB 58625796728, Junija Palmotića 13, 20290 Lastovo; Tonči Grgurević, OIB 84718440500, Zaklopatica 10, 20290 Zaklopatica; HRVATSKA AGENCIJA ZA MALO GOSPODARSTVO, INOVACIJE I INVESTICIJE, OIB 25609559342, Prilaz Gjure Deželića 7, Zagreb; HEP-Operator distribucijskog sustava d.o.o. za distribuciju i opskrbu električne energije, OIB 46830600751, Nikole Tesle 3, 20000 Dubrovnik; Hrvatska banka za obnovu i razvoj, OIB 26702280390, Strossmayerov trg 9, 10000 Zagreb; Hrvatske vode, pravna osoba za upravljanje vodama, OIB 28921383001, Grada Vukovara 220, Zagreb; Katina Ivanišević, OIB 92467569810, Viška 17, 21000 Split; Ana Ivelja, OIB 27688166102, Lastovo bb, 20290 Lastovo; Irenej Ivelja, OIB 85331695711, Kneževa 8, 20290 Lastovo; Kuzma Ivelja, OIB 34513938687, Junija Palmotića 2, 20290 Lastovo; Lucija Ivelja, OIB 92954814810, Frana Antice 8, 20290 Lastovo; Stjepan Jančić, OIB 89727189421, Put Dr.ante Starčevića 137b, 20207 Kupari; Ivan Jurica, OIB 11366984233, Biskupa Đivoje 1, 20290 Lastovo; Ivan Karlović, OIB 63004625743, Zaklopatica 11, 20290 Zaklopatica; Anica Katić, OIB 27294082320, Zaklopatica 26, 20290 Zaklopatica; Antun Katić, OIB 55845856654, Dobre Dobričevića 4, 20290 Lastovo; Marin Katić, OIB 95191923715, Put Jurjeve 3, 20290 Pasadur; Tonka Katić, OIB 78141555853, Prehodišća 15, 20290 Pasadur; KOMUNALAC, društvo s ograničenom odgovornošću za skupljanje, pročišćavanje i distribuciju vode, proizvodnju kruha, trgovi, OIB 09301935182, Lastovo/bb, 20290 Lastovo; Antun Krmenko, OIB 33670621378, Kneževa 18, 20290 Lastovo; Ambrozi Lešić, OIB 13888110844, Ulica Opata Don Iva Matijace 22, 20260 Korčula; Ivan Lešić, OIB 29633138636, Dolac 13, 20290 Lastovo; Tonči Lešić, OIB 48896772582, Pod Stražu 1, 20290 Lastovo; Vesna Lešić, OIB 45870364324, Junija Palmotića 11, 20290 Lastovo; Kristo Manevski, OIB 70220852891, Sv.kuzme I Damjana 51, 20290 Lastovo; Stjepan Medini, OIB 96475093885, Put Zaglava 4, 20290 Uble; GS1 CROATIA, OIB 03365973101, Tuškanac 14, 10000 Zagreb; OPĆINA LASTOVO, OIB 96014931839, Dolac 3, 20290 Lastovo; PA-VIN Društvo s ograničenom odgovornošću za proizvodnju, trgovinu i usluge, OIB 59920925649, Većeslava Holjevca 20, 10450 Jastrebarsko; Nikola Pavličević, OIB 77871983312, Kneževa 4, 20290 Lastovo; Martin Pavlović, OIB 02723420705, Kneževa 24, 20290 Lastovo; Joško Rešić, OIB 58908779123, Dragovoda 1, 20290 Uble; RH MF Porezna uprava, OIB 18683136487; Romano Rigante, OIB 11110061670, Pasadur 5, 20290 Pasadur; Admir Rizvanović, OIB 91609706858, Put Lenge 6, 20290 Pasadur; Bartul Sangaleti, OIB 97831529944, Dovnja Luka 4, 20290 Lastovo; Lukša Šarić, OIB 44445504737, Dolac 4, 20290 Lastovo; Kata Šeparović, OIB 83579422753, Marina Držića 2, 20290 Uble; Kristo Škratulja, OIB 34524370060, Dobre Dobričevića 1, 20290 Lastovo; Ambrozi Šutić, OIB 13137706252, Antuna Bogdanovića 19, 20290 Lastovo; Stjepan Tomašin, OIB 34673312361, Pjevor 8, 20290 Lastovo; Frano Tomašin, OIB 07259838493, Ravance 2, 20290 Lastovo; Marija Valčić, OIB 44547948922, Internacionalnih Brigada 16, 51000 Rijeka; Lucija Vojnović, OIB 20395527805, Homac 8, 20290 Lastovo; OPG ˝Barbić˝, OIB 49253854741, Put Grmice 4, 20290 Lastovo</derivirana_varijabla>
  </DomainObject.Predmet.StrankaFormatedWithAdressOIB>
  <DomainObject.Predmet.StrankaWithAdress>
    <izvorni_sadrzaj>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izvorni_sadrzaj>
    <derivirana_varijabla naziv="DomainObject.Predmet.StrankaWithAdress_1">FINA SPLIT Mažuranićevo šetalište 24 b,21000 Split,RH MF, Porezna uprava ,Luka Antičević Dragovoda 19,20290 Uble,Nada Lešić Dolac 7,20290 Lastovo,Branko Pajić Dragovode 26,20290 Lastovo,Gojko Antica Portorus 42,20290 Skrivena Luka,Kuzma Antičević Gornja Luka 4,20290 Lastovo,Eduard Bačko Luža 14,20290 Lastovo,Anita Barbić Frana Antice 6,20290 Lastovo,Romano Barbić Sv.vicenca 15,20290 Lastovo,Željko Barbić Dragovoda 23,20290 Uble,Anica Borovina Dragovoda 10,20290 Uble,Iva Crnić Bruna Bušića 6,20290 Uble,CROATIA osiguranje d.d. Miramarska 22,Zagreb,Antun Čihoratić Ulica Zaklopatica 42,20290 Zaklopatica,Tina Ćoso Kneževa 10,20290 Lastovo,DOMINANT, društvo s ograničenom odgovornošću za trgovinu i proizvodnju Splitska 30,20350 Metković,Emanuel Dražinić Portorus 94,20290 Skrivena Luka,Veljko Dražinić Homac 3,20290 Lastovo,Anton Đivoje Pokladarska 2,20290 Lastovo,Financijska agencija Vrtni put 3,Zagreb,Fond za zaštitu okoliša i energetsku učinkovitost Ksaver 208,Zagreb,Ivan Glumac Pod Glavicu 2,20290 Lastovo,Lucija Glumac Pod Stražu 20,20290 Lastovo,Petar Glumac Pod Stražu 10,20290 Lastovo,Teo Glumac Pod Stražu 20,20290 Lastovo,Juro Grbin Sv.kuzme I Damjana 49,20290 Lastovo,Petar Grgurević Junija Palmotića 13,20290 Lastovo,Tonči Grgurević Zaklopatica 10,20290 Zaklopatica,HRVATSKA AGENCIJA ZA MALO GOSPODARSTVO, INOVACIJE I INVESTICIJE Prilaz Gjure Deželića 7,Zagreb,HEP-Operator distribucijskog sustava d.o.o. za distribuciju i opskrbu električne energije Nikole Tesle 3,20000 Dubrovnik,Hrvatska banka za obnovu i razvoj Strossmayerov trg 9,10000 Zagreb,Hrvatske vode, pravna osoba za upravljanje vodama Grada Vukovara 220,Zagreb,Katina Ivanišević Viška 17,21000 Split,Ana Ivelja Lastovo bb,20290 Lastovo,Irenej Ivelja Kneževa 8,20290 Lastovo,Kuzma Ivelja Junija Palmotića 2,20290 Lastovo,Lucija Ivelja Frana Antice 8,20290 Lastovo,Stjepan Jančić Put Dr.ante Starčevića 137b,20207 Kupari,Ivan Jurica Biskupa Đivoje 1,20290 Lastovo,Ivan Karlović Zaklopatica 11,20290 Zaklopatica,Anica Katić Zaklopatica 26,20290 Zaklopatica,Antun Katić Dobre Dobričevića 4,20290 Lastovo,Marin Katić Put Jurjeve 3,20290 Pasadur,Tonka Katić Prehodišća 15,20290 Pasadur,KOMUNALAC, društvo s ograničenom odgovornošću za skupljanje, pročišćavanje i distribuciju vode, proizvodnju kruha, trgovi Lastovo/bb,20290 Lastovo,Antun Krmenko Kneževa 18,20290 Lastovo,Ambrozi Lešić Ulica Opata Don Iva Matijace 22,20260 Korčula,Ivan Lešić Dolac 13,20290 Lastovo,Tonči Lešić Pod Stražu 1,20290 Lastovo,Vesna Lešić Junija Palmotića 11,20290 Lastovo,Kristo Manevski Sv.kuzme I Damjana 51,20290 Lastovo,Stjepan Medini Put Zaglava 4,20290 Uble,GS1 CROATIA Tuškanac 14,10000 Zagreb,OPĆINA LASTOVO Dolac 3,20290 Lastovo,PA-VIN Društvo s ograničenom odgovornošću za proizvodnju, trgovinu i usluge Većeslava Holjevca 20,10450 Jastrebarsko,Nikola Pavličević Kneževa 4,20290 Lastovo,Martin Pavlović Kneževa 24,20290 Lastovo,Joško Rešić Dragovoda 1,20290 Uble,RH MF Porezna uprava ,Romano Rigante Pasadur 5,20290 Pasadur,Admir Rizvanović Put Lenge 6,20290 Pasadur,Bartul Sangaleti Dovnja Luka 4,20290 Lastovo,Lukša Šarić Dolac 4,20290 Lastovo,Kata Šeparović Marina Držića 2,20290 Uble,Kristo Škratulja Dobre Dobričevića 1,20290 Lastovo,Ambrozi Šutić Antuna Bogdanovića 19,20290 Lastovo,Stjepan Tomašin Pjevor 8,20290 Lastovo,Frano Tomašin Ravance 2,20290 Lastovo,Marija Valčić Internacionalnih Brigada 16,51000 Rijeka,Lucija Vojnović Homac 8,20290 Lastovo,OPG ˝Barbić˝ Put Grmice 4,20290 Lastovo</derivirana_varijabla>
  </DomainObject.Predmet.StrankaWithAdress>
  <DomainObject.Predmet.StrankaWithAdressOIB>
    <izvorni_sadrzaj>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izvorni_sadrzaj>
    <derivirana_varijabla naziv="DomainObject.Predmet.StrankaWithAdressOIB_1">FINA SPLIT, OIB 85821130368, Mažuranićevo šetalište 24 b,21000 Split,RH MF, Porezna uprava, OIB 18683136487,Luka Antičević, OIB 58345366121, Dragovoda 19,20290 Uble,Nada Lešić, OIB 12255642690, Dolac 7,20290 Lastovo,Branko Pajić, OIB 20522868531, Dragovode 26,20290 Lastovo,Gojko Antica, OIB 79116417803, Portorus 42,20290 Skrivena Luka,Kuzma Antičević, OIB 42880184675, Gornja Luka 4,20290 Lastovo,Eduard Bačko, OIB 65904554579, Luža 14,20290 Lastovo,Anita Barbić, OIB 34415498659, Frana Antice 6,20290 Lastovo,Romano Barbić, OIB 97008650687, Sv.vicenca 15,20290 Lastovo,Željko Barbić, OIB 78569907052, Dragovoda 23,20290 Uble,Anica Borovina, OIB 63794063645, Dragovoda 10,20290 Uble,Iva Crnić, OIB 23766012117, Bruna Bušića 6,20290 Uble,CROATIA osiguranje d.d., OIB 26187994862, Miramarska 22,Zagreb,Antun Čihoratić, OIB 06621248380, Ulica Zaklopatica 42,20290 Zaklopatica,Tina Ćoso, OIB 66587200563, Kneževa 10,20290 Lastovo,DOMINANT, društvo s ograničenom odgovornošću za trgovinu i proizvodnju, OIB 62799980235, Splitska 30,20350 Metković,Emanuel Dražinić, OIB 11775023876, Portorus 94,20290 Skrivena Luka,Veljko Dražinić, OIB 22510724230, Homac 3,20290 Lastovo,Anton Đivoje, OIB 62722176347, Pokladarska 2,20290 Lastovo,Financijska agencija, OIB 85821130368, Vrtni put 3,Zagreb,Fond za zaštitu okoliša i energetsku učinkovitost, OIB 85828625994, Ksaver 208,Zagreb,Ivan Glumac, OIB 01991419439, Pod Glavicu 2,20290 Lastovo,Lucija Glumac, OIB 13283908832, Pod Stražu 20,20290 Lastovo,Petar Glumac, OIB 02080682445, Pod Stražu 10,20290 Lastovo,Teo Glumac, OIB 49769989697, Pod Stražu 20,20290 Lastovo,Juro Grbin, OIB 02653118196, Sv.kuzme I Damjana 49,20290 Lastovo,Petar Grgurević, OIB 58625796728, Junija Palmotića 13,20290 Lastovo,Tonči Grgurević, OIB 84718440500, Zaklopatica 10,20290 Zaklopatica,HRVATSKA AGENCIJA ZA MALO GOSPODARSTVO, INOVACIJE I INVESTICIJE, OIB 25609559342, Prilaz Gjure Deželića 7,Zagreb,HEP-Operator distribucijskog sustava d.o.o. za distribuciju i opskrbu električne energije, OIB 46830600751, Nikole Tesle 3,20000 Dubrovnik,Hrvatska banka za obnovu i razvoj, OIB 26702280390, Strossmayerov trg 9,10000 Zagreb,Hrvatske vode, pravna osoba za upravljanje vodama, OIB 28921383001, Grada Vukovara 220,Zagreb,Katina Ivanišević, OIB 92467569810, Viška 17,21000 Split,Ana Ivelja, OIB 27688166102, Lastovo bb,20290 Lastovo,Irenej Ivelja, OIB 85331695711, Kneževa 8,20290 Lastovo,Kuzma Ivelja, OIB 34513938687, Junija Palmotića 2,20290 Lastovo,Lucija Ivelja, OIB 92954814810, Frana Antice 8,20290 Lastovo,Stjepan Jančić, OIB 89727189421, Put Dr.ante Starčevića 137b,20207 Kupari,Ivan Jurica, OIB 11366984233, Biskupa Đivoje 1,20290 Lastovo,Ivan Karlović, OIB 63004625743, Zaklopatica 11,20290 Zaklopatica,Anica Katić, OIB 27294082320, Zaklopatica 26,20290 Zaklopatica,Antun Katić, OIB 55845856654, Dobre Dobričevića 4,20290 Lastovo,Marin Katić, OIB 95191923715, Put Jurjeve 3,20290 Pasadur,Tonka Katić, OIB 78141555853, Prehodišća 15,20290 Pasadur,KOMUNALAC, društvo s ograničenom odgovornošću za skupljanje, pročišćavanje i distribuciju vode, proizvodnju kruha, trgovi, OIB 09301935182, Lastovo/bb,20290 Lastovo,Antun Krmenko, OIB 33670621378, Kneževa 18,20290 Lastovo,Ambrozi Lešić, OIB 13888110844, Ulica Opata Don Iva Matijace 22,20260 Korčula,Ivan Lešić, OIB 29633138636, Dolac 13,20290 Lastovo,Tonči Lešić, OIB 48896772582, Pod Stražu 1,20290 Lastovo,Vesna Lešić, OIB 45870364324, Junija Palmotića 11,20290 Lastovo,Kristo Manevski, OIB 70220852891, Sv.kuzme I Damjana 51,20290 Lastovo,Stjepan Medini, OIB 96475093885, Put Zaglava 4,20290 Uble,GS1 CROATIA, OIB 03365973101, Tuškanac 14,10000 Zagreb,OPĆINA LASTOVO, OIB 96014931839, Dolac 3,20290 Lastovo,PA-VIN Društvo s ograničenom odgovornošću za proizvodnju, trgovinu i usluge, OIB 59920925649, Većeslava Holjevca 20,10450 Jastrebarsko,Nikola Pavličević, OIB 77871983312, Kneževa 4,20290 Lastovo,Martin Pavlović, OIB 02723420705, Kneževa 24,20290 Lastovo,Joško Rešić, OIB 58908779123, Dragovoda 1,20290 Uble,RH MF Porezna uprava, OIB 18683136487,Romano Rigante, OIB 11110061670, Pasadur 5,20290 Pasadur,Admir Rizvanović, OIB 91609706858, Put Lenge 6,20290 Pasadur,Bartul Sangaleti, OIB 97831529944, Dovnja Luka 4,20290 Lastovo,Lukša Šarić, OIB 44445504737, Dolac 4,20290 Lastovo,Kata Šeparović, OIB 83579422753, Marina Držića 2,20290 Uble,Kristo Škratulja, OIB 34524370060, Dobre Dobričevića 1,20290 Lastovo,Ambrozi Šutić, OIB 13137706252, Antuna Bogdanovića 19,20290 Lastovo,Stjepan Tomašin, OIB 34673312361, Pjevor 8,20290 Lastovo,Frano Tomašin, OIB 07259838493, Ravance 2,20290 Lastovo,Marija Valčić, OIB 44547948922, Internacionalnih Brigada 16,51000 Rijeka,Lucija Vojnović, OIB 20395527805, Homac 8,20290 Lastovo,OPG ˝Barbić˝, OIB 49253854741, Put Grmice 4,20290 Lastovo</derivirana_varijabla>
  </DomainObject.Predmet.StrankaWithAdressOIB>
  <DomainObject.Predmet.StrankaNazivFormated>
    <izvorni_sadrzaj>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izvorni_sadrzaj>
    <derivirana_varijabla naziv="DomainObject.Predmet.StrankaNazivFormated_1">FINA SPLIT,RH MF, Porezna uprava,Luka Antičević,Nada Lešić,Branko Pajić,Gojko Antica,Kuzma Antičević,Eduard Bačko,Anita Barbić,Romano Barbić,Željko Barbić,Anica Borovina,Iva Crnić,CROATIA osiguranje d.d.,Antun Čihoratić,Tina Ćoso,DOMINANT, društvo s ograničenom odgovornošću za trgovinu i proizvodnju,Emanuel Dražinić,Veljko Dražinić,Anton Đivoje,Financijska agencija,Fond za zaštitu okoliša i energetsku učinkovitost,Ivan Glumac,Lucija Glumac,Petar Glumac,Teo Glumac,Juro Grbin,Petar Grgurević,Tonči Grgurević,HRVATSKA AGENCIJA ZA MALO GOSPODARSTVO, INOVACIJE I INVESTICIJE,HEP-Operator distribucijskog sustava d.o.o. za distribuciju i opskrbu električne energije,Hrvatska banka za obnovu i razvoj,Hrvatske vode, pravna osoba za upravljanje vodama,Katina Ivanišević,Ana Ivelja,Irenej Ivelja,Kuzma Ivelja,Lucija Ivelja,Stjepan Jančić,Ivan Jurica,Ivan Karlović,Anica Katić,Antun Katić,Marin Katić,Tonka Katić,KOMUNALAC, društvo s ograničenom odgovornošću za skupljanje, pročišćavanje i distribuciju vode, proizvodnju kruha, trgovi,Antun Krmenko,Ambrozi Lešić,Ivan Lešić,Tonči Lešić,Vesna Lešić,Kristo Manevski,Stjepan Medini,GS1 CROATIA,OPĆINA LASTOVO,PA-VIN Društvo s ograničenom odgovornošću za proizvodnju, trgovinu i usluge,Nikola Pavličević,Martin Pavlović,Joško Rešić,RH MF Porezna uprava,Romano Rigante,Admir Rizvanović,Bartul Sangaleti,Lukša Šarić,Kata Šeparović,Kristo Škratulja,Ambrozi Šutić,Stjepan Tomašin,Frano Tomašin,Marija Valčić,Lucija Vojnović,OPG ˝Barbić˝</derivirana_varijabla>
  </DomainObject.Predmet.StrankaNazivFormated>
  <DomainObject.Predmet.StrankaNazivFormatedOIB>
    <izvorni_sadrzaj>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izvorni_sadrzaj>
    <derivirana_varijabla naziv="DomainObject.Predmet.StrankaNazivFormatedOIB_1">FINA SPLIT, OIB 85821130368,RH MF, Porezna uprava, OIB 18683136487,Luka Antičević, OIB 58345366121,Nada Lešić, OIB 12255642690,Branko Pajić, OIB 20522868531,Gojko Antica, OIB 79116417803,Kuzma Antičević, OIB 42880184675,Eduard Bačko, OIB 65904554579,Anita Barbić, OIB 34415498659,Romano Barbić, OIB 97008650687,Željko Barbić, OIB 78569907052,Anica Borovina, OIB 63794063645,Iva Crnić, OIB 23766012117,CROATIA osiguranje d.d., OIB 26187994862,Antun Čihoratić, OIB 06621248380,Tina Ćoso, OIB 66587200563,DOMINANT, društvo s ograničenom odgovornošću za trgovinu i proizvodnju, OIB 62799980235,Emanuel Dražinić, OIB 11775023876,Veljko Dražinić, OIB 22510724230,Anton Đivoje, OIB 62722176347,Financijska agencija, OIB 85821130368,Fond za zaštitu okoliša i energetsku učinkovitost, OIB 85828625994,Ivan Glumac, OIB 01991419439,Lucija Glumac, OIB 13283908832,Petar Glumac, OIB 02080682445,Teo Glumac, OIB 49769989697,Juro Grbin, OIB 02653118196,Petar Grgurević, OIB 58625796728,Tonči Grgurević, OIB 84718440500,HRVATSKA AGENCIJA ZA MALO GOSPODARSTVO, INOVACIJE I INVESTICIJE, OIB 25609559342,HEP-Operator distribucijskog sustava d.o.o. za distribuciju i opskrbu električne energije, OIB 46830600751,Hrvatska banka za obnovu i razvoj, OIB 26702280390,Hrvatske vode, pravna osoba za upravljanje vodama, OIB 28921383001,Katina Ivanišević, OIB 92467569810,Ana Ivelja, OIB 27688166102,Irenej Ivelja, OIB 85331695711,Kuzma Ivelja, OIB 34513938687,Lucija Ivelja, OIB 92954814810,Stjepan Jančić, OIB 89727189421,Ivan Jurica, OIB 11366984233,Ivan Karlović, OIB 63004625743,Anica Katić, OIB 27294082320,Antun Katić, OIB 55845856654,Marin Katić, OIB 95191923715,Tonka Katić, OIB 78141555853,KOMUNALAC, društvo s ograničenom odgovornošću za skupljanje, pročišćavanje i distribuciju vode, proizvodnju kruha, trgovi, OIB 09301935182,Antun Krmenko, OIB 33670621378,Ambrozi Lešić, OIB 13888110844,Ivan Lešić, OIB 29633138636,Tonči Lešić, OIB 48896772582,Vesna Lešić, OIB 45870364324,Kristo Manevski, OIB 70220852891,Stjepan Medini, OIB 96475093885,GS1 CROATIA, OIB 03365973101,OPĆINA LASTOVO, OIB 96014931839,PA-VIN Društvo s ograničenom odgovornošću za proizvodnju, trgovinu i usluge, OIB 59920925649,Nikola Pavličević, OIB 77871983312,Martin Pavlović, OIB 02723420705,Joško Rešić, OIB 58908779123,RH MF Porezna uprava, OIB 18683136487,Romano Rigante, OIB 11110061670,Admir Rizvanović, OIB 91609706858,Bartul Sangaleti, OIB 97831529944,Lukša Šarić, OIB 44445504737,Kata Šeparović, OIB 83579422753,Kristo Škratulja, OIB 34524370060,Ambrozi Šutić, OIB 13137706252,Stjepan Tomašin, OIB 34673312361,Frano Tomašin, OIB 07259838493,Marija Valčić, OIB 44547948922,Lucija Vojnović, OIB 20395527805,OPG ˝Barbić˝, OIB 49253854741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druge pravne osobe</izvorni_sadrzaj>
    <derivirana_varijabla naziv="DomainObject.Predmet.VrstaSpora.Naziv_1">Stečaj druge pravne osobe</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Formated>
  <DomainObject.Predmet.StrankaList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FormatedOIB>
  <DomainObject.Predmet.StrankaListFormatedWithAdress>
    <izvorni_sadrzaj>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izvorni_sadrzaj>
    <derivirana_varijabla naziv="DomainObject.Predmet.StrankaListFormatedWithAdress_1">
      <item>FINA SPLIT, Mažuranićevo šetalište 24 b, 21000 Split</item>
      <item>RH MF, Porezna uprava</item>
      <item>Luka Antičević, Dragovoda 19, 20290 Uble</item>
      <item>Nada Lešić, Dolac 7, 20290 Lastovo</item>
      <item>Branko Pajić, Dragovode 26, 20290 Lastovo</item>
      <item>Gojko Antica, Portorus 42, 20290 Skrivena Luka</item>
      <item>Kuzma Antičević, Gornja Luka 4, 20290 Lastovo</item>
      <item>Eduard Bačko, Luža 14, 20290 Lastovo</item>
      <item>Anita Barbić, Frana Antice 6, 20290 Lastovo</item>
      <item>Romano Barbić, Sv.vicenca 15, 20290 Lastovo</item>
      <item>Željko Barbić, Dragovoda 23, 20290 Uble</item>
      <item>Anica Borovina, Dragovoda 10, 20290 Uble</item>
      <item>Iva Crnić, Bruna Bušića 6, 20290 Uble</item>
      <item>CROATIA osiguranje d.d., Miramarska 22, Zagreb</item>
      <item>Antun Čihoratić, Ulica Zaklopatica 42, 20290 Zaklopatica</item>
      <item>Tina Ćoso, Kneževa 10, 20290 Lastovo</item>
      <item>DOMINANT, društvo s ograničenom odgovornošću za trgovinu i proizvodnju, Splitska 30, 20350 Metković</item>
      <item>Emanuel Dražinić, Portorus 94, 20290 Skrivena Luka</item>
      <item>Veljko Dražinić, Homac 3, 20290 Lastovo</item>
      <item>Anton Đivoje, Pokladarska 2, 20290 Lastovo</item>
      <item>Financijska agencija, Vrtni put 3, Zagreb</item>
      <item>Fond za zaštitu okoliša i energetsku učinkovitost, Ksaver 208, Zagreb</item>
      <item>Ivan Glumac, Pod Glavicu 2, 20290 Lastovo</item>
      <item>Lucija Glumac, Pod Stražu 20, 20290 Lastovo</item>
      <item>Petar Glumac, Pod Stražu 10, 20290 Lastovo</item>
      <item>Teo Glumac, Pod Stražu 20, 20290 Lastovo</item>
      <item>Juro Grbin, Sv.kuzme I Damjana 49, 20290 Lastovo</item>
      <item>Petar Grgurević, Junija Palmotića 13, 20290 Lastovo</item>
      <item>Tonči Grgurević, Zaklopatica 10, 20290 Zaklopatica</item>
      <item>HRVATSKA AGENCIJA ZA MALO GOSPODARSTVO, INOVACIJE I INVESTICIJE, Prilaz Gjure Deželića 7, Zagreb</item>
      <item>HEP-Operator distribucijskog sustava d.o.o. za distribuciju i opskrbu električne energije, Nikole Tesle 3, 20000 Dubrovnik</item>
      <item>Hrvatska banka za obnovu i razvoj, Strossmayerov trg 9, 10000 Zagreb</item>
      <item>Hrvatske vode, pravna osoba za upravljanje vodama, Grada Vukovara 220, Zagreb</item>
      <item>Katina Ivanišević, Viška 17, 21000 Split</item>
      <item>Ana Ivelja, Lastovo bb, 20290 Lastovo</item>
      <item>Irenej Ivelja, Kneževa 8, 20290 Lastovo</item>
      <item>Kuzma Ivelja, Junija Palmotića 2, 20290 Lastovo</item>
      <item>Lucija Ivelja, Frana Antice 8, 20290 Lastovo</item>
      <item>Stjepan Jančić, Put Dr.ante Starčevića 137b, 20207 Kupari</item>
      <item>Ivan Jurica, Biskupa Đivoje 1, 20290 Lastovo</item>
      <item>Ivan Karlović, Zaklopatica 11, 20290 Zaklopatica</item>
      <item>Anica Katić, Zaklopatica 26, 20290 Zaklopatica</item>
      <item>Antun Katić, Dobre Dobričevića 4, 20290 Lastovo</item>
      <item>Marin Katić, Put Jurjeve 3, 20290 Pasadur</item>
      <item>Tonka Katić, Prehodišća 15, 20290 Pasadur</item>
      <item>KOMUNALAC, društvo s ograničenom odgovornošću za skupljanje, pročišćavanje i distribuciju vode, proizvodnju kruha, trgovi, Lastovo/bb, 20290 Lastovo</item>
      <item>Antun Krmenko, Kneževa 18, 20290 Lastovo</item>
      <item>Ambrozi Lešić, Ulica Opata Don Iva Matijace 22, 20260 Korčula</item>
      <item>Ivan Lešić, Dolac 13, 20290 Lastovo</item>
      <item>Tonči Lešić, Pod Stražu 1, 20290 Lastovo</item>
      <item>Vesna Lešić, Junija Palmotića 11, 20290 Lastovo</item>
      <item>Kristo Manevski, Sv.kuzme I Damjana 51, 20290 Lastovo</item>
      <item>Stjepan Medini, Put Zaglava 4, 20290 Uble</item>
      <item>GS1 CROATIA, Tuškanac 14, 10000 Zagreb</item>
      <item>OPĆINA LASTOVO, Dolac 3, 20290 Lastovo</item>
      <item>PA-VIN Društvo s ograničenom odgovornošću za proizvodnju, trgovinu i usluge, Većeslava Holjevca 20, 10450 Jastrebarsko</item>
      <item>Nikola Pavličević, Kneževa 4, 20290 Lastovo</item>
      <item>Martin Pavlović, Kneževa 24, 20290 Lastovo</item>
      <item>Joško Rešić, Dragovoda 1, 20290 Uble</item>
      <item>RH MF Porezna uprava</item>
      <item>Romano Rigante, Pasadur 5, 20290 Pasadur</item>
      <item>Admir Rizvanović, Put Lenge 6, 20290 Pasadur</item>
      <item>Bartul Sangaleti, Dovnja Luka 4, 20290 Lastovo</item>
      <item>Lukša Šarić, Dolac 4, 20290 Lastovo</item>
      <item>Kata Šeparović, Marina Držića 2, 20290 Uble</item>
      <item>Kristo Škratulja, Dobre Dobričevića 1, 20290 Lastovo</item>
      <item>Ambrozi Šutić, Antuna Bogdanovića 19, 20290 Lastovo</item>
      <item>Stjepan Tomašin, Pjevor 8, 20290 Lastovo</item>
      <item>Frano Tomašin, Ravance 2, 20290 Lastovo</item>
      <item>Marija Valčić, Internacionalnih Brigada 16, 51000 Rijeka</item>
      <item>Lucija Vojnović, Homac 8, 20290 Lastovo</item>
      <item>OPG ˝Barbić˝, Put Grmice 4, 20290 Lastovo</item>
    </derivirana_varijabla>
  </DomainObject.Predmet.StrankaListFormatedWithAdress>
  <DomainObject.Predmet.StrankaListFormatedWithAdressOIB>
    <izvorni_sadrzaj>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izvorni_sadrzaj>
    <derivirana_varijabla naziv="DomainObject.Predmet.StrankaListFormatedWithAdressOIB_1">
      <item>FINA SPLIT, OIB 85821130368, Mažuranićevo šetalište 24 b, 21000 Split</item>
      <item>RH MF, Porezna uprava, OIB 18683136487</item>
      <item>Luka Antičević, OIB 58345366121, Dragovoda 19, 20290 Uble</item>
      <item>Nada Lešić, OIB 12255642690, Dolac 7, 20290 Lastovo</item>
      <item>Branko Pajić, OIB 20522868531, Dragovode 26, 20290 Lastovo</item>
      <item>Gojko Antica, OIB 79116417803, Portorus 42, 20290 Skrivena Luka</item>
      <item>Kuzma Antičević, OIB 42880184675, Gornja Luka 4, 20290 Lastovo</item>
      <item>Eduard Bačko, OIB 65904554579, Luža 14, 20290 Lastovo</item>
      <item>Anita Barbić, OIB 34415498659, Frana Antice 6, 20290 Lastovo</item>
      <item>Romano Barbić, OIB 97008650687, Sv.vicenca 15, 20290 Lastovo</item>
      <item>Željko Barbić, OIB 78569907052, Dragovoda 23, 20290 Uble</item>
      <item>Anica Borovina, OIB 63794063645, Dragovoda 10, 20290 Uble</item>
      <item>Iva Crnić, OIB 23766012117, Bruna Bušića 6, 20290 Uble</item>
      <item>CROATIA osiguranje d.d., OIB 26187994862, Miramarska 22, Zagreb</item>
      <item>Antun Čihoratić, OIB 06621248380, Ulica Zaklopatica 42, 20290 Zaklopatica</item>
      <item>Tina Ćoso, OIB 66587200563, Kneževa 10, 20290 Lastovo</item>
      <item>DOMINANT, društvo s ograničenom odgovornošću za trgovinu i proizvodnju, OIB 62799980235, Splitska 30, 20350 Metković</item>
      <item>Emanuel Dražinić, OIB 11775023876, Portorus 94, 20290 Skrivena Luka</item>
      <item>Veljko Dražinić, OIB 22510724230, Homac 3, 20290 Lastovo</item>
      <item>Anton Đivoje, OIB 62722176347, Pokladarska 2, 20290 Lastovo</item>
      <item>Financijska agencija, OIB 85821130368, Vrtni put 3, Zagreb</item>
      <item>Fond za zaštitu okoliša i energetsku učinkovitost, OIB 85828625994, Ksaver 208, Zagreb</item>
      <item>Ivan Glumac, OIB 01991419439, Pod Glavicu 2, 20290 Lastovo</item>
      <item>Lucija Glumac, OIB 13283908832, Pod Stražu 20, 20290 Lastovo</item>
      <item>Petar Glumac, OIB 02080682445, Pod Stražu 10, 20290 Lastovo</item>
      <item>Teo Glumac, OIB 49769989697, Pod Stražu 20, 20290 Lastovo</item>
      <item>Juro Grbin, OIB 02653118196, Sv.kuzme I Damjana 49, 20290 Lastovo</item>
      <item>Petar Grgurević, OIB 58625796728, Junija Palmotića 13, 20290 Lastovo</item>
      <item>Tonči Grgurević, OIB 84718440500, Zaklopatica 10, 20290 Zaklopatica</item>
      <item>HRVATSKA AGENCIJA ZA MALO GOSPODARSTVO, INOVACIJE I INVESTICIJE, OIB 25609559342, Prilaz Gjure Deželića 7, Zagreb</item>
      <item>HEP-Operator distribucijskog sustava d.o.o. za distribuciju i opskrbu električne energije, OIB 46830600751, Nikole Tesle 3, 20000 Dubrovnik</item>
      <item>Hrvatska banka za obnovu i razvoj, OIB 26702280390, Strossmayerov trg 9, 10000 Zagreb</item>
      <item>Hrvatske vode, pravna osoba za upravljanje vodama, OIB 28921383001, Grada Vukovara 220, Zagreb</item>
      <item>Katina Ivanišević, OIB 92467569810, Viška 17, 21000 Split</item>
      <item>Ana Ivelja, OIB 27688166102, Lastovo bb, 20290 Lastovo</item>
      <item>Irenej Ivelja, OIB 85331695711, Kneževa 8, 20290 Lastovo</item>
      <item>Kuzma Ivelja, OIB 34513938687, Junija Palmotića 2, 20290 Lastovo</item>
      <item>Lucija Ivelja, OIB 92954814810, Frana Antice 8, 20290 Lastovo</item>
      <item>Stjepan Jančić, OIB 89727189421, Put Dr.ante Starčevića 137b, 20207 Kupari</item>
      <item>Ivan Jurica, OIB 11366984233, Biskupa Đivoje 1, 20290 Lastovo</item>
      <item>Ivan Karlović, OIB 63004625743, Zaklopatica 11, 20290 Zaklopatica</item>
      <item>Anica Katić, OIB 27294082320, Zaklopatica 26, 20290 Zaklopatica</item>
      <item>Antun Katić, OIB 55845856654, Dobre Dobričevića 4, 20290 Lastovo</item>
      <item>Marin Katić, OIB 95191923715, Put Jurjeve 3, 20290 Pasadur</item>
      <item>Tonka Katić, OIB 78141555853, Prehodišća 15, 20290 Pasadur</item>
      <item>KOMUNALAC, društvo s ograničenom odgovornošću za skupljanje, pročišćavanje i distribuciju vode, proizvodnju kruha, trgovi, OIB 09301935182, Lastovo/bb, 20290 Lastovo</item>
      <item>Antun Krmenko, OIB 33670621378, Kneževa 18, 20290 Lastovo</item>
      <item>Ambrozi Lešić, OIB 13888110844, Ulica Opata Don Iva Matijace 22, 20260 Korčula</item>
      <item>Ivan Lešić, OIB 29633138636, Dolac 13, 20290 Lastovo</item>
      <item>Tonči Lešić, OIB 48896772582, Pod Stražu 1, 20290 Lastovo</item>
      <item>Vesna Lešić, OIB 45870364324, Junija Palmotića 11, 20290 Lastovo</item>
      <item>Kristo Manevski, OIB 70220852891, Sv.kuzme I Damjana 51, 20290 Lastovo</item>
      <item>Stjepan Medini, OIB 96475093885, Put Zaglava 4, 20290 Uble</item>
      <item>GS1 CROATIA, OIB 03365973101, Tuškanac 14, 10000 Zagreb</item>
      <item>OPĆINA LASTOVO, OIB 96014931839, Dolac 3, 20290 Lastovo</item>
      <item>PA-VIN Društvo s ograničenom odgovornošću za proizvodnju, trgovinu i usluge, OIB 59920925649, Većeslava Holjevca 20, 10450 Jastrebarsko</item>
      <item>Nikola Pavličević, OIB 77871983312, Kneževa 4, 20290 Lastovo</item>
      <item>Martin Pavlović, OIB 02723420705, Kneževa 24, 20290 Lastovo</item>
      <item>Joško Rešić, OIB 58908779123, Dragovoda 1, 20290 Uble</item>
      <item>RH MF Porezna uprava, OIB 18683136487</item>
      <item>Romano Rigante, OIB 11110061670, Pasadur 5, 20290 Pasadur</item>
      <item>Admir Rizvanović, OIB 91609706858, Put Lenge 6, 20290 Pasadur</item>
      <item>Bartul Sangaleti, OIB 97831529944, Dovnja Luka 4, 20290 Lastovo</item>
      <item>Lukša Šarić, OIB 44445504737, Dolac 4, 20290 Lastovo</item>
      <item>Kata Šeparović, OIB 83579422753, Marina Držića 2, 20290 Uble</item>
      <item>Kristo Škratulja, OIB 34524370060, Dobre Dobričevića 1, 20290 Lastovo</item>
      <item>Ambrozi Šutić, OIB 13137706252, Antuna Bogdanovića 19, 20290 Lastovo</item>
      <item>Stjepan Tomašin, OIB 34673312361, Pjevor 8, 20290 Lastovo</item>
      <item>Frano Tomašin, OIB 07259838493, Ravance 2, 20290 Lastovo</item>
      <item>Marija Valčić, OIB 44547948922, Internacionalnih Brigada 16, 51000 Rijeka</item>
      <item>Lucija Vojnović, OIB 20395527805, Homac 8, 20290 Lastovo</item>
      <item>OPG ˝Barbić˝, OIB 49253854741, Put Grmice 4, 20290 Lastovo</item>
    </derivirana_varijabla>
  </DomainObject.Predmet.StrankaListFormatedWithAdressOIB>
  <DomainObject.Predmet.StrankaListNazivFormated>
    <izvorni_sadrzaj>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zvorni_sadrzaj>
    <derivirana_varijabla naziv="DomainObject.Predmet.StrankaListNazivFormated_1">
      <item>FINA SPLIT</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derivirana_varijabla>
  </DomainObject.Predmet.StrankaListNazivFormated>
  <DomainObject.Predmet.StrankaListNazivFormatedOIB>
    <izvorni_sadrzaj>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izvorni_sadrzaj>
    <derivirana_varijabla naziv="DomainObject.Predmet.StrankaListNazivFormatedOIB_1">
      <item>FINA SPLIT, OIB 85821130368</item>
      <item>RH MF, Porezna uprava, OIB 18683136487</item>
      <item>Luka Antičević, OIB 58345366121</item>
      <item>Nada Lešić, OIB 12255642690</item>
      <item>Branko Pajić, OIB 20522868531</item>
      <item>Gojko Antica, OIB 79116417803</item>
      <item>Kuzma Antičević, OIB 42880184675</item>
      <item>Eduard Bačko, OIB 65904554579</item>
      <item>Anita Barbić, OIB 34415498659</item>
      <item>Romano Barbić, OIB 97008650687</item>
      <item>Željko Barbić, OIB 78569907052</item>
      <item>Anica Borovina, OIB 63794063645</item>
      <item>Iva Crnić, OIB 23766012117</item>
      <item>CROATIA osiguranje d.d., OIB 26187994862</item>
      <item>Antun Čihoratić, OIB 06621248380</item>
      <item>Tina Ćoso, OIB 66587200563</item>
      <item>DOMINANT, društvo s ograničenom odgovornošću za trgovinu i proizvodnju, OIB 62799980235</item>
      <item>Emanuel Dražinić, OIB 11775023876</item>
      <item>Veljko Dražinić, OIB 22510724230</item>
      <item>Anton Đivoje, OIB 62722176347</item>
      <item>Financijska agencija, OIB 85821130368</item>
      <item>Fond za zaštitu okoliša i energetsku učinkovitost, OIB 85828625994</item>
      <item>Ivan Glumac, OIB 01991419439</item>
      <item>Lucija Glumac, OIB 13283908832</item>
      <item>Petar Glumac, OIB 02080682445</item>
      <item>Teo Glumac, OIB 49769989697</item>
      <item>Juro Grbin, OIB 02653118196</item>
      <item>Petar Grgurević, OIB 58625796728</item>
      <item>Tonči Grgurević, OIB 84718440500</item>
      <item>HRVATSKA AGENCIJA ZA MALO GOSPODARSTVO, INOVACIJE I INVESTICIJE, OIB 25609559342</item>
      <item>HEP-Operator distribucijskog sustava d.o.o. za distribuciju i opskrbu električne energije, OIB 46830600751</item>
      <item>Hrvatska banka za obnovu i razvoj, OIB 26702280390</item>
      <item>Hrvatske vode, pravna osoba za upravljanje vodama, OIB 28921383001</item>
      <item>Katina Ivanišević, OIB 92467569810</item>
      <item>Ana Ivelja, OIB 27688166102</item>
      <item>Irenej Ivelja, OIB 85331695711</item>
      <item>Kuzma Ivelja, OIB 34513938687</item>
      <item>Lucija Ivelja, OIB 92954814810</item>
      <item>Stjepan Jančić, OIB 89727189421</item>
      <item>Ivan Jurica, OIB 11366984233</item>
      <item>Ivan Karlović, OIB 63004625743</item>
      <item>Anica Katić, OIB 27294082320</item>
      <item>Antun Katić, OIB 55845856654</item>
      <item>Marin Katić, OIB 95191923715</item>
      <item>Tonka Katić, OIB 78141555853</item>
      <item>KOMUNALAC, društvo s ograničenom odgovornošću za skupljanje, pročišćavanje i distribuciju vode, proizvodnju kruha, trgovi, OIB 09301935182</item>
      <item>Antun Krmenko, OIB 33670621378</item>
      <item>Ambrozi Lešić, OIB 13888110844</item>
      <item>Ivan Lešić, OIB 29633138636</item>
      <item>Tonči Lešić, OIB 48896772582</item>
      <item>Vesna Lešić, OIB 45870364324</item>
      <item>Kristo Manevski, OIB 70220852891</item>
      <item>Stjepan Medini, OIB 96475093885</item>
      <item>GS1 CROATIA, OIB 03365973101</item>
      <item>OPĆINA LASTOVO, OIB 96014931839</item>
      <item>PA-VIN Društvo s ograničenom odgovornošću za proizvodnju, trgovinu i usluge, OIB 59920925649</item>
      <item>Nikola Pavličević, OIB 77871983312</item>
      <item>Martin Pavlović, OIB 02723420705</item>
      <item>Joško Rešić, OIB 58908779123</item>
      <item>RH MF Porezna uprava, OIB 18683136487</item>
      <item>Romano Rigante, OIB 11110061670</item>
      <item>Admir Rizvanović, OIB 91609706858</item>
      <item>Bartul Sangaleti, OIB 97831529944</item>
      <item>Lukša Šarić, OIB 44445504737</item>
      <item>Kata Šeparović, OIB 83579422753</item>
      <item>Kristo Škratulja, OIB 34524370060</item>
      <item>Ambrozi Šutić, OIB 13137706252</item>
      <item>Stjepan Tomašin, OIB 34673312361</item>
      <item>Frano Tomašin, OIB 07259838493</item>
      <item>Marija Valčić, OIB 44547948922</item>
      <item>Lucija Vojnović, OIB 20395527805</item>
      <item>OPG ˝Barbić˝, OIB 49253854741</item>
    </derivirana_varijabla>
  </DomainObject.Predmet.StrankaListNazivFormatedOIB>
  <DomainObject.Predmet.ProtuStrankaListFormated>
    <izvorni_sadrzaj>
      <item>LASTOVO poljoprivredna zadruga u stečaju</item>
    </izvorni_sadrzaj>
    <derivirana_varijabla naziv="DomainObject.Predmet.ProtuStrankaListFormated_1">
      <item>LASTOVO poljoprivredna zadruga u stečaju</item>
    </derivirana_varijabla>
  </DomainObject.Predmet.ProtuStrankaListFormated>
  <DomainObject.Predmet.ProtuStrankaListFormatedOIB>
    <izvorni_sadrzaj>
      <item>LASTOVO poljoprivredna zadruga u stečaju, OIB 76382298892</item>
    </izvorni_sadrzaj>
    <derivirana_varijabla naziv="DomainObject.Predmet.ProtuStrankaListFormatedOIB_1">
      <item>LASTOVO poljoprivredna zadruga u stečaju, OIB 76382298892</item>
    </derivirana_varijabla>
  </DomainObject.Predmet.ProtuStrankaListFormatedOIB>
  <DomainObject.Predmet.ProtuStrankaListFormatedWithAdress>
    <izvorni_sadrzaj>
      <item>LASTOVO poljoprivredna zadruga u stečaju, /bb, 20290 Lastovo</item>
    </izvorni_sadrzaj>
    <derivirana_varijabla naziv="DomainObject.Predmet.ProtuStrankaListFormatedWithAdress_1">
      <item>LASTOVO poljoprivredna zadruga u stečaju, /bb, 20290 Lastovo</item>
    </derivirana_varijabla>
  </DomainObject.Predmet.ProtuStrankaListFormatedWithAdress>
  <DomainObject.Predmet.ProtuStrankaListFormatedWithAdressOIB>
    <izvorni_sadrzaj>
      <item>LASTOVO poljoprivredna zadruga u stečaju, OIB 76382298892, /bb, 20290 Lastovo</item>
    </izvorni_sadrzaj>
    <derivirana_varijabla naziv="DomainObject.Predmet.ProtuStrankaListFormatedWithAdressOIB_1">
      <item>LASTOVO poljoprivredna zadruga u stečaju, OIB 76382298892, /bb, 20290 Lastovo</item>
    </derivirana_varijabla>
  </DomainObject.Predmet.ProtuStrankaListFormatedWithAdressOIB>
  <DomainObject.Predmet.ProtuStrankaListNazivFormated>
    <izvorni_sadrzaj>
      <item>LASTOVO poljoprivredna zadruga u stečaju</item>
    </izvorni_sadrzaj>
    <derivirana_varijabla naziv="DomainObject.Predmet.ProtuStrankaListNazivFormated_1">
      <item>LASTOVO poljoprivredna zadruga u stečaju</item>
    </derivirana_varijabla>
  </DomainObject.Predmet.ProtuStrankaListNazivFormated>
  <DomainObject.Predmet.ProtuStrankaListNazivFormatedOIB>
    <izvorni_sadrzaj>
      <item>LASTOVO poljoprivredna zadruga u stečaju, OIB 76382298892</item>
    </izvorni_sadrzaj>
    <derivirana_varijabla naziv="DomainObject.Predmet.ProtuStrankaListNazivFormatedOIB_1">
      <item>LASTOVO poljoprivredna zadruga u stečaju, OIB 76382298892</item>
    </derivirana_varijabla>
  </DomainObject.Predmet.ProtuStrankaListNazivFormatedOIB>
  <DomainObject.Predmet.OstaliListFormated>
    <izvorni_sadrzaj>
      <item>Ivan Ivelja</item>
      <item>Ivanka Sušić</item>
      <item>Agencija za osiguranje radničkih potraživanja u slučaju stečaja poslodavca</item>
      <item>Narodne novine d.d.</item>
    </izvorni_sadrzaj>
    <derivirana_varijabla naziv="DomainObject.Predmet.OstaliListFormated_1">
      <item>Ivan Ivelja</item>
      <item>Ivanka Sušić</item>
      <item>Agencija za osiguranje radničkih potraživanja u slučaju stečaja poslodavca</item>
      <item>Narodne novine d.d.</item>
    </derivirana_varijabla>
  </DomainObject.Predmet.OstaliListFormated>
  <DomainObject.Predmet.OstaliList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FormatedOIB_1">
      <item>Ivan Ivelja, OIB 04014273983</item>
      <item>Ivanka Sušić, OIB 74811324266</item>
      <item>Agencija za osiguranje radničkih potraživanja u slučaju stečaja poslodavca, OIB 04323472109</item>
      <item>Narodne novine d.d.</item>
    </derivirana_varijabla>
  </DomainObject.Predmet.OstaliListFormatedOIB>
  <DomainObject.Predmet.OstaliListFormatedWithAdress>
    <izvorni_sadrzaj>
      <item>Ivan Ivelja, Dragovoda 12, 20290 Uble</item>
      <item>Ivanka Sušić, Gornji Kono 56, 20000 Dubrovnik</item>
      <item>Agencija za osiguranje radničkih potraživanja u slučaju stečaja poslodavca, Frankopanska 11, 10000 Zagreb</item>
      <item>Narodne novine d.d., Savski gaj, XIII. put 6, 10000 Zagreb</item>
    </izvorni_sadrzaj>
    <derivirana_varijabla naziv="DomainObject.Predmet.OstaliListFormatedWithAdress_1">
      <item>Ivan Ivelja, Dragovoda 12, 20290 Uble</item>
      <item>Ivanka Sušić, Gornji Kono 56, 20000 Dubrovnik</item>
      <item>Agencija za osiguranje radničkih potraživanja u slučaju stečaja poslodavca, Frankopanska 11, 10000 Zagreb</item>
      <item>Narodne novine d.d., Savski gaj, XIII. put 6, 10000 Zagreb</item>
    </derivirana_varijabla>
  </DomainObject.Predmet.OstaliListFormatedWithAdress>
  <DomainObject.Predmet.OstaliListFormatedWithAdressOIB>
    <izvorni_sadrzaj>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izvorni_sadrzaj>
    <derivirana_varijabla naziv="DomainObject.Predmet.OstaliListFormatedWithAdressOIB_1">
      <item>Ivan Ivelja, OIB 04014273983, Dragovoda 12, 20290 Uble</item>
      <item>Ivanka Sušić, OIB 74811324266, Gornji Kono 56, 20000 Dubrovnik</item>
      <item>Agencija za osiguranje radničkih potraživanja u slučaju stečaja poslodavca, OIB 04323472109, Frankopanska 11, 10000 Zagreb</item>
      <item>Narodne novine d.d., Savski gaj, XIII. put 6, 10000 Zagreb</item>
    </derivirana_varijabla>
  </DomainObject.Predmet.OstaliListFormatedWithAdressOIB>
  <DomainObject.Predmet.OstaliListNazivFormated>
    <izvorni_sadrzaj>
      <item>Ivan Ivelja</item>
      <item>Ivanka Sušić</item>
      <item>Agencija za osiguranje radničkih potraživanja u slučaju stečaja poslodavca</item>
      <item>Narodne novine d.d.</item>
    </izvorni_sadrzaj>
    <derivirana_varijabla naziv="DomainObject.Predmet.OstaliListNazivFormated_1">
      <item>Ivan Ivelja</item>
      <item>Ivanka Sušić</item>
      <item>Agencija za osiguranje radničkih potraživanja u slučaju stečaja poslodavca</item>
      <item>Narodne novine d.d.</item>
    </derivirana_varijabla>
  </DomainObject.Predmet.OstaliListNazivFormated>
  <DomainObject.Predmet.OstaliListNazivFormatedOIB>
    <izvorni_sadrzaj>
      <item>Ivan Ivelja, OIB 04014273983</item>
      <item>Ivanka Sušić, OIB 74811324266</item>
      <item>Agencija za osiguranje radničkih potraživanja u slučaju stečaja poslodavca, OIB 04323472109</item>
      <item>Narodne novine d.d.</item>
    </izvorni_sadrzaj>
    <derivirana_varijabla naziv="DomainObject.Predmet.OstaliListNazivFormatedOIB_1">
      <item>Ivan Ivelja, OIB 04014273983</item>
      <item>Ivanka Sušić, OIB 74811324266</item>
      <item>Agencija za osiguranje radničkih potraživanja u slučaju stečaja poslodavca, OIB 04323472109</item>
      <item>Narodne novine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2017.</izvorni_sadrzaj>
    <derivirana_varijabla naziv="DomainObject.Datum_1">19. listopada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LASTOVO poljoprivredna zadruga u stečaju</izvorni_sadrzaj>
    <derivirana_varijabla naziv="DomainObject.Predmet.ProtustrankaIDrugi_1">LASTOVO poljoprivredna zadruga u stečaju</derivirana_varijabla>
  </DomainObject.Predmet.ProtustrankaIDrugi>
  <DomainObject.Predmet.StrankaIDrugiAdressOIB>
    <izvorni_sadrzaj>FINA SPLIT, OIB 85821130368, Mažuranićevo šetalište 24 b, 21000 Split i dr.</izvorni_sadrzaj>
    <derivirana_varijabla naziv="DomainObject.Predmet.StrankaIDrugiAdressOIB_1">FINA SPLIT, OIB 85821130368, Mažuranićevo šetalište 24 b, 21000 Split i dr.</derivirana_varijabla>
  </DomainObject.Predmet.StrankaIDrugiAdressOIB>
  <DomainObject.Predmet.ProtustrankaIDrugiAdressOIB>
    <izvorni_sadrzaj>LASTOVO poljoprivredna zadruga u stečaju, OIB 76382298892, /bb, 20290 Lastovo</izvorni_sadrzaj>
    <derivirana_varijabla naziv="DomainObject.Predmet.ProtustrankaIDrugiAdressOIB_1">LASTOVO poljoprivredna zadruga u stečaju, OIB 76382298892, /bb, 20290 Lastovo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izvorni_sadrzaj>
    <derivirana_varijabla naziv="DomainObject.Predmet.SudioniciListNaziv_1">
      <item>FINA SPLIT</item>
      <item>LASTOVO poljoprivredna zadruga u stečaju</item>
      <item>Ivan Ivelja</item>
      <item>Ivanka Sušić</item>
      <item>RH MF, Porezna uprava</item>
      <item>Luka Antičević</item>
      <item>Nada Lešić</item>
      <item>Branko Pajić</item>
      <item>Gojko Antica</item>
      <item>Kuzma Antičević</item>
      <item>Eduard Bačko</item>
      <item>Anita Barbić</item>
      <item>Romano Barbić</item>
      <item>Željko Barbić</item>
      <item>Anica Borovina</item>
      <item>Iva Crnić</item>
      <item>CROATIA osiguranje d.d.</item>
      <item>Antun Čihoratić</item>
      <item>Tina Ćoso</item>
      <item>DOMINANT, društvo s ograničenom odgovornošću za trgovinu i proizvodnju</item>
      <item>Emanuel Dražinić</item>
      <item>Veljko Dražinić</item>
      <item>Anton Đivoje</item>
      <item>Financijska agencija</item>
      <item>Fond za zaštitu okoliša i energetsku učinkovitost</item>
      <item>Ivan Glumac</item>
      <item>Lucija Glumac</item>
      <item>Petar Glumac</item>
      <item>Teo Glumac</item>
      <item>Juro Grbin</item>
      <item>Petar Grgurević</item>
      <item>Tonči Grgurević</item>
      <item>HRVATSKA AGENCIJA ZA MALO GOSPODARSTVO, INOVACIJE I INVESTICIJE</item>
      <item>HEP-Operator distribucijskog sustava d.o.o. za distribuciju i opskrbu električne energije</item>
      <item>Hrvatska banka za obnovu i razvoj</item>
      <item>Hrvatske vode, pravna osoba za upravljanje vodama</item>
      <item>Katina Ivanišević</item>
      <item>Ana Ivelja</item>
      <item>Irenej Ivelja</item>
      <item>Kuzma Ivelja</item>
      <item>Lucija Ivelja</item>
      <item>Stjepan Jančić</item>
      <item>Ivan Jurica</item>
      <item>Ivan Karlović</item>
      <item>Anica Katić</item>
      <item>Antun Katić</item>
      <item>Marin Katić</item>
      <item>Tonka Katić</item>
      <item>KOMUNALAC, društvo s ograničenom odgovornošću za skupljanje, pročišćavanje i distribuciju vode, proizvodnju kruha, trgovi</item>
      <item>Antun Krmenko</item>
      <item>Ambrozi Lešić</item>
      <item>Ivan Lešić</item>
      <item>Tonči Lešić</item>
      <item>Vesna Lešić</item>
      <item>Kristo Manevski</item>
      <item>Stjepan Medini</item>
      <item>GS1 CROATIA</item>
      <item>OPĆINA LASTOVO</item>
      <item>PA-VIN Društvo s ograničenom odgovornošću za proizvodnju, trgovinu i usluge</item>
      <item>Nikola Pavličević</item>
      <item>Martin Pavlović</item>
      <item>Joško Rešić</item>
      <item>RH MF Porezna uprava</item>
      <item>Romano Rigante</item>
      <item>Admir Rizvanović</item>
      <item>Bartul Sangaleti</item>
      <item>Lukša Šarić</item>
      <item>Kata Šeparović</item>
      <item>Kristo Škratulja</item>
      <item>Ambrozi Šutić</item>
      <item>Stjepan Tomašin</item>
      <item>Frano Tomašin</item>
      <item>Marija Valčić</item>
      <item>Lucija Vojnović</item>
      <item>OPG ˝Barbić˝</item>
      <item>Agencija za osiguranje radničkih potraživanja u slučaju stečaja poslodavca</item>
      <item>Narodne novine d.d.</item>
    </derivirana_varijabla>
  </DomainObject.Predmet.SudioniciListNaziv>
  <DomainObject.Predmet.SudioniciListAdressOIB>
    <izvorni_sadrzaj>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izvorni_sadrzaj>
    <derivirana_varijabla naziv="DomainObject.Predmet.SudioniciListAdressOIB_1">
      <item>FINA SPLIT, OIB 85821130368, Mažuranićevo šetalište 24 b,21000 Split</item>
      <item>LASTOVO poljoprivredna zadruga u stečaju, OIB 76382298892, /bb,20290 Lastovo</item>
      <item>Ivan Ivelja, OIB 04014273983, Dragovoda 12,20290 Uble</item>
      <item>Ivanka Sušić, OIB 74811324266, Gornji Kono 56,20000 Dubrovnik</item>
      <item>RH MF, Porezna uprava, OIB 18683136487</item>
      <item>Luka Antičević, OIB 58345366121, Dragovoda 19,20290 Uble</item>
      <item>Nada Lešić, OIB 12255642690, Dolac 7,20290 Lastovo</item>
      <item>Branko Pajić, OIB 20522868531, Dragovode 26,20290 Lastovo</item>
      <item>Gojko Antica, OIB 79116417803, Portorus 42,20290 Skrivena Luka</item>
      <item>Kuzma Antičević, OIB 42880184675, Gornja Luka 4,20290 Lastovo</item>
      <item>Eduard Bačko, OIB 65904554579, Luža 14,20290 Lastovo</item>
      <item>Anita Barbić, OIB 34415498659, Frana Antice 6,20290 Lastovo</item>
      <item>Romano Barbić, OIB 97008650687, Sv.vicenca 15,20290 Lastovo</item>
      <item>Željko Barbić, OIB 78569907052, Dragovoda 23,20290 Uble</item>
      <item>Anica Borovina, OIB 63794063645, Dragovoda 10,20290 Uble</item>
      <item>Iva Crnić, OIB 23766012117, Bruna Bušića 6,20290 Uble</item>
      <item>CROATIA osiguranje d.d., OIB 26187994862, Miramarska 22,Zagreb</item>
      <item>Antun Čihoratić, OIB 06621248380, Ulica Zaklopatica 42,20290 Zaklopatica</item>
      <item>Tina Ćoso, OIB 66587200563, Kneževa 10,20290 Lastovo</item>
      <item>DOMINANT, društvo s ograničenom odgovornošću za trgovinu i proizvodnju, OIB 62799980235, Splitska 30,20350 Metković</item>
      <item>Emanuel Dražinić, OIB 11775023876, Portorus 94,20290 Skrivena Luka</item>
      <item>Veljko Dražinić, OIB 22510724230, Homac 3,20290 Lastovo</item>
      <item>Anton Đivoje, OIB 62722176347, Pokladarska 2,20290 Lastovo</item>
      <item>Financijska agencija, OIB 85821130368, Vrtni put 3,Zagreb</item>
      <item>Fond za zaštitu okoliša i energetsku učinkovitost, OIB 85828625994, Ksaver 208,Zagreb</item>
      <item>Ivan Glumac, OIB 01991419439, Pod Glavicu 2,20290 Lastovo</item>
      <item>Lucija Glumac, OIB 13283908832, Pod Stražu 20,20290 Lastovo</item>
      <item>Petar Glumac, OIB 02080682445, Pod Stražu 10,20290 Lastovo</item>
      <item>Teo Glumac, OIB 49769989697, Pod Stražu 20,20290 Lastovo</item>
      <item>Juro Grbin, OIB 02653118196, Sv.kuzme I Damjana 49,20290 Lastovo</item>
      <item>Petar Grgurević, OIB 58625796728, Junija Palmotića 13,20290 Lastovo</item>
      <item>Tonči Grgurević, OIB 84718440500, Zaklopatica 10,20290 Zaklopatica</item>
      <item>HRVATSKA AGENCIJA ZA MALO GOSPODARSTVO, INOVACIJE I INVESTICIJE, OIB 25609559342, Prilaz Gjure Deželića 7,Zagreb</item>
      <item>HEP-Operator distribucijskog sustava d.o.o. za distribuciju i opskrbu električne energije, OIB 46830600751, Nikole Tesle 3,20000 Dubrovnik</item>
      <item>Hrvatska banka za obnovu i razvoj, OIB 26702280390, Strossmayerov trg 9,10000 Zagreb</item>
      <item>Hrvatske vode, pravna osoba za upravljanje vodama, OIB 28921383001, Grada Vukovara 220,Zagreb</item>
      <item>Katina Ivanišević, OIB 92467569810, Viška 17,21000 Split</item>
      <item>Ana Ivelja, OIB 27688166102, Lastovo bb,20290 Lastovo</item>
      <item>Irenej Ivelja, OIB 85331695711, Kneževa 8,20290 Lastovo</item>
      <item>Kuzma Ivelja, OIB 34513938687, Junija Palmotića 2,20290 Lastovo</item>
      <item>Lucija Ivelja, OIB 92954814810, Frana Antice 8,20290 Lastovo</item>
      <item>Stjepan Jančić, OIB 89727189421, Put Dr.ante Starčevića 137b,20207 Kupari</item>
      <item>Ivan Jurica, OIB 11366984233, Biskupa Đivoje 1,20290 Lastovo</item>
      <item>Ivan Karlović, OIB 63004625743, Zaklopatica 11,20290 Zaklopatica</item>
      <item>Anica Katić, OIB 27294082320, Zaklopatica 26,20290 Zaklopatica</item>
      <item>Antun Katić, OIB 55845856654, Dobre Dobričevića 4,20290 Lastovo</item>
      <item>Marin Katić, OIB 95191923715, Put Jurjeve 3,20290 Pasadur</item>
      <item>Tonka Katić, OIB 78141555853, Prehodišća 15,20290 Pasadur</item>
      <item>KOMUNALAC, društvo s ograničenom odgovornošću za skupljanje, pročišćavanje i distribuciju vode, proizvodnju kruha, trgovi, OIB 09301935182, Lastovo/bb,20290 Lastovo</item>
      <item>Antun Krmenko, OIB 33670621378, Kneževa 18,20290 Lastovo</item>
      <item>Ambrozi Lešić, OIB 13888110844, Ulica Opata Don Iva Matijace 22,20260 Korčula</item>
      <item>Ivan Lešić, OIB 29633138636, Dolac 13,20290 Lastovo</item>
      <item>Tonči Lešić, OIB 48896772582, Pod Stražu 1,20290 Lastovo</item>
      <item>Vesna Lešić, OIB 45870364324, Junija Palmotića 11,20290 Lastovo</item>
      <item>Kristo Manevski, OIB 70220852891, Sv.kuzme I Damjana 51,20290 Lastovo</item>
      <item>Stjepan Medini, OIB 96475093885, Put Zaglava 4,20290 Uble</item>
      <item>GS1 CROATIA, OIB 03365973101, Tuškanac 14,10000 Zagreb</item>
      <item>OPĆINA LASTOVO, OIB 96014931839, Dolac 3,20290 Lastovo</item>
      <item>PA-VIN Društvo s ograničenom odgovornošću za proizvodnju, trgovinu i usluge, OIB 59920925649, Većeslava Holjevca 20,10450 Jastrebarsko</item>
      <item>Nikola Pavličević, OIB 77871983312, Kneževa 4,20290 Lastovo</item>
      <item>Martin Pavlović, OIB 02723420705, Kneževa 24,20290 Lastovo</item>
      <item>Joško Rešić, OIB 58908779123, Dragovoda 1,20290 Uble</item>
      <item>RH MF Porezna uprava, OIB 18683136487</item>
      <item>Romano Rigante, OIB 11110061670, Pasadur 5,20290 Pasadur</item>
      <item>Admir Rizvanović, OIB 91609706858, Put Lenge 6,20290 Pasadur</item>
      <item>Bartul Sangaleti, OIB 97831529944, Dovnja Luka 4,20290 Lastovo</item>
      <item>Lukša Šarić, OIB 44445504737, Dolac 4,20290 Lastovo</item>
      <item>Kata Šeparović, OIB 83579422753, Marina Držića 2,20290 Uble</item>
      <item>Kristo Škratulja, OIB 34524370060, Dobre Dobričevića 1,20290 Lastovo</item>
      <item>Ambrozi Šutić, OIB 13137706252, Antuna Bogdanovića 19,20290 Lastovo</item>
      <item>Stjepan Tomašin, OIB 34673312361, Pjevor 8,20290 Lastovo</item>
      <item>Frano Tomašin, OIB 07259838493, Ravance 2,20290 Lastovo</item>
      <item>Marija Valčić, OIB 44547948922, Internacionalnih Brigada 16,51000 Rijeka</item>
      <item>Lucija Vojnović, OIB 20395527805, Homac 8,20290 Lastovo</item>
      <item>OPG ˝Barbić˝, OIB 49253854741, Put Grmice 4,20290 Lastovo</item>
      <item>Agencija za osiguranje radničkih potraživanja u slučaju stečaja poslodavca, OIB 04323472109, Frankopanska 11,10000 Zagreb</item>
      <item>Narodne novine d.d., Savski gaj, XIII. put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izvorni_sadrzaj>
    <derivirana_varijabla naziv="DomainObject.Predmet.SudioniciListNazivOIB_1">
      <item>, OIB 85821130368</item>
      <item>, OIB 76382298892</item>
      <item>, OIB 04014273983</item>
      <item>, OIB 74811324266</item>
      <item>, OIB 18683136487</item>
      <item>, OIB 58345366121</item>
      <item>, OIB 12255642690</item>
      <item>, OIB 20522868531</item>
      <item>, OIB 79116417803</item>
      <item>, OIB 42880184675</item>
      <item>, OIB 65904554579</item>
      <item>, OIB 34415498659</item>
      <item>, OIB 97008650687</item>
      <item>, OIB 78569907052</item>
      <item>, OIB 63794063645</item>
      <item>, OIB 23766012117</item>
      <item>, OIB 26187994862</item>
      <item>, OIB 06621248380</item>
      <item>, OIB 66587200563</item>
      <item>, OIB 62799980235</item>
      <item>, OIB 11775023876</item>
      <item>, OIB 22510724230</item>
      <item>, OIB 62722176347</item>
      <item>, OIB 85821130368</item>
      <item>, OIB 85828625994</item>
      <item>, OIB 01991419439</item>
      <item>, OIB 13283908832</item>
      <item>, OIB 02080682445</item>
      <item>, OIB 49769989697</item>
      <item>, OIB 02653118196</item>
      <item>, OIB 58625796728</item>
      <item>, OIB 84718440500</item>
      <item>, OIB 25609559342</item>
      <item>, OIB 46830600751</item>
      <item>, OIB 26702280390</item>
      <item>, OIB 28921383001</item>
      <item>, OIB 92467569810</item>
      <item>, OIB 27688166102</item>
      <item>, OIB 85331695711</item>
      <item>, OIB 34513938687</item>
      <item>, OIB 92954814810</item>
      <item>, OIB 89727189421</item>
      <item>, OIB 11366984233</item>
      <item>, OIB 63004625743</item>
      <item>, OIB 27294082320</item>
      <item>, OIB 55845856654</item>
      <item>, OIB 95191923715</item>
      <item>, OIB 78141555853</item>
      <item>, OIB 09301935182</item>
      <item>, OIB 33670621378</item>
      <item>, OIB 13888110844</item>
      <item>, OIB 29633138636</item>
      <item>, OIB 48896772582</item>
      <item>, OIB 45870364324</item>
      <item>, OIB 70220852891</item>
      <item>, OIB 96475093885</item>
      <item>, OIB 03365973101</item>
      <item>, OIB 96014931839</item>
      <item>, OIB 59920925649</item>
      <item>, OIB 77871983312</item>
      <item>, OIB 02723420705</item>
      <item>, OIB 58908779123</item>
      <item>, OIB 18683136487</item>
      <item>, OIB 11110061670</item>
      <item>, OIB 91609706858</item>
      <item>, OIB 97831529944</item>
      <item>, OIB 44445504737</item>
      <item>, OIB 83579422753</item>
      <item>, OIB 34524370060</item>
      <item>, OIB 13137706252</item>
      <item>, OIB 34673312361</item>
      <item>, OIB 07259838493</item>
      <item>, OIB 44547948922</item>
      <item>, OIB 20395527805</item>
      <item>, OIB 49253854741</item>
      <item>, OIB 04323472109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DAA773B-B176-4001-85BC-2AECFE0C5C6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2</properties:Pages>
  <properties:Words>316</properties:Words>
  <properties:Characters>1639</properties:Characters>
  <properties:Lines>41</properties:Lines>
  <properties:Paragraphs>24</properties:Paragraphs>
  <properties:TotalTime>70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2015-09-02T09:51:00Z</dcterms:created>
  <dc:creator>Tatjana Kujundžić-Novak</dc:creator>
  <cp:lastModifiedBy>Ana Golub Gruić</cp:lastModifiedBy>
  <cp:lastPrinted>2017-10-19T06:19:00Z</cp:lastPrinted>
  <dcterms:modified xmlns:xsi="http://www.w3.org/2001/XMLSchema-instance" xsi:type="dcterms:W3CDTF">2017-10-19T06:57:00Z</dcterms:modified>
  <cp:revision>28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