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A2BC3" w:rsidR="007B29E5" w:rsidRPr="00B92B86">
        <w:tc>
          <w:tcPr>
            <w:tcW w:type="dxa" w:w="2985"/>
            <w:shd w:fill="auto" w:color="auto" w:val="clear"/>
          </w:tcPr>
          <w:p w:rsidRDefault="007B29E5" w:rsidP="008A2BC3" w:rsidR="007B29E5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B29E5" w:rsidP="008A2BC3" w:rsidR="007B29E5" w:rsidRPr="00E3784B">
            <w:pPr>
              <w:jc w:val="center"/>
            </w:pPr>
            <w:r w:rsidRPr="00E3784B">
              <w:t>Republika Hrvatska</w:t>
            </w:r>
          </w:p>
          <w:p w:rsidRDefault="007B29E5" w:rsidP="008A2BC3" w:rsidR="007B29E5" w:rsidRPr="00E3784B">
            <w:pPr>
              <w:jc w:val="center"/>
            </w:pPr>
            <w:r w:rsidRPr="00E3784B">
              <w:t>Trgovački sud u Varaždinu</w:t>
            </w:r>
          </w:p>
          <w:p w:rsidRDefault="007B29E5" w:rsidP="008A2BC3" w:rsidR="007B29E5" w:rsidRPr="00B92B86">
            <w:pPr>
              <w:jc w:val="center"/>
            </w:pPr>
            <w:r w:rsidRPr="00E3784B">
              <w:t>Varaždin, Braće Radić 2</w:t>
            </w:r>
          </w:p>
        </w:tc>
      </w:tr>
    </w:tbl>
    <w:p w14:textId="0845146" w14:paraId="0845146" w:rsidRDefault="007B29E5" w:rsidP="007B29E5" w:rsidR="000645D2" w:rsidRPr="007B29E5">
      <w:pPr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0645D2" w:rsidP="000645D2" w:rsidR="000645D2" w:rsidRPr="00253A5D">
      <w:pPr>
        <w:ind w:left="5664"/>
      </w:pPr>
      <w:r>
        <w:t>Poslovni b</w:t>
      </w:r>
      <w:r w:rsidRPr="00253A5D">
        <w:t xml:space="preserve">roj: </w:t>
      </w:r>
      <w:r>
        <w:t>3</w:t>
      </w:r>
      <w:r w:rsidRPr="00253A5D">
        <w:t xml:space="preserve"> St-</w:t>
      </w:r>
      <w:r w:rsidR="00851274">
        <w:t>29</w:t>
      </w:r>
      <w:r w:rsidR="005565DB">
        <w:t>4</w:t>
      </w:r>
      <w:r>
        <w:t>/</w:t>
      </w:r>
      <w:r w:rsidR="007B29E5">
        <w:t>20</w:t>
      </w:r>
      <w:r>
        <w:t>1</w:t>
      </w:r>
      <w:r w:rsidR="00D64080">
        <w:t>8</w:t>
      </w:r>
      <w:r w:rsidRPr="00253A5D">
        <w:t>-</w:t>
      </w:r>
      <w:r w:rsidR="00851274">
        <w:t>5</w:t>
      </w:r>
    </w:p>
    <w:p w:rsidRDefault="000645D2" w:rsidP="000645D2" w:rsidR="000645D2">
      <w:pPr>
        <w:rPr>
          <w:b/>
        </w:rPr>
      </w:pPr>
    </w:p>
    <w:p w:rsidRDefault="000645D2" w:rsidP="000645D2" w:rsidR="000645D2">
      <w:pPr>
        <w:rPr>
          <w:b/>
        </w:rPr>
      </w:pPr>
    </w:p>
    <w:p w:rsidRDefault="007B29E5" w:rsidP="000645D2" w:rsidR="007B29E5">
      <w:pPr>
        <w:rPr>
          <w:b/>
        </w:rPr>
      </w:pPr>
    </w:p>
    <w:p w:rsidRDefault="000645D2" w:rsidP="000645D2" w:rsidR="000645D2" w:rsidRPr="00AA133F">
      <w:pPr>
        <w:jc w:val="center"/>
      </w:pPr>
      <w:r>
        <w:t>R E P U B L I K A   H R V A T S K A</w:t>
      </w:r>
    </w:p>
    <w:p w:rsidRDefault="000645D2" w:rsidP="000645D2" w:rsidR="000645D2" w:rsidRPr="00BA62F2">
      <w:pPr>
        <w:rPr>
          <w:b/>
        </w:rPr>
      </w:pPr>
    </w:p>
    <w:p w:rsidRDefault="000645D2" w:rsidP="000645D2" w:rsidR="000645D2">
      <w:pPr>
        <w:jc w:val="center"/>
      </w:pPr>
      <w:r w:rsidRPr="00AA133F">
        <w:t>R J E Š E N J E</w:t>
      </w:r>
    </w:p>
    <w:p w:rsidRDefault="000645D2" w:rsidP="000645D2" w:rsidR="000645D2" w:rsidRPr="00AA133F">
      <w:pPr>
        <w:jc w:val="center"/>
      </w:pPr>
    </w:p>
    <w:p w:rsidRDefault="000645D2" w:rsidP="000645D2" w:rsidR="000645D2">
      <w:pPr>
        <w:jc w:val="both"/>
        <w:rPr>
          <w:b/>
        </w:rPr>
      </w:pPr>
    </w:p>
    <w:p w:rsidRDefault="000645D2" w:rsidP="000645D2" w:rsidR="000645D2">
      <w:pPr>
        <w:jc w:val="both"/>
      </w:pPr>
      <w:r>
        <w:rPr>
          <w:b/>
        </w:rPr>
        <w:tab/>
      </w:r>
      <w:r w:rsidRPr="00AA133F">
        <w:t>T</w:t>
      </w:r>
      <w:r w:rsidR="007B29E5">
        <w:t>rgovački sud u Varaždinu</w:t>
      </w:r>
      <w:r>
        <w:t xml:space="preserve">, po sucu toga suda Jasni Lekić, </w:t>
      </w:r>
      <w:r w:rsidRPr="002D068F">
        <w:t>u stečajnom predmetu u povodu prijedloga predlagatelja</w:t>
      </w:r>
      <w:r>
        <w:t xml:space="preserve"> F</w:t>
      </w:r>
      <w:r w:rsidR="00851274" w:rsidRPr="00851274">
        <w:t>inancijska agencija</w:t>
      </w:r>
      <w:r w:rsidR="00851274">
        <w:t>,</w:t>
      </w:r>
      <w:r w:rsidR="00851274" w:rsidRPr="00851274">
        <w:t xml:space="preserve"> </w:t>
      </w:r>
      <w:r>
        <w:t xml:space="preserve">Regionalni centar Zagreb, Podružnica Varaždin, A. Cesarca 2, protiv </w:t>
      </w:r>
      <w:r w:rsidRPr="002D068F">
        <w:t>dužnika</w:t>
      </w:r>
      <w:r w:rsidR="005565DB">
        <w:t xml:space="preserve"> </w:t>
      </w:r>
      <w:r w:rsidR="00851274">
        <w:t>TIME CAFFE društvo s ograničenom odgovornošću za ugostiteljstvo, trgovinu i usluge (skraćena tvrtka: TIME CAFFE d.o.o.), Koprivnica, Mije Šimeka 54, MBS: 070154744, OIB: 83967493988</w:t>
      </w:r>
      <w:r w:rsidR="00851274" w:rsidRPr="002D068F">
        <w:t>, radi otvaranja stečajnog postupka nad dužnikom</w:t>
      </w:r>
      <w:r w:rsidRPr="002D068F">
        <w:t xml:space="preserve">, </w:t>
      </w:r>
      <w:r w:rsidR="00851274">
        <w:t>21. studenog</w:t>
      </w:r>
      <w:r w:rsidR="000872C1">
        <w:t>a</w:t>
      </w:r>
      <w:r>
        <w:t xml:space="preserve"> 201</w:t>
      </w:r>
      <w:r w:rsidR="004A1313">
        <w:t>8</w:t>
      </w:r>
      <w:r>
        <w:t xml:space="preserve">. </w:t>
      </w:r>
    </w:p>
    <w:p w:rsidRDefault="001715D3" w:rsidP="000E1BF7" w:rsidR="001715D3" w:rsidRPr="000645D2">
      <w:pPr>
        <w:jc w:val="both"/>
        <w:rPr>
          <w:rFonts w:eastAsia="Calibri"/>
          <w:lang w:eastAsia="en-US"/>
        </w:rPr>
      </w:pPr>
    </w:p>
    <w:p w:rsidRDefault="00364982" w:rsidP="000E1BF7" w:rsidR="000E1BF7">
      <w:pPr>
        <w:jc w:val="center"/>
      </w:pPr>
      <w:r>
        <w:t>r i j e š i o</w:t>
      </w:r>
      <w:r w:rsidR="007B29E5">
        <w:t xml:space="preserve"> </w:t>
      </w:r>
      <w:r>
        <w:t xml:space="preserve">  </w:t>
      </w:r>
      <w:r w:rsidR="0061490D">
        <w:t>j e</w:t>
      </w:r>
    </w:p>
    <w:p w:rsidRDefault="000E1BF7" w:rsidP="000E1BF7" w:rsidR="000E1BF7">
      <w:pPr>
        <w:jc w:val="center"/>
      </w:pPr>
    </w:p>
    <w:p w:rsidRDefault="00364982" w:rsidP="004A1313" w:rsidR="006C6EAC">
      <w:pPr>
        <w:ind w:firstLine="708"/>
        <w:jc w:val="both"/>
      </w:pPr>
      <w:r>
        <w:t>I Nalaže se direktoru dužnika</w:t>
      </w:r>
      <w:r w:rsidR="00693F02">
        <w:t>,</w:t>
      </w:r>
      <w:r w:rsidR="00C51986">
        <w:t xml:space="preserve"> </w:t>
      </w:r>
      <w:r w:rsidR="00851274">
        <w:t>Andriji Golubiću iz Koprivnice, Mije Šimeka 54, OIB: 21912628844</w:t>
      </w:r>
      <w:r w:rsidR="000645D2">
        <w:t xml:space="preserve">, </w:t>
      </w:r>
      <w:r w:rsidR="000E1BF7">
        <w:t>da na žiro-račun ovog suda</w:t>
      </w:r>
      <w:r w:rsidR="001715D3">
        <w:t xml:space="preserve"> broj:</w:t>
      </w:r>
      <w:r w:rsidR="000E1BF7">
        <w:t xml:space="preserve"> </w:t>
      </w:r>
      <w:r w:rsidR="001715D3" w:rsidRPr="00693F02">
        <w:t xml:space="preserve">HR40 </w:t>
      </w:r>
      <w:r w:rsidR="000E1BF7" w:rsidRPr="00693F02">
        <w:t>2390</w:t>
      </w:r>
      <w:r w:rsidR="001715D3" w:rsidRPr="00693F02">
        <w:t xml:space="preserve"> </w:t>
      </w:r>
      <w:r w:rsidR="000E1BF7" w:rsidRPr="00693F02">
        <w:t>0011</w:t>
      </w:r>
      <w:r w:rsidR="001715D3" w:rsidRPr="00693F02">
        <w:t xml:space="preserve"> </w:t>
      </w:r>
      <w:r w:rsidR="000E1BF7" w:rsidRPr="00693F02">
        <w:t>3000</w:t>
      </w:r>
      <w:r w:rsidR="001715D3" w:rsidRPr="00693F02">
        <w:t xml:space="preserve"> </w:t>
      </w:r>
      <w:r w:rsidR="000E1BF7" w:rsidRPr="00693F02">
        <w:t>02754 uplati</w:t>
      </w:r>
      <w:r w:rsidR="00693F02" w:rsidRPr="00693F02">
        <w:t xml:space="preserve"> predujam</w:t>
      </w:r>
      <w:r w:rsidR="006319A8" w:rsidRPr="00693F02">
        <w:t xml:space="preserve"> za namirenje troškova stečajnog postupka</w:t>
      </w:r>
      <w:r w:rsidR="000E1BF7" w:rsidRPr="00693F02">
        <w:t xml:space="preserve"> u iznosu od </w:t>
      </w:r>
      <w:r w:rsidR="00497EB5" w:rsidRPr="00693F02">
        <w:t>1</w:t>
      </w:r>
      <w:r w:rsidRPr="00693F02">
        <w:t>.000,00</w:t>
      </w:r>
      <w:r w:rsidR="000E1BF7" w:rsidRPr="00693F02">
        <w:t xml:space="preserve"> kn, u</w:t>
      </w:r>
      <w:r w:rsidR="000E1BF7" w:rsidRPr="001715D3">
        <w:t xml:space="preserve"> roku od 8 dana od dana dostave ovog</w:t>
      </w:r>
      <w:r w:rsidR="000E1BF7">
        <w:t xml:space="preserve"> </w:t>
      </w:r>
      <w:r>
        <w:t>rješenja.</w:t>
      </w:r>
      <w:r w:rsidR="007B29E5">
        <w:t xml:space="preserve"> </w:t>
      </w:r>
    </w:p>
    <w:p w:rsidRDefault="005B1E9A" w:rsidP="000E1BF7" w:rsidR="005B1E9A">
      <w:pPr>
        <w:jc w:val="both"/>
      </w:pPr>
    </w:p>
    <w:p w:rsidRDefault="005B1E9A" w:rsidP="000E1BF7" w:rsidR="005B1E9A">
      <w:pPr>
        <w:jc w:val="both"/>
      </w:pPr>
      <w:r>
        <w:tab/>
        <w:t xml:space="preserve">III </w:t>
      </w:r>
      <w:r w:rsidRPr="005B1E9A">
        <w:t xml:space="preserve">Ako </w:t>
      </w:r>
      <w:r>
        <w:t>direktor</w:t>
      </w:r>
      <w:r w:rsidRPr="005B1E9A">
        <w:t xml:space="preserve"> dužnika</w:t>
      </w:r>
      <w:r w:rsidR="007B29E5">
        <w:t xml:space="preserve"> </w:t>
      </w:r>
      <w:r w:rsidR="00851274">
        <w:t>Andrija Golubić</w:t>
      </w:r>
      <w:r w:rsidR="000645D2">
        <w:t>,</w:t>
      </w:r>
      <w:r w:rsidR="00851274">
        <w:t xml:space="preserve"> OIB: 21912628844,</w:t>
      </w:r>
      <w:r w:rsidR="000645D2">
        <w:t xml:space="preserve"> </w:t>
      </w:r>
      <w:r w:rsidRPr="005B1E9A">
        <w:t>ne plati predujam u propisanom roku, na odgovarajući način primijenit će se pravila o prisilnoj naplati novčane kazne u parničnom postupku.</w:t>
      </w:r>
    </w:p>
    <w:p w:rsidRDefault="000645D2" w:rsidP="000E1BF7" w:rsidR="000645D2">
      <w:pPr>
        <w:jc w:val="both"/>
      </w:pPr>
    </w:p>
    <w:p w:rsidRDefault="006C6EAC" w:rsidP="000E1BF7" w:rsidR="006C6EAC">
      <w:pPr>
        <w:jc w:val="both"/>
      </w:pPr>
    </w:p>
    <w:p w:rsidRDefault="000E1BF7" w:rsidP="000E1BF7" w:rsidR="000E1BF7">
      <w:pPr>
        <w:jc w:val="center"/>
      </w:pPr>
      <w:r>
        <w:t>Obrazloženje</w:t>
      </w:r>
    </w:p>
    <w:p w:rsidRDefault="00A57819" w:rsidP="000E1BF7" w:rsidR="00A57819">
      <w:pPr>
        <w:jc w:val="center"/>
      </w:pPr>
    </w:p>
    <w:p w:rsidRDefault="00693F02" w:rsidP="000E1BF7" w:rsidR="00693F02">
      <w:pPr>
        <w:jc w:val="center"/>
      </w:pPr>
    </w:p>
    <w:p w:rsidRDefault="000E1BF7" w:rsidP="00BF28D9" w:rsidR="00BF28D9">
      <w:pPr>
        <w:jc w:val="both"/>
        <w:rPr>
          <w:rFonts w:eastAsia="Calibri"/>
          <w:lang w:eastAsia="en-US"/>
        </w:rPr>
      </w:pPr>
      <w:r>
        <w:tab/>
      </w:r>
      <w:r w:rsidR="005825F5">
        <w:rPr>
          <w:rFonts w:eastAsia="Calibri"/>
          <w:lang w:eastAsia="en-US"/>
        </w:rPr>
        <w:t>Financijska agencija</w:t>
      </w:r>
      <w:r w:rsidR="005825F5" w:rsidRPr="005825F5">
        <w:rPr>
          <w:rFonts w:eastAsia="Calibri"/>
          <w:lang w:eastAsia="en-US"/>
        </w:rPr>
        <w:t xml:space="preserve"> je</w:t>
      </w:r>
      <w:r w:rsidR="005825F5">
        <w:rPr>
          <w:rFonts w:eastAsia="Calibri"/>
          <w:lang w:eastAsia="en-US"/>
        </w:rPr>
        <w:t xml:space="preserve"> sukladno čl</w:t>
      </w:r>
      <w:r w:rsidR="007B29E5">
        <w:rPr>
          <w:rFonts w:eastAsia="Calibri"/>
          <w:lang w:eastAsia="en-US"/>
        </w:rPr>
        <w:t>anku</w:t>
      </w:r>
      <w:r w:rsidR="005825F5">
        <w:rPr>
          <w:rFonts w:eastAsia="Calibri"/>
          <w:lang w:eastAsia="en-US"/>
        </w:rPr>
        <w:t xml:space="preserve"> 110. st</w:t>
      </w:r>
      <w:r w:rsidR="007B29E5">
        <w:rPr>
          <w:rFonts w:eastAsia="Calibri"/>
          <w:lang w:eastAsia="en-US"/>
        </w:rPr>
        <w:t xml:space="preserve">avku </w:t>
      </w:r>
      <w:r w:rsidR="005825F5">
        <w:rPr>
          <w:rFonts w:eastAsia="Calibri"/>
          <w:lang w:eastAsia="en-US"/>
        </w:rPr>
        <w:t xml:space="preserve">1. </w:t>
      </w:r>
      <w:r w:rsidR="007B29E5">
        <w:t>Stečajnog zakona (</w:t>
      </w:r>
      <w:r w:rsidR="00851274">
        <w:t>N</w:t>
      </w:r>
      <w:r w:rsidR="007B29E5">
        <w:t xml:space="preserve">N </w:t>
      </w:r>
      <w:r w:rsidR="007B334C">
        <w:t>71/15 i 104/17</w:t>
      </w:r>
      <w:r w:rsidR="00851274">
        <w:t>; dalje skraćeno</w:t>
      </w:r>
      <w:r w:rsidR="007B29E5">
        <w:t xml:space="preserve"> SZ-a)</w:t>
      </w:r>
      <w:r w:rsidR="005825F5" w:rsidRPr="005825F5">
        <w:rPr>
          <w:rFonts w:eastAsia="Calibri"/>
          <w:lang w:eastAsia="en-US"/>
        </w:rPr>
        <w:t xml:space="preserve"> </w:t>
      </w:r>
      <w:r w:rsidR="007B29E5">
        <w:rPr>
          <w:rFonts w:eastAsia="Calibri"/>
          <w:lang w:eastAsia="en-US"/>
        </w:rPr>
        <w:t xml:space="preserve">dana </w:t>
      </w:r>
      <w:r w:rsidR="00693F02">
        <w:rPr>
          <w:rFonts w:eastAsia="Calibri"/>
          <w:lang w:eastAsia="en-US"/>
        </w:rPr>
        <w:t>9</w:t>
      </w:r>
      <w:r w:rsidR="005825F5" w:rsidRPr="005825F5">
        <w:rPr>
          <w:rFonts w:eastAsia="Calibri"/>
          <w:lang w:eastAsia="en-US"/>
        </w:rPr>
        <w:t xml:space="preserve">. </w:t>
      </w:r>
      <w:r w:rsidR="005565DB">
        <w:rPr>
          <w:rFonts w:eastAsia="Calibri"/>
          <w:lang w:eastAsia="en-US"/>
        </w:rPr>
        <w:t>kolovoza</w:t>
      </w:r>
      <w:r w:rsidR="005825F5" w:rsidRPr="005825F5">
        <w:rPr>
          <w:rFonts w:eastAsia="Calibri"/>
          <w:lang w:eastAsia="en-US"/>
        </w:rPr>
        <w:t xml:space="preserve"> 201</w:t>
      </w:r>
      <w:r w:rsidR="00D64080">
        <w:rPr>
          <w:rFonts w:eastAsia="Calibri"/>
          <w:lang w:eastAsia="en-US"/>
        </w:rPr>
        <w:t>8</w:t>
      </w:r>
      <w:r w:rsidR="005825F5" w:rsidRPr="005825F5">
        <w:rPr>
          <w:rFonts w:eastAsia="Calibri"/>
          <w:lang w:eastAsia="en-US"/>
        </w:rPr>
        <w:t>. podni</w:t>
      </w:r>
      <w:r w:rsidR="005825F5">
        <w:rPr>
          <w:rFonts w:eastAsia="Calibri"/>
          <w:lang w:eastAsia="en-US"/>
        </w:rPr>
        <w:t>jela</w:t>
      </w:r>
      <w:r w:rsidR="005825F5" w:rsidRPr="005825F5">
        <w:rPr>
          <w:rFonts w:eastAsia="Calibri"/>
          <w:lang w:eastAsia="en-US"/>
        </w:rPr>
        <w:t xml:space="preserve"> ovome sudu prijedlog za otvaranje stečajnog postupka nad dužnikom, navodeći da dužnik </w:t>
      </w:r>
      <w:r w:rsidR="0082482A" w:rsidRPr="0082482A">
        <w:rPr>
          <w:rFonts w:eastAsia="Calibri"/>
          <w:lang w:eastAsia="en-US"/>
        </w:rPr>
        <w:t xml:space="preserve">na dan </w:t>
      </w:r>
      <w:r w:rsidR="00693F02">
        <w:rPr>
          <w:rFonts w:eastAsia="Calibri"/>
          <w:lang w:eastAsia="en-US"/>
        </w:rPr>
        <w:t>7</w:t>
      </w:r>
      <w:r w:rsidR="0082482A" w:rsidRPr="0082482A">
        <w:rPr>
          <w:rFonts w:eastAsia="Calibri"/>
          <w:lang w:eastAsia="en-US"/>
        </w:rPr>
        <w:t xml:space="preserve">. </w:t>
      </w:r>
      <w:r w:rsidR="005565DB">
        <w:rPr>
          <w:rFonts w:eastAsia="Calibri"/>
          <w:lang w:eastAsia="en-US"/>
        </w:rPr>
        <w:t>kolovoza</w:t>
      </w:r>
      <w:r w:rsidR="0082482A" w:rsidRPr="0082482A">
        <w:rPr>
          <w:rFonts w:eastAsia="Calibri"/>
          <w:lang w:eastAsia="en-US"/>
        </w:rPr>
        <w:t xml:space="preserve"> 201</w:t>
      </w:r>
      <w:r w:rsidR="00D64080">
        <w:rPr>
          <w:rFonts w:eastAsia="Calibri"/>
          <w:lang w:eastAsia="en-US"/>
        </w:rPr>
        <w:t>8</w:t>
      </w:r>
      <w:r w:rsidR="0082482A" w:rsidRPr="0082482A">
        <w:rPr>
          <w:rFonts w:eastAsia="Calibri"/>
          <w:lang w:eastAsia="en-US"/>
        </w:rPr>
        <w:t xml:space="preserve">. ima evidentirane neizvršene osnove za plaćanje u ukupnom iznosu od </w:t>
      </w:r>
      <w:r w:rsidR="005565DB">
        <w:rPr>
          <w:rFonts w:eastAsia="Calibri"/>
          <w:lang w:eastAsia="en-US"/>
        </w:rPr>
        <w:t>1</w:t>
      </w:r>
      <w:r w:rsidR="00693F02">
        <w:rPr>
          <w:rFonts w:eastAsia="Calibri"/>
          <w:lang w:eastAsia="en-US"/>
        </w:rPr>
        <w:t>9.804,57</w:t>
      </w:r>
      <w:r w:rsidR="0082482A" w:rsidRPr="0082482A">
        <w:rPr>
          <w:rFonts w:eastAsia="Calibri"/>
          <w:lang w:eastAsia="en-US"/>
        </w:rPr>
        <w:t xml:space="preserve"> kn</w:t>
      </w:r>
      <w:r w:rsidR="006834AD">
        <w:rPr>
          <w:rFonts w:eastAsia="Calibri"/>
          <w:lang w:eastAsia="en-US"/>
        </w:rPr>
        <w:t xml:space="preserve"> i to u neprekinutom razdoblju od </w:t>
      </w:r>
      <w:r w:rsidR="007B334C">
        <w:rPr>
          <w:rFonts w:eastAsia="Calibri"/>
          <w:lang w:eastAsia="en-US"/>
        </w:rPr>
        <w:t>120</w:t>
      </w:r>
      <w:r w:rsidR="006834AD">
        <w:rPr>
          <w:rFonts w:eastAsia="Calibri"/>
          <w:lang w:eastAsia="en-US"/>
        </w:rPr>
        <w:t xml:space="preserve"> dana.</w:t>
      </w:r>
    </w:p>
    <w:p w:rsidRDefault="006B5E37" w:rsidP="00BF28D9" w:rsidR="006B5E37" w:rsidRPr="00FF353E">
      <w:pPr>
        <w:jc w:val="both"/>
        <w:rPr>
          <w:rFonts w:eastAsia="Calibri"/>
          <w:lang w:eastAsia="en-US"/>
        </w:rPr>
      </w:pPr>
    </w:p>
    <w:p w:rsidRDefault="00BF28D9" w:rsidP="005B1E9A" w:rsidR="00BF28D9">
      <w:pPr>
        <w:jc w:val="both"/>
      </w:pPr>
      <w:r>
        <w:tab/>
        <w:t>Odredbom čl</w:t>
      </w:r>
      <w:r w:rsidR="007B29E5">
        <w:t>anka</w:t>
      </w:r>
      <w:r>
        <w:t xml:space="preserve"> 114. st</w:t>
      </w:r>
      <w:r w:rsidR="007B29E5">
        <w:t>avka</w:t>
      </w:r>
      <w:r>
        <w:t xml:space="preserve"> 3. SZ-a propisano je da</w:t>
      </w:r>
      <w:r w:rsidRPr="005B1E9A">
        <w:t xml:space="preserve"> Financijska agencija</w:t>
      </w:r>
      <w:r>
        <w:t xml:space="preserve"> nije dužna platiti predujmove iz čl</w:t>
      </w:r>
      <w:r w:rsidR="007B29E5">
        <w:t>anka</w:t>
      </w:r>
      <w:r>
        <w:t xml:space="preserve"> 114. SZ-a,</w:t>
      </w:r>
      <w:r w:rsidRPr="005B1E9A">
        <w:t xml:space="preserve"> ako je podnijela prijedlog za otvaranje stečajnoga postupka u skladu s člankom 110. stavkom 1. ovoga Zakona</w:t>
      </w:r>
      <w:r>
        <w:t>.</w:t>
      </w:r>
    </w:p>
    <w:p w:rsidRDefault="006B5E37" w:rsidP="005B1E9A" w:rsidR="006B5E37">
      <w:pPr>
        <w:jc w:val="both"/>
      </w:pPr>
    </w:p>
    <w:p w:rsidRDefault="00BF28D9" w:rsidP="000E1BF7" w:rsidR="00BF28D9">
      <w:pPr>
        <w:jc w:val="both"/>
        <w:rPr>
          <w:rFonts w:eastAsia="Calibri"/>
          <w:lang w:eastAsia="en-US"/>
        </w:rPr>
      </w:pPr>
      <w:r>
        <w:tab/>
      </w:r>
      <w:r w:rsidR="000E1BF7">
        <w:t>Temeljem odredbe čl</w:t>
      </w:r>
      <w:r w:rsidR="007B29E5">
        <w:t>anka</w:t>
      </w:r>
      <w:r w:rsidR="000E1BF7">
        <w:t xml:space="preserve"> </w:t>
      </w:r>
      <w:r w:rsidR="00364982">
        <w:t>113. st</w:t>
      </w:r>
      <w:r w:rsidR="007B29E5">
        <w:t>avka</w:t>
      </w:r>
      <w:r w:rsidR="00364982">
        <w:t xml:space="preserve"> 1.</w:t>
      </w:r>
      <w:r w:rsidR="000E1BF7">
        <w:t xml:space="preserve"> S</w:t>
      </w:r>
      <w:r w:rsidR="007B29E5">
        <w:t>Z-a,</w:t>
      </w:r>
      <w:r w:rsidR="005B1E9A">
        <w:t xml:space="preserve"> </w:t>
      </w:r>
      <w:r w:rsidR="00364982">
        <w:t>a</w:t>
      </w:r>
      <w:r w:rsidR="005B1E9A" w:rsidRPr="005B1E9A">
        <w:rPr>
          <w:rFonts w:eastAsia="Calibri"/>
          <w:lang w:eastAsia="en-US"/>
        </w:rPr>
        <w:t>ko osobe iz članka 110. stavka 2. ovoga Zakona</w:t>
      </w:r>
      <w:r w:rsidR="006834AD">
        <w:rPr>
          <w:rFonts w:eastAsia="Calibri"/>
          <w:lang w:eastAsia="en-US"/>
        </w:rPr>
        <w:t xml:space="preserve">, a to su između ostalog osobe ovlaštene za zastupanje dužnika, </w:t>
      </w:r>
      <w:r w:rsidR="005B1E9A" w:rsidRPr="005B1E9A">
        <w:rPr>
          <w:rFonts w:eastAsia="Calibri"/>
          <w:lang w:eastAsia="en-US"/>
        </w:rPr>
        <w:t xml:space="preserve">ne podnesu </w:t>
      </w:r>
      <w:r w:rsidR="005B1E9A" w:rsidRPr="005B1E9A">
        <w:rPr>
          <w:rFonts w:eastAsia="Calibri"/>
          <w:lang w:eastAsia="en-US"/>
        </w:rPr>
        <w:lastRenderedPageBreak/>
        <w:t>prijedlog za otvaranje stečajnoga postupka u propisanom roku</w:t>
      </w:r>
      <w:r w:rsidR="006834AD">
        <w:rPr>
          <w:rFonts w:eastAsia="Calibri"/>
          <w:lang w:eastAsia="en-US"/>
        </w:rPr>
        <w:t xml:space="preserve"> od najkasnije 21 dan od nastanka stečajnog razloga</w:t>
      </w:r>
      <w:r w:rsidR="005B1E9A" w:rsidRPr="005B1E9A">
        <w:rPr>
          <w:rFonts w:eastAsia="Calibri"/>
          <w:lang w:eastAsia="en-US"/>
        </w:rPr>
        <w:t>, sud će im po službenoj dužnosti u slučajevima iz članka 114. stavka 3. ovoga Zakona naložiti plaćanje predujma za namirenje troškova stečajnoga postupka u roku od osam dana.</w:t>
      </w:r>
    </w:p>
    <w:p w:rsidRDefault="006B5E37" w:rsidP="000E1BF7" w:rsidR="006B5E37">
      <w:pPr>
        <w:jc w:val="both"/>
        <w:rPr>
          <w:rFonts w:eastAsia="Calibri"/>
          <w:lang w:eastAsia="en-US"/>
        </w:rPr>
      </w:pPr>
    </w:p>
    <w:p w:rsidRDefault="00C61FE3" w:rsidP="000E1BF7" w:rsidR="00C61FE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  <w:t xml:space="preserve">Budući direktor dužnika </w:t>
      </w:r>
      <w:r w:rsidR="00693F02">
        <w:rPr>
          <w:rFonts w:eastAsia="Calibri"/>
          <w:lang w:eastAsia="en-US"/>
        </w:rPr>
        <w:t>Andrija Golubić</w:t>
      </w:r>
      <w:r w:rsidR="000872C1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nije postupi</w:t>
      </w:r>
      <w:r w:rsidR="00D64080">
        <w:rPr>
          <w:rFonts w:eastAsia="Calibri"/>
          <w:lang w:eastAsia="en-US"/>
        </w:rPr>
        <w:t>o</w:t>
      </w:r>
      <w:r>
        <w:rPr>
          <w:rFonts w:eastAsia="Calibri"/>
          <w:lang w:eastAsia="en-US"/>
        </w:rPr>
        <w:t xml:space="preserve"> po svojoj zakonskoj obvezi i nije u roku od 21 dan od dana nastanka stečajnog razloga podn</w:t>
      </w:r>
      <w:r w:rsidR="007B334C">
        <w:rPr>
          <w:rFonts w:eastAsia="Calibri"/>
          <w:lang w:eastAsia="en-US"/>
        </w:rPr>
        <w:t>i</w:t>
      </w:r>
      <w:r w:rsidR="00D64080">
        <w:rPr>
          <w:rFonts w:eastAsia="Calibri"/>
          <w:lang w:eastAsia="en-US"/>
        </w:rPr>
        <w:t>o</w:t>
      </w:r>
      <w:r>
        <w:rPr>
          <w:rFonts w:eastAsia="Calibri"/>
          <w:lang w:eastAsia="en-US"/>
        </w:rPr>
        <w:t xml:space="preserve"> prijedlog za pokretanje stečajnog postupka, duž</w:t>
      </w:r>
      <w:r w:rsidR="00D64080">
        <w:rPr>
          <w:rFonts w:eastAsia="Calibri"/>
          <w:lang w:eastAsia="en-US"/>
        </w:rPr>
        <w:t>an</w:t>
      </w:r>
      <w:r>
        <w:rPr>
          <w:rFonts w:eastAsia="Calibri"/>
          <w:lang w:eastAsia="en-US"/>
        </w:rPr>
        <w:t xml:space="preserve"> je temeljem članka 113. stavka 1. SZ-a platiti predujam za namirenje troškova stečajnog postupka.</w:t>
      </w:r>
    </w:p>
    <w:p w:rsidRDefault="006B5E37" w:rsidP="000E1BF7" w:rsidR="006B5E37">
      <w:pPr>
        <w:jc w:val="both"/>
        <w:rPr>
          <w:rFonts w:eastAsia="Calibri"/>
          <w:lang w:eastAsia="en-US"/>
        </w:rPr>
      </w:pPr>
    </w:p>
    <w:p w:rsidRDefault="00C61FE3" w:rsidP="000E1BF7" w:rsidR="00C61FE3" w:rsidRPr="00FB1F25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  <w:t>U konkretnom slučaju prijedlog je podnijela Financijska agencija u smislu odredbe članka 110. stavak 1. SZ-a. Kako nisu zaplijenjena novčana sredstva na računima dužnika u smislu odredbe članka 112. stavka 5. SZ-a, sud je naložio plaćanje predujma od 1.000,00 kn direktoru dužnika sukladno odredb</w:t>
      </w:r>
      <w:r w:rsidR="002D681F">
        <w:rPr>
          <w:rFonts w:eastAsia="Calibri"/>
          <w:lang w:eastAsia="en-US"/>
        </w:rPr>
        <w:t>i</w:t>
      </w:r>
      <w:r>
        <w:rPr>
          <w:rFonts w:eastAsia="Calibri"/>
          <w:lang w:eastAsia="en-US"/>
        </w:rPr>
        <w:t xml:space="preserve"> članka 113. stavka 1. SZ-a.</w:t>
      </w:r>
    </w:p>
    <w:p w:rsidRDefault="006C6EAC" w:rsidP="000E1BF7" w:rsidR="006C6EAC">
      <w:pPr>
        <w:jc w:val="both"/>
      </w:pPr>
    </w:p>
    <w:p w:rsidRDefault="00B462AA" w:rsidP="00B462AA" w:rsidR="001715D3">
      <w:pPr>
        <w:jc w:val="center"/>
      </w:pPr>
      <w:r>
        <w:t xml:space="preserve">Varaždin, </w:t>
      </w:r>
      <w:r w:rsidR="00693F02">
        <w:t>21. studenog</w:t>
      </w:r>
      <w:r w:rsidR="000872C1">
        <w:t>a</w:t>
      </w:r>
      <w:r>
        <w:t xml:space="preserve"> 201</w:t>
      </w:r>
      <w:r w:rsidR="007B334C">
        <w:t>8</w:t>
      </w:r>
      <w:r>
        <w:t>.</w:t>
      </w:r>
      <w:r w:rsidR="00C61FE3">
        <w:t xml:space="preserve"> </w:t>
      </w:r>
    </w:p>
    <w:p w:rsidRDefault="00693F02" w:rsidP="00693F02" w:rsidR="00693F02">
      <w:pPr>
        <w:jc w:val="both"/>
        <w:outlineLvl w:val="0"/>
      </w:pPr>
    </w:p>
    <w:p w:rsidRDefault="00693F02" w:rsidP="00693F02" w:rsidR="00693F02">
      <w:pPr>
        <w:jc w:val="both"/>
        <w:outlineLvl w:val="0"/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4"/>
        <w:gridCol w:w="4644"/>
      </w:tblGrid>
      <w:tr w:rsidTr="00693F02" w:rsidR="00693F02">
        <w:tc>
          <w:tcPr>
            <w:tcW w:type="dxa" w:w="4644"/>
          </w:tcPr>
          <w:p w:rsidRDefault="00693F02" w:rsidP="00693F02" w:rsidR="00693F02">
            <w:pPr>
              <w:jc w:val="both"/>
              <w:outlineLvl w:val="0"/>
            </w:pPr>
          </w:p>
        </w:tc>
        <w:tc>
          <w:tcPr>
            <w:tcW w:type="dxa" w:w="4644"/>
          </w:tcPr>
          <w:p w:rsidRDefault="00693F02" w:rsidP="00693F02" w:rsidR="00693F02">
            <w:pPr>
              <w:jc w:val="center"/>
              <w:outlineLvl w:val="0"/>
            </w:pPr>
            <w:r>
              <w:t>Sudac</w:t>
            </w:r>
          </w:p>
          <w:p w:rsidRDefault="00693F02" w:rsidP="00693F02" w:rsidR="00693F02">
            <w:pPr>
              <w:jc w:val="center"/>
              <w:outlineLvl w:val="0"/>
            </w:pPr>
          </w:p>
          <w:p w:rsidRDefault="005F407B" w:rsidP="00693F02" w:rsidR="005F407B">
            <w:pPr>
              <w:jc w:val="center"/>
              <w:outlineLvl w:val="0"/>
            </w:pPr>
          </w:p>
          <w:p w:rsidRDefault="00693F02" w:rsidP="005F407B" w:rsidR="00593E38">
            <w:pPr>
              <w:jc w:val="center"/>
              <w:outlineLvl w:val="0"/>
            </w:pPr>
            <w:r>
              <w:t>Jasna Lekić</w:t>
            </w:r>
            <w:r w:rsidR="00593E38">
              <w:t xml:space="preserve"> v. r.</w:t>
            </w:r>
          </w:p>
        </w:tc>
      </w:tr>
    </w:tbl>
    <w:p w:rsidRDefault="001715D3" w:rsidP="00B462AA" w:rsidR="001715D3">
      <w:pPr>
        <w:jc w:val="both"/>
      </w:pPr>
    </w:p>
    <w:p w:rsidRDefault="00D77157" w:rsidP="00B462AA" w:rsidR="00D77157">
      <w:pPr>
        <w:jc w:val="both"/>
      </w:pPr>
    </w:p>
    <w:p w:rsidRDefault="00693F02" w:rsidP="00B462AA" w:rsidR="00B462AA">
      <w:pPr>
        <w:jc w:val="both"/>
      </w:pPr>
      <w:r>
        <w:tab/>
      </w:r>
      <w:r w:rsidR="00B462AA">
        <w:t>P</w:t>
      </w:r>
      <w:r>
        <w:t>ouka o pravnom lijeku</w:t>
      </w:r>
      <w:r w:rsidR="00B462AA">
        <w:t>:</w:t>
      </w:r>
    </w:p>
    <w:p w:rsidRDefault="00BF28D9" w:rsidP="00693F02" w:rsidR="00FB1F25">
      <w:pPr>
        <w:ind w:firstLine="708"/>
        <w:jc w:val="both"/>
      </w:pPr>
      <w:r w:rsidRPr="00B43D2D">
        <w:t xml:space="preserve">Protiv ovog rješenja dopuštena je žalba Visokom trgovačkom sudu Republike Hrvatske u Zagrebu. Žalba se podnosi pisano, putem ovog suda u </w:t>
      </w:r>
      <w:r>
        <w:t>četiri</w:t>
      </w:r>
      <w:r w:rsidRPr="00B43D2D">
        <w:t xml:space="preserve"> primjerka, u roku od 8 dana od dana dostave prijepisa ovog rješenja.</w:t>
      </w:r>
    </w:p>
    <w:p w:rsidRDefault="00B462AA" w:rsidP="00B462AA" w:rsidR="00B462AA">
      <w:pPr>
        <w:jc w:val="both"/>
      </w:pPr>
    </w:p>
    <w:p w:rsidRDefault="00FB1F25" w:rsidP="00B462AA" w:rsidR="00FB1F25">
      <w:pPr>
        <w:jc w:val="both"/>
      </w:pPr>
    </w:p>
    <w:p w:rsidRDefault="00593E38" w:rsidP="007B334C" w:rsidR="00693F02">
      <w:pPr>
        <w:jc w:val="both"/>
      </w:pPr>
      <w:r>
        <w:t>DNA:</w:t>
      </w:r>
    </w:p>
    <w:p w:rsidRDefault="00201167" w:rsidP="007B334C" w:rsidR="00C61FE3">
      <w:pPr>
        <w:jc w:val="both"/>
      </w:pPr>
      <w:r>
        <w:t xml:space="preserve">1. </w:t>
      </w:r>
      <w:r w:rsidR="00FB1F25">
        <w:t xml:space="preserve">Direktor dužnika </w:t>
      </w:r>
      <w:r w:rsidR="00693F02">
        <w:t>Andrija Golubić, 48000 Koprivnica, Mije Šimeka 54</w:t>
      </w:r>
    </w:p>
    <w:p w:rsidRDefault="00201167" w:rsidP="00FB1F25" w:rsidR="00201167">
      <w:pPr>
        <w:jc w:val="both"/>
      </w:pPr>
      <w:r>
        <w:t>2. e-Oglasna ploča suda</w:t>
      </w:r>
    </w:p>
    <w:sectPr w:rsidSect="00B462AA" w:rsidR="0020116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0F3" w:rsidR="006F00F3">
      <w:r>
        <w:separator/>
      </w:r>
    </w:p>
  </w:endnote>
  <w:endnote w:id="0" w:type="continuationSeparator">
    <w:p w:rsidRDefault="006F00F3" w:rsidR="006F00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0F3" w:rsidR="006F00F3">
      <w:r>
        <w:separator/>
      </w:r>
    </w:p>
  </w:footnote>
  <w:footnote w:id="0" w:type="continuationSeparator">
    <w:p w:rsidRDefault="006F00F3" w:rsidR="006F00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2DA9" w:rsidR="0079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0A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2DA9" w:rsidP="00B462AA" w:rsidR="00792DA9">
    <w:pPr>
      <w:pStyle w:val="Zaglavlje"/>
      <w:jc w:val="right"/>
    </w:pPr>
  </w:p>
  <w:p w:rsidRDefault="00851274" w:rsidP="00B462AA" w:rsidR="00851274">
    <w:pPr>
      <w:pStyle w:val="Zaglavlje"/>
      <w:jc w:val="right"/>
    </w:pPr>
    <w:r>
      <w:t>Poslovni broj: 3 St-294/2018-5</w:t>
    </w:r>
  </w:p>
  <w:p w:rsidRDefault="00851274" w:rsidP="00B462AA" w:rsidR="00851274">
    <w:pPr>
      <w:pStyle w:val="Zaglavlje"/>
      <w:jc w:val="right"/>
    </w:pPr>
  </w:p>
  <w:p w:rsidRDefault="00693F02" w:rsidP="00B462AA" w:rsidR="00693F0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6C6C37"/>
    <w:multiLevelType w:val="hybridMultilevel"/>
    <w:tmpl w:val="15EAF440"/>
    <w:lvl w:tplc="85C667C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BF7"/>
    <w:rsid w:val="00005F17"/>
    <w:rsid w:val="000076C4"/>
    <w:rsid w:val="000142D7"/>
    <w:rsid w:val="000429F8"/>
    <w:rsid w:val="000645D2"/>
    <w:rsid w:val="000872C1"/>
    <w:rsid w:val="00094216"/>
    <w:rsid w:val="000E1BF7"/>
    <w:rsid w:val="000E74A2"/>
    <w:rsid w:val="001715D3"/>
    <w:rsid w:val="00175B62"/>
    <w:rsid w:val="001B0F1B"/>
    <w:rsid w:val="001F03ED"/>
    <w:rsid w:val="00201167"/>
    <w:rsid w:val="002071D3"/>
    <w:rsid w:val="00226DEA"/>
    <w:rsid w:val="00231407"/>
    <w:rsid w:val="00257EEB"/>
    <w:rsid w:val="002866BD"/>
    <w:rsid w:val="002D681F"/>
    <w:rsid w:val="00330AFA"/>
    <w:rsid w:val="0036360F"/>
    <w:rsid w:val="00364982"/>
    <w:rsid w:val="003A3E79"/>
    <w:rsid w:val="003C1D24"/>
    <w:rsid w:val="003C27C0"/>
    <w:rsid w:val="003D59E8"/>
    <w:rsid w:val="003D74E3"/>
    <w:rsid w:val="00497EB5"/>
    <w:rsid w:val="004A1313"/>
    <w:rsid w:val="00513515"/>
    <w:rsid w:val="0054233E"/>
    <w:rsid w:val="005547A1"/>
    <w:rsid w:val="005565DB"/>
    <w:rsid w:val="005825F5"/>
    <w:rsid w:val="00593E38"/>
    <w:rsid w:val="005B1E9A"/>
    <w:rsid w:val="005F407B"/>
    <w:rsid w:val="0061490D"/>
    <w:rsid w:val="006319A8"/>
    <w:rsid w:val="006431B8"/>
    <w:rsid w:val="00643ECC"/>
    <w:rsid w:val="00652620"/>
    <w:rsid w:val="006834AD"/>
    <w:rsid w:val="006836B4"/>
    <w:rsid w:val="00693F02"/>
    <w:rsid w:val="006A4441"/>
    <w:rsid w:val="006B5E37"/>
    <w:rsid w:val="006C6EAC"/>
    <w:rsid w:val="006F00F3"/>
    <w:rsid w:val="0073178E"/>
    <w:rsid w:val="00771759"/>
    <w:rsid w:val="00772DEA"/>
    <w:rsid w:val="00792DA9"/>
    <w:rsid w:val="007B29E5"/>
    <w:rsid w:val="007B334C"/>
    <w:rsid w:val="007B79D9"/>
    <w:rsid w:val="007E5140"/>
    <w:rsid w:val="007F5416"/>
    <w:rsid w:val="00820534"/>
    <w:rsid w:val="008211DF"/>
    <w:rsid w:val="00821E01"/>
    <w:rsid w:val="0082482A"/>
    <w:rsid w:val="00830D39"/>
    <w:rsid w:val="00851274"/>
    <w:rsid w:val="008B02FF"/>
    <w:rsid w:val="008C2BB1"/>
    <w:rsid w:val="009C24BF"/>
    <w:rsid w:val="009C6418"/>
    <w:rsid w:val="009D2EBA"/>
    <w:rsid w:val="00A00ADE"/>
    <w:rsid w:val="00A57819"/>
    <w:rsid w:val="00B462AA"/>
    <w:rsid w:val="00B510AE"/>
    <w:rsid w:val="00B631B9"/>
    <w:rsid w:val="00BA6714"/>
    <w:rsid w:val="00BF28D9"/>
    <w:rsid w:val="00C06163"/>
    <w:rsid w:val="00C51986"/>
    <w:rsid w:val="00C61FE3"/>
    <w:rsid w:val="00C85DF1"/>
    <w:rsid w:val="00CE68F3"/>
    <w:rsid w:val="00D37473"/>
    <w:rsid w:val="00D64080"/>
    <w:rsid w:val="00D77157"/>
    <w:rsid w:val="00E145A4"/>
    <w:rsid w:val="00E67AD0"/>
    <w:rsid w:val="00ED0408"/>
    <w:rsid w:val="00F221A3"/>
    <w:rsid w:val="00F55BB3"/>
    <w:rsid w:val="00F55DB3"/>
    <w:rsid w:val="00F562EF"/>
    <w:rsid w:val="00F97F93"/>
    <w:rsid w:val="00FB1F25"/>
    <w:rsid w:val="00FF3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true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77157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693F0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30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0A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0A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0A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0A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1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1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77157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693F0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30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0A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0A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0A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0A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664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35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095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2018.</izvorni_sadrzaj>
    <derivirana_varijabla naziv="DomainObject.Predmet.DatumOsnivanja_1">10.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St-294/2018</izvorni_sadrzaj>
    <derivirana_varijabla naziv="DomainObject.Predmet.OznakaBroj_1">St-294/2018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TIME CAFFE društvo s ograničenom odgovornošću za ugostiteljstvo, trgovinu i usluge</izvorni_sadrzaj>
    <derivirana_varijabla naziv="DomainObject.Predmet.ProtustrankaFormated_1">  TIME CAFFE društvo s ograničenom odgovornošću za ugostiteljstvo, trgovinu i usluge</derivirana_varijabla>
  </DomainObject.Predmet.ProtustrankaFormated>
  <DomainObject.Predmet.ProtustrankaFormatedOIB>
    <izvorni_sadrzaj>  TIME CAFFE društvo s ograničenom odgovornošću za ugostiteljstvo, trgovinu i usluge, OIB 83967493988</izvorni_sadrzaj>
    <derivirana_varijabla naziv="DomainObject.Predmet.ProtustrankaFormatedOIB_1">  TIME CAFFE društvo s ograničenom odgovornošću za ugostiteljstvo, trgovinu i usluge, OIB 83967493988</derivirana_varijabla>
  </DomainObject.Predmet.ProtustrankaFormatedOIB>
  <DomainObject.Predmet.ProtustrankaFormatedWithAdress>
    <izvorni_sadrzaj> TIME CAFFE društvo s ograničenom odgovornošću za ugostiteljstvo, trgovinu i usluge, Mije Šimeka 54, 48000 Koprivnica</izvorni_sadrzaj>
    <derivirana_varijabla naziv="DomainObject.Predmet.ProtustrankaFormatedWithAdress_1"> TIME CAFFE društvo s ograničenom odgovornošću za ugostiteljstvo, trgovinu i usluge, Mije Šimeka 54, 48000 Koprivnica</derivirana_varijabla>
  </DomainObject.Predmet.ProtustrankaFormatedWithAdress>
  <DomainObject.Predmet.ProtustrankaFormatedWithAdressOIB>
    <izvorni_sadrzaj> TIME CAFFE društvo s ograničenom odgovornošću za ugostiteljstvo, trgovinu i usluge, OIB 83967493988, Mije Šimeka 54, 48000 Koprivnica</izvorni_sadrzaj>
    <derivirana_varijabla naziv="DomainObject.Predmet.ProtustrankaFormatedWithAdressOIB_1"> TIME CAFFE društvo s ograničenom odgovornošću za ugostiteljstvo, trgovinu i usluge, OIB 83967493988, Mije Šimeka 54, 48000 Koprivnica</derivirana_varijabla>
  </DomainObject.Predmet.ProtustrankaFormatedWithAdressOIB>
  <DomainObject.Predmet.ProtustrankaWithAdress>
    <izvorni_sadrzaj>TIME CAFFE društvo s ograničenom odgovornošću za ugostiteljstvo, trgovinu i usluge Mije Šimeka 54, 48000 Koprivnica</izvorni_sadrzaj>
    <derivirana_varijabla naziv="DomainObject.Predmet.ProtustrankaWithAdress_1">TIME CAFFE društvo s ograničenom odgovornošću za ugostiteljstvo, trgovinu i usluge Mije Šimeka 54, 48000 Koprivnica</derivirana_varijabla>
  </DomainObject.Predmet.ProtustrankaWithAdress>
  <DomainObject.Predmet.ProtustrankaWithAdressOIB>
    <izvorni_sadrzaj>TIME CAFFE društvo s ograničenom odgovornošću za ugostiteljstvo, trgovinu i usluge, OIB 83967493988, Mije Šimeka 54, 48000 Koprivnica</izvorni_sadrzaj>
    <derivirana_varijabla naziv="DomainObject.Predmet.ProtustrankaWithAdressOIB_1">TIME CAFFE društvo s ograničenom odgovornošću za ugostiteljstvo, trgovinu i usluge, OIB 83967493988, Mije Šimeka 54, 48000 Koprivnica</derivirana_varijabla>
  </DomainObject.Predmet.ProtustrankaWithAdressOIB>
  <DomainObject.Predmet.ProtustrankaNazivFormated>
    <izvorni_sadrzaj>TIME CAFFE društvo s ograničenom odgovornošću za ugostiteljstvo, trgovinu i usluge</izvorni_sadrzaj>
    <derivirana_varijabla naziv="DomainObject.Predmet.ProtustrankaNazivFormated_1">TIME CAFFE društvo s ograničenom odgovornošću za ugostiteljstvo, trgovinu i usluge</derivirana_varijabla>
  </DomainObject.Predmet.ProtustrankaNazivFormated>
  <DomainObject.Predmet.ProtustrankaNazivFormatedOIB>
    <izvorni_sadrzaj>TIME CAFFE društvo s ograničenom odgovornošću za ugostiteljstvo, trgovinu i usluge, OIB 83967493988</izvorni_sadrzaj>
    <derivirana_varijabla naziv="DomainObject.Predmet.ProtustrankaNazivFormatedOIB_1">TIME CAFFE društvo s ograničenom odgovornošću za ugostiteljstvo, trgovinu i usluge, OIB 83967493988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19804.57</izvorni_sadrzaj>
    <derivirana_varijabla naziv="DomainObject.Predmet.TrenutnaVrijednost_1">19804.57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TIME CAFFE društvo s ograničenom odgovornošću za ugostiteljstvo, trgovinu i usluge</item>
    </izvorni_sadrzaj>
    <derivirana_varijabla naziv="DomainObject.Predmet.ProtuStrankaListFormated_1">
      <item>TIME CAFFE društvo s ograničenom odgovornošću za ugostiteljstvo, trgovinu i usluge</item>
    </derivirana_varijabla>
  </DomainObject.Predmet.ProtuStrankaListFormated>
  <DomainObject.Predmet.ProtuStrankaListFormatedOIB>
    <izvorni_sadrzaj>
      <item>TIME CAFFE društvo s ograničenom odgovornošću za ugostiteljstvo, trgovinu i usluge, OIB 83967493988</item>
    </izvorni_sadrzaj>
    <derivirana_varijabla naziv="DomainObject.Predmet.ProtuStrankaListFormatedOIB_1">
      <item>TIME CAFFE društvo s ograničenom odgovornošću za ugostiteljstvo, trgovinu i usluge, OIB 83967493988</item>
    </derivirana_varijabla>
  </DomainObject.Predmet.ProtuStrankaListFormatedOIB>
  <DomainObject.Predmet.ProtuStrankaListFormatedWithAdress>
    <izvorni_sadrzaj>
      <item>TIME CAFFE društvo s ograničenom odgovornošću za ugostiteljstvo, trgovinu i usluge, Mije Šimeka 54, 48000 Koprivnica</item>
    </izvorni_sadrzaj>
    <derivirana_varijabla naziv="DomainObject.Predmet.ProtuStrankaListFormatedWithAdress_1">
      <item>TIME CAFFE društvo s ograničenom odgovornošću za ugostiteljstvo, trgovinu i usluge, Mije Šimeka 54, 48000 Koprivnica</item>
    </derivirana_varijabla>
  </DomainObject.Predmet.ProtuStrankaListFormatedWithAdress>
  <DomainObject.Predmet.ProtuStrankaListFormatedWithAdressOIB>
    <izvorni_sadrzaj>
      <item>TIME CAFFE društvo s ograničenom odgovornošću za ugostiteljstvo, trgovinu i usluge, OIB 83967493988, Mije Šimeka 54, 48000 Koprivnica</item>
    </izvorni_sadrzaj>
    <derivirana_varijabla naziv="DomainObject.Predmet.ProtuStrankaListFormatedWithAdressOIB_1">
      <item>TIME CAFFE društvo s ograničenom odgovornošću za ugostiteljstvo, trgovinu i usluge, OIB 83967493988, Mije Šimeka 54, 48000 Koprivnica</item>
    </derivirana_varijabla>
  </DomainObject.Predmet.ProtuStrankaListFormatedWithAdressOIB>
  <DomainObject.Predmet.ProtuStrankaListNazivFormated>
    <izvorni_sadrzaj>
      <item>TIME CAFFE društvo s ograničenom odgovornošću za ugostiteljstvo, trgovinu i usluge</item>
    </izvorni_sadrzaj>
    <derivirana_varijabla naziv="DomainObject.Predmet.ProtuStrankaListNazivFormated_1">
      <item>TIME CAFFE društvo s ograničenom odgovornošću za ugostiteljstvo, trgovinu i usluge</item>
    </derivirana_varijabla>
  </DomainObject.Predmet.ProtuStrankaListNazivFormated>
  <DomainObject.Predmet.ProtuStrankaListNazivFormatedOIB>
    <izvorni_sadrzaj>
      <item>TIME CAFFE društvo s ograničenom odgovornošću za ugostiteljstvo, trgovinu i usluge, OIB 83967493988</item>
    </izvorni_sadrzaj>
    <derivirana_varijabla naziv="DomainObject.Predmet.ProtuStrankaListNazivFormatedOIB_1">
      <item>TIME CAFFE društvo s ograničenom odgovornošću za ugostiteljstvo, trgovinu i usluge, OIB 83967493988</item>
    </derivirana_varijabla>
  </DomainObject.Predmet.ProtuStrankaListNazivFormatedOIB>
  <DomainObject.Predmet.OstaliListFormated>
    <izvorni_sadrzaj>
      <item>Andrija Golubić</item>
      <item>e-Oglasna</item>
      <item>Sudski registar Trgovačkog suda u Varaždinu</item>
      <item>Županijsko državno odvjetništvo u Varaždinu</item>
    </izvorni_sadrzaj>
    <derivirana_varijabla naziv="DomainObject.Predmet.OstaliListFormated_1">
      <item>Andrija Golubić</item>
      <item>e-Oglasna</item>
      <item>Sudski registar Trgovačkog suda u Varaždinu</item>
      <item>Županijsko državno odvjetništvo u Varaždinu</item>
    </derivirana_varijabla>
  </DomainObject.Predmet.OstaliListFormated>
  <DomainObject.Predmet.OstaliListFormatedOIB>
    <izvorni_sadrzaj>
      <item>Andrija Golubić, OIB 21912628844</item>
      <item>e-Oglasna</item>
      <item>Sudski registar Trgovačkog suda u Varaždinu</item>
      <item>Županijsko državno odvjetništvo u Varaždinu</item>
    </izvorni_sadrzaj>
    <derivirana_varijabla naziv="DomainObject.Predmet.OstaliListFormatedOIB_1">
      <item>Andrija Golubić, OIB 21912628844</item>
      <item>e-Oglasna</item>
      <item>Sudski registar Trgovačkog suda u Varaždinu</item>
      <item>Županijsko državno odvjetništvo u Varaždinu</item>
    </derivirana_varijabla>
  </DomainObject.Predmet.OstaliListFormatedOIB>
  <DomainObject.Predmet.OstaliListFormatedWithAdress>
    <izvorni_sadrzaj>
      <item>Andrija Golubić, Mije Šimeka 54, 48000 Koprivnica</item>
      <item>e-Oglasna</item>
      <item>Sudski registar Trgovačkog suda u Varaždinu, B.Radića 2, 47280 Varaštovac</item>
      <item>Županijsko državno odvjetništvo u Varaždinu, Ul. braće Radić 2, 42000 Varaždin</item>
    </izvorni_sadrzaj>
    <derivirana_varijabla naziv="DomainObject.Predmet.OstaliListFormatedWithAdress_1">
      <item>Andrija Golubić, Mije Šimeka 54, 48000 Koprivnica</item>
      <item>e-Oglasna</item>
      <item>Sudski registar Trgovačkog suda u Varaždinu, B.Radića 2, 47280 Varaštovac</item>
      <item>Županijsko državno odvjetništvo u Varaždinu, Ul. braće Radić 2, 42000 Varaždin</item>
    </derivirana_varijabla>
  </DomainObject.Predmet.OstaliListFormatedWithAdress>
  <DomainObject.Predmet.OstaliListFormatedWithAdressOIB>
    <izvorni_sadrzaj>
      <item>Andrija Golubić, OIB 21912628844, Mije Šimeka 54, 48000 Koprivnica</item>
      <item>e-Oglasna</item>
      <item>Sudski registar Trgovačkog suda u Varaždinu, B.Radića 2, 47280 Varaštovac</item>
      <item>Županijsko državno odvjetništvo u Varaždinu, Ul. braće Radić 2, 42000 Varaždin</item>
    </izvorni_sadrzaj>
    <derivirana_varijabla naziv="DomainObject.Predmet.OstaliListFormatedWithAdressOIB_1">
      <item>Andrija Golubić, OIB 21912628844, Mije Šimeka 54, 48000 Koprivnica</item>
      <item>e-Oglasna</item>
      <item>Sudski registar Trgovačkog suda u Varaždinu, B.Radića 2, 47280 Varaštovac</item>
      <item>Županijsko državno odvjetništvo u Varaždinu, Ul. braće Radić 2, 42000 Varaždin</item>
    </derivirana_varijabla>
  </DomainObject.Predmet.OstaliListFormatedWithAdressOIB>
  <DomainObject.Predmet.OstaliListNazivFormated>
    <izvorni_sadrzaj>
      <item>Andrija Golubić</item>
      <item>e-Oglasna</item>
      <item>Sudski registar Trgovačkog suda u Varaždinu</item>
      <item>Županijsko državno odvjetništvo u Varaždinu</item>
    </izvorni_sadrzaj>
    <derivirana_varijabla naziv="DomainObject.Predmet.OstaliListNazivFormated_1">
      <item>Andrija Golubić</item>
      <item>e-Oglasna</item>
      <item>Sudski registar Trgovačkog suda u Varaždinu</item>
      <item>Županijsko državno odvjetništvo u Varaždinu</item>
    </derivirana_varijabla>
  </DomainObject.Predmet.OstaliListNazivFormated>
  <DomainObject.Predmet.OstaliListNazivFormatedOIB>
    <izvorni_sadrzaj>
      <item>Andrija Golubić, OIB 21912628844</item>
      <item>e-Oglasna</item>
      <item>Sudski registar Trgovačkog suda u Varaždinu</item>
      <item>Županijsko državno odvjetništvo u Varaždinu</item>
    </izvorni_sadrzaj>
    <derivirana_varijabla naziv="DomainObject.Predmet.OstaliListNazivFormatedOIB_1">
      <item>Andrija Golubić, OIB 21912628844</item>
      <item>e-Oglasna</item>
      <item>Sudski registar Trgovačkog suda u Varaždinu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TIME CAFFE društvo s ograničenom odgovornošću za ugostiteljstvo, trgovinu i usluge</izvorni_sadrzaj>
    <derivirana_varijabla naziv="DomainObject.Predmet.ProtustrankaIDrugi_1">TIME CAFFE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TIME CAFFE društvo s ograničenom odgovornošću za ugostiteljstvo, trgovinu i usluge, OIB 83967493988, Mije Šimeka 54, 48000 Koprivnica</izvorni_sadrzaj>
    <derivirana_varijabla naziv="DomainObject.Predmet.ProtustrankaIDrugiAdressOIB_1">TIME CAFFE društvo s ograničenom odgovornošću za ugostiteljstvo, trgovinu i usluge, OIB 83967493988, Mije Šimeka 54,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TIME CAFFE društvo s ograničenom odgovornošću za ugostiteljstvo, trgovinu i usluge</item>
      <item>Andrija Golubić</item>
      <item>e-Oglasna</item>
      <item>Sudski registar Trgovačkog suda u Varaždinu</item>
      <item>Županijsko državno odvjetništvo u Varaždinu</item>
    </izvorni_sadrzaj>
    <derivirana_varijabla naziv="DomainObject.Predmet.SudioniciListNaziv_1">
      <item>Financijska agencija</item>
      <item>TIME CAFFE društvo s ograničenom odgovornošću za ugostiteljstvo, trgovinu i usluge</item>
      <item>Andrija Golubić</item>
      <item>e-Oglasna</item>
      <item>Sudski registar Trgovačkog suda u Varaždinu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TIME CAFFE društvo s ograničenom odgovornošću za ugostiteljstvo, trgovinu i usluge, OIB 83967493988, Mije Šimeka 54,48000 Koprivnica</item>
      <item>Andrija Golubić, OIB 21912628844, Mije Šimeka 54,48000 Koprivnica</item>
      <item>e-Oglasna</item>
      <item>Sudski registar Trgovačkog suda u Varaždinu, B.Radića 2,47280 Varaštovac</item>
      <item>Županijsko državno odvjetništvo u Varaždinu, Ul. braće Radić 2,42000 Varaždin</item>
    </izvorni_sadrzaj>
    <derivirana_varijabla naziv="DomainObject.Predmet.SudioniciListAdressOIB_1">
      <item>Financijska agencija, OIB 85821130368, Ulica grada Vukovara 70,10000 Zagreb</item>
      <item>TIME CAFFE društvo s ograničenom odgovornošću za ugostiteljstvo, trgovinu i usluge, OIB 83967493988, Mije Šimeka 54,48000 Koprivnica</item>
      <item>Andrija Golubić, OIB 21912628844, Mije Šimeka 54,48000 Koprivnica</item>
      <item>e-Oglasna</item>
      <item>Sudski registar Trgovačkog suda u Varaždinu, B.Radića 2,47280 Varaštovac</item>
      <item>Županijsko državno odvjetništvo u Varaždinu,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83967493988</item>
      <item>, OIB 21912628844</item>
      <item>, OIB null</item>
      <item>, OIB null</item>
      <item>, OIB null</item>
    </izvorni_sadrzaj>
    <derivirana_varijabla naziv="DomainObject.Predmet.SudioniciListNazivOIB_1">
      <item>, OIB 85821130368</item>
      <item>, OIB 83967493988</item>
      <item>, OIB 21912628844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St-294/2018-3</izvorni_sadrzaj>
    <derivirana_varijabla naziv="DomainObject.PredzadnjaOdlukaIzPredmeta.Oznaka_1">St-294/2018-3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F40A43-20A3-4938-822F-8E722FB8A5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509</properties:Words>
  <properties:Characters>2698</properties:Characters>
  <properties:Lines>82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St-296/11-3</vt:lpstr>
    </vt:vector>
  </properties:TitlesOfParts>
  <properties:LinksUpToDate>false</properties:LinksUpToDate>
  <properties:CharactersWithSpaces>3202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2018-11-20T09:03:00Z</dcterms:created>
  <dc:creator>trukelj</dc:creator>
  <cp:lastModifiedBy>Ljubica Makovec</cp:lastModifiedBy>
  <cp:lastPrinted>2018-11-20T08:57:00Z</cp:lastPrinted>
  <dcterms:modified xmlns:xsi="http://www.w3.org/2001/XMLSchema-instance" xsi:type="dcterms:W3CDTF">2018-11-21T07:45:00Z</dcterms:modified>
  <cp:revision>3</cp:revision>
  <dc:title>Poslovni broj: 3 St-296/11-3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(St-294-2018-5 (Rješenje - poziv direktoru na uplatu predujma).docx)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