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f587" w14:paraId="5daf587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8F6F0D">
        <w:t>15/19-7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8F6F0D">
        <w:t>RH MF Porezna uprava zastupani po ŽDO Osijek</w:t>
      </w:r>
      <w:r>
        <w:t xml:space="preserve"> za otvaranje stečajnog postupka nad dužnikom: </w:t>
      </w:r>
      <w:r w:rsidR="008F6F0D" w:rsidRPr="008F6F0D">
        <w:rPr>
          <w:b/>
        </w:rPr>
        <w:t>EURO POSREDNIŠTVO društvo sa ograničenom odgovornošću za uslužne djelatnosti Osijek, Županijska 20a, OIB: 63944182453, MBS: 030135786</w:t>
      </w:r>
      <w:r w:rsidR="00B00D61">
        <w:rPr>
          <w:b/>
        </w:rPr>
        <w:t xml:space="preserve">, </w:t>
      </w:r>
      <w:r>
        <w:t xml:space="preserve">dana </w:t>
      </w:r>
      <w:r w:rsidR="008F6F0D">
        <w:t>25. siječnja 2019. g.,</w:t>
      </w:r>
      <w:r>
        <w:t xml:space="preserve">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F6F0D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8F6F0D">
        <w:t xml:space="preserve">Kristina </w:t>
      </w:r>
      <w:proofErr w:type="spellStart"/>
      <w:r w:rsidR="008F6F0D">
        <w:t>Gmajnić</w:t>
      </w:r>
      <w:proofErr w:type="spellEnd"/>
      <w:r w:rsidR="008F6F0D">
        <w:t>, Osijek, Vrbaska 10, OIB: 38393716964</w:t>
      </w:r>
      <w:r w:rsidR="004F7084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8F6F0D">
        <w:rPr>
          <w:b/>
        </w:rPr>
        <w:t>15-19</w:t>
      </w:r>
      <w:r>
        <w:t xml:space="preserve"> koji se vodi kod Hrvatske poštanske banke d.d. za stečajnog dužnika </w:t>
      </w:r>
      <w:r w:rsidR="008F6F0D" w:rsidRPr="008F6F0D">
        <w:rPr>
          <w:b/>
        </w:rPr>
        <w:t xml:space="preserve">EURO POSREDNIŠTVO društvo sa ograničenom odgovornošću za uslužne djelatnosti Osijek, Županijska 20a, OIB: 63944182453, MBS: 030135786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8F6F0D" w:rsidRPr="008F6F0D">
        <w:t xml:space="preserve">Kristina </w:t>
      </w:r>
      <w:proofErr w:type="spellStart"/>
      <w:r w:rsidR="008F6F0D" w:rsidRPr="008F6F0D">
        <w:t>Gmajnić</w:t>
      </w:r>
      <w:proofErr w:type="spellEnd"/>
      <w:r w:rsidR="008F6F0D" w:rsidRPr="008F6F0D">
        <w:t xml:space="preserve">, Osijek, Vrbaska 10, OIB: 38393716964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8F6F0D" w:rsidRPr="008F6F0D">
        <w:t xml:space="preserve">Kristina </w:t>
      </w:r>
      <w:proofErr w:type="spellStart"/>
      <w:r w:rsidR="008F6F0D" w:rsidRPr="008F6F0D">
        <w:t>Gmajnić</w:t>
      </w:r>
      <w:proofErr w:type="spellEnd"/>
      <w:r w:rsidR="008F6F0D" w:rsidRPr="008F6F0D">
        <w:t>, Osijek, Vrbaska 10, OIB: 38393716964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8F6F0D" w:rsidRPr="008F6F0D">
        <w:t xml:space="preserve">Kristina </w:t>
      </w:r>
      <w:proofErr w:type="spellStart"/>
      <w:r w:rsidR="008F6F0D" w:rsidRPr="008F6F0D">
        <w:t>Gmajnić</w:t>
      </w:r>
      <w:proofErr w:type="spellEnd"/>
      <w:r w:rsidR="008F6F0D" w:rsidRPr="008F6F0D">
        <w:t xml:space="preserve">, Osijek, Vrbaska 10, OIB: 38393716964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F6F0D" w:rsidP="008F6F0D" w:rsidR="008F6F0D">
      <w:pPr>
        <w:jc w:val="right"/>
      </w:pPr>
      <w:r>
        <w:t>Poslovni broj: 6 St-15/19-7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8F6F0D" w:rsidRPr="008F6F0D">
        <w:t xml:space="preserve">Kristina </w:t>
      </w:r>
      <w:proofErr w:type="spellStart"/>
      <w:r w:rsidR="008F6F0D" w:rsidRPr="008F6F0D">
        <w:t>Gmajnić</w:t>
      </w:r>
      <w:proofErr w:type="spellEnd"/>
      <w:r w:rsidR="008F6F0D" w:rsidRPr="008F6F0D">
        <w:t>, Osijek, Vrbaska 10, OIB: 38393716964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F6F0D">
        <w:t>25. siječnja 2019.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4F7084" w:rsidR="008F6F0D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8F6F0D">
        <w:t xml:space="preserve">Kristina </w:t>
      </w:r>
      <w:proofErr w:type="spellStart"/>
      <w:r w:rsidR="008F6F0D">
        <w:t>Gmajnić</w:t>
      </w:r>
      <w:proofErr w:type="spellEnd"/>
      <w:r w:rsidR="008F6F0D">
        <w:t>, Osijek, Vrbaska 10</w:t>
      </w:r>
    </w:p>
    <w:p w:rsidRDefault="00C66F56" w:rsidP="004F7084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8F6F0D">
        <w:t>1.3.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3CC" w:rsidR="002263CC">
      <w:r>
        <w:separator/>
      </w:r>
    </w:p>
  </w:endnote>
  <w:endnote w:id="0" w:type="continuationSeparator">
    <w:p w:rsidRDefault="002263CC" w:rsidR="00226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3CC" w:rsidR="002263CC">
      <w:r>
        <w:separator/>
      </w:r>
    </w:p>
  </w:footnote>
  <w:footnote w:id="0" w:type="continuationSeparator">
    <w:p w:rsidRDefault="002263CC" w:rsidR="00226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E116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B7F2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263CC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168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3A2C"/>
    <w:rsid w:val="004A6AAF"/>
    <w:rsid w:val="004A7B80"/>
    <w:rsid w:val="004B741D"/>
    <w:rsid w:val="004C7156"/>
    <w:rsid w:val="004E5065"/>
    <w:rsid w:val="004F7084"/>
    <w:rsid w:val="00500BBD"/>
    <w:rsid w:val="00517249"/>
    <w:rsid w:val="005376B1"/>
    <w:rsid w:val="00540F2F"/>
    <w:rsid w:val="0055624C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4E3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8F6F0D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44B6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A3BDD"/>
    <w:rsid w:val="00BB6C93"/>
    <w:rsid w:val="00BC33DE"/>
    <w:rsid w:val="00BD6FF2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9548E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C2FB3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11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1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11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2019.</izvorni_sadrzaj>
    <derivirana_varijabla naziv="DomainObject.Predmet.DatumOsnivanja_1">10.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POSREDNIŠTVO društvo sa ograničenom odgovornošću za uslužne djelatnosti</izvorni_sadrzaj>
    <derivirana_varijabla naziv="DomainObject.Predmet.ProtustrankaFormated_1">  EURO POSREDNIŠTVO društvo sa ograničenom odgovornošću za uslužne djelatnosti</derivirana_varijabla>
  </DomainObject.Predmet.ProtustrankaFormated>
  <DomainObject.Predmet.ProtustrankaFormatedOIB>
    <izvorni_sadrzaj>  EURO POSREDNIŠTVO društvo sa ograničenom odgovornošću za uslužne djelatnosti, OIB 63944182453</izvorni_sadrzaj>
    <derivirana_varijabla naziv="DomainObject.Predmet.ProtustrankaFormatedOIB_1">  EURO POSREDNIŠTVO društvo sa ograničenom odgovornošću za uslužne djelatnosti, OIB 63944182453</derivirana_varijabla>
  </DomainObject.Predmet.ProtustrankaFormatedOIB>
  <DomainObject.Predmet.ProtustrankaFormatedWithAdress>
    <izvorni_sadrzaj> EURO POSREDNIŠTVO društvo sa ograničenom odgovornošću za uslužne djelatnosti, Županijska 20a, 31000 Osijek</izvorni_sadrzaj>
    <derivirana_varijabla naziv="DomainObject.Predmet.ProtustrankaFormatedWithAdress_1"> EURO POSREDNIŠTVO društvo sa ograničenom odgovornošću za uslužne djelatnosti, Županijska 20a, 31000 Osijek</derivirana_varijabla>
  </DomainObject.Predmet.ProtustrankaFormatedWithAdress>
  <DomainObject.Predmet.ProtustrankaFormatedWithAdressOIB>
    <izvorni_sadrzaj> EURO POSREDNIŠTVO društvo sa ograničenom odgovornošću za uslužne djelatnosti, OIB 63944182453, Županijska 20a, 31000 Osijek</izvorni_sadrzaj>
    <derivirana_varijabla naziv="DomainObject.Predmet.ProtustrankaFormatedWithAdressOIB_1"> EURO POSREDNIŠTVO društvo sa ograničenom odgovornošću za uslužne djelatnosti, OIB 63944182453, Županijska 20a, 31000 Osijek</derivirana_varijabla>
  </DomainObject.Predmet.ProtustrankaFormatedWithAdressOIB>
  <DomainObject.Predmet.ProtustrankaWithAdress>
    <izvorni_sadrzaj>EURO POSREDNIŠTVO društvo sa ograničenom odgovornošću za uslužne djelatnosti Županijska 20a, 31000 Osijek</izvorni_sadrzaj>
    <derivirana_varijabla naziv="DomainObject.Predmet.ProtustrankaWithAdress_1">EURO POSREDNIŠTVO društvo sa ograničenom odgovornošću za uslužne djelatnosti Županijska 20a, 31000 Osijek</derivirana_varijabla>
  </DomainObject.Predmet.ProtustrankaWithAdress>
  <DomainObject.Predmet.ProtustrankaWithAdressOIB>
    <izvorni_sadrzaj>EURO POSREDNIŠTVO društvo sa ograničenom odgovornošću za uslužne djelatnosti, OIB 63944182453, Županijska 20a, 31000 Osijek</izvorni_sadrzaj>
    <derivirana_varijabla naziv="DomainObject.Predmet.ProtustrankaWithAdressOIB_1">EURO POSREDNIŠTVO društvo sa ograničenom odgovornošću za uslužne djelatnosti, OIB 63944182453, Županijska 20a, 31000 Osijek</derivirana_varijabla>
  </DomainObject.Predmet.ProtustrankaWithAdressOIB>
  <DomainObject.Predmet.ProtustrankaNazivFormated>
    <izvorni_sadrzaj>EURO POSREDNIŠTVO društvo sa ograničenom odgovornošću za uslužne djelatnosti</izvorni_sadrzaj>
    <derivirana_varijabla naziv="DomainObject.Predmet.ProtustrankaNazivFormated_1">EURO POSREDNIŠTVO društvo sa ograničenom odgovornošću za uslužne djelatnosti</derivirana_varijabla>
  </DomainObject.Predmet.ProtustrankaNazivFormated>
  <DomainObject.Predmet.ProtustrankaNazivFormatedOIB>
    <izvorni_sadrzaj>EURO POSREDNIŠTVO društvo sa ograničenom odgovornošću za uslužne djelatnosti, OIB 63944182453</izvorni_sadrzaj>
    <derivirana_varijabla naziv="DomainObject.Predmet.ProtustrankaNazivFormatedOIB_1">EURO POSREDNIŠTVO društvo sa ograničenom odgovornošću za uslužne djelatnosti, OIB 63944182453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EURO POSREDNIŠTVO društvo sa ograničenom odgovornošću za uslužne djelatnosti</item>
    </izvorni_sadrzaj>
    <derivirana_varijabla naziv="DomainObject.Predmet.ProtuStrankaListFormated_1">
      <item>EURO POSREDNIŠTVO društvo sa ograničenom odgovornošću za uslužne djelatnosti</item>
    </derivirana_varijabla>
  </DomainObject.Predmet.ProtuStrankaListFormated>
  <DomainObject.Predmet.ProtuStrankaListFormatedOIB>
    <izvorni_sadrzaj>
      <item>EURO POSREDNIŠTVO društvo sa ograničenom odgovornošću za uslužne djelatnosti, OIB 63944182453</item>
    </izvorni_sadrzaj>
    <derivirana_varijabla naziv="DomainObject.Predmet.ProtuStrankaListFormatedOIB_1">
      <item>EURO POSREDNIŠTVO društvo sa ograničenom odgovornošću za uslužne djelatnosti, OIB 63944182453</item>
    </derivirana_varijabla>
  </DomainObject.Predmet.ProtuStrankaListFormatedOIB>
  <DomainObject.Predmet.ProtuStrankaListFormatedWithAdress>
    <izvorni_sadrzaj>
      <item>EURO POSREDNIŠTVO društvo sa ograničenom odgovornošću za uslužne djelatnosti, Županijska 20a, 31000 Osijek</item>
    </izvorni_sadrzaj>
    <derivirana_varijabla naziv="DomainObject.Predmet.ProtuStrankaListFormatedWithAdress_1">
      <item>EURO POSREDNIŠTVO društvo sa ograničenom odgovornošću za uslužne djelatnosti, Županijska 20a, 31000 Osijek</item>
    </derivirana_varijabla>
  </DomainObject.Predmet.ProtuStrankaListFormatedWithAdress>
  <DomainObject.Predmet.ProtuStrankaListFormatedWithAdressOIB>
    <izvorni_sadrzaj>
      <item>EURO POSREDNIŠTVO društvo sa ograničenom odgovornošću za uslužne djelatnosti, OIB 63944182453, Županijska 20a, 31000 Osijek</item>
    </izvorni_sadrzaj>
    <derivirana_varijabla naziv="DomainObject.Predmet.ProtuStrankaListFormatedWithAdressOIB_1">
      <item>EURO POSREDNIŠTVO društvo sa ograničenom odgovornošću za uslužne djelatnosti, OIB 63944182453, Županijska 20a, 31000 Osijek</item>
    </derivirana_varijabla>
  </DomainObject.Predmet.ProtuStrankaListFormatedWithAdressOIB>
  <DomainObject.Predmet.ProtuStrankaListNazivFormated>
    <izvorni_sadrzaj>
      <item>EURO POSREDNIŠTVO društvo sa ograničenom odgovornošću za uslužne djelatnosti</item>
    </izvorni_sadrzaj>
    <derivirana_varijabla naziv="DomainObject.Predmet.ProtuStrankaListNazivFormated_1">
      <item>EURO POSREDNIŠTVO društvo sa ograničenom odgovornošću za uslužne djelatnosti</item>
    </derivirana_varijabla>
  </DomainObject.Predmet.ProtuStrankaListNazivFormated>
  <DomainObject.Predmet.ProtuStrankaListNazivFormatedOIB>
    <izvorni_sadrzaj>
      <item>EURO POSREDNIŠTVO društvo sa ograničenom odgovornošću za uslužne djelatnosti, OIB 63944182453</item>
    </izvorni_sadrzaj>
    <derivirana_varijabla naziv="DomainObject.Predmet.ProtuStrankaListNazivFormatedOIB_1">
      <item>EURO POSREDNIŠTVO društvo sa ograničenom odgovornošću za uslužne djelatnosti, OIB 63944182453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EURO POSREDNIŠTVO društvo sa ograničenom odgovornošću za uslužne djelatnosti</izvorni_sadrzaj>
    <derivirana_varijabla naziv="DomainObject.Predmet.ProtustrankaIDrugi_1">EURO POSREDNIŠTVO društvo sa ograničenom odgovornošću za uslužne djelatnosti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EURO POSREDNIŠTVO društvo sa ograničenom odgovornošću za uslužne djelatnosti, OIB 63944182453, Županijska 20a, 31000 Osijek</izvorni_sadrzaj>
    <derivirana_varijabla naziv="DomainObject.Predmet.ProtustrankaIDrugiAdressOIB_1">EURO POSREDNIŠTVO društvo sa ograničenom odgovornošću za uslužne djelatnosti, OIB 63944182453, Županijska 20a,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POSREDNIŠTVO društvo sa ograničenom odgovornošću za uslužne djelatnosti</item>
      <item>RH MF PODRUČNI URED OSIJEK</item>
    </izvorni_sadrzaj>
    <derivirana_varijabla naziv="DomainObject.Predmet.SudioniciListNaziv_1">
      <item>EURO POSREDNIŠTVO društvo sa ograničenom odgovornošću za uslužne djelatnosti</item>
      <item>RH MF PODRUČNI URED OSIJEK</item>
    </derivirana_varijabla>
  </DomainObject.Predmet.SudioniciListNaziv>
  <DomainObject.Predmet.SudioniciListAdressOIB>
    <izvorni_sadrzaj>
      <item>EURO POSREDNIŠTVO društvo sa ograničenom odgovornošću za uslužne djelatnosti, OIB 63944182453, Županijska 20a,31000 Osijek</item>
      <item>RH MF PODRUČNI URED OSIJEK, OIB 18683136487</item>
    </izvorni_sadrzaj>
    <derivirana_varijabla naziv="DomainObject.Predmet.SudioniciListAdressOIB_1">
      <item>EURO POSREDNIŠTVO društvo sa ograničenom odgovornošću za uslužne djelatnosti, OIB 63944182453, Županijska 20a,31000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63944182453</item>
      <item>, OIB 18683136487</item>
    </izvorni_sadrzaj>
    <derivirana_varijabla naziv="DomainObject.Predmet.SudioniciListNazivOIB_1">
      <item>, OIB 63944182453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254DD-3FD7-41B3-B0B8-1772293DD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2543</properties:Characters>
  <properties:Lines>127</properties:Lines>
  <properties:Paragraphs>26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2019-01-25T11:00:00Z</cp:lastPrinted>
  <dcterms:modified xmlns:xsi="http://www.w3.org/2001/XMLSchema-instance" xsi:type="dcterms:W3CDTF">2019-01-25T11:02:00Z</dcterms:modified>
  <cp:revision>78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