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eb43" w14:paraId="179eb43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DB6C83">
        <w:rPr>
          <w:rFonts w:hAnsi="Times New Roman" w:ascii="Times New Roman"/>
          <w:color w:val="auto"/>
          <w:sz w:val="24"/>
          <w:szCs w:val="24"/>
          <w:lang w:val="hr-HR"/>
        </w:rPr>
        <w:t>3352/16-3</w:t>
      </w:r>
      <w:r w:rsidR="00C16E15">
        <w:rPr>
          <w:rFonts w:hAnsi="Times New Roman" w:ascii="Times New Roman"/>
          <w:color w:val="auto"/>
          <w:sz w:val="24"/>
          <w:szCs w:val="24"/>
          <w:lang w:val="hr-HR"/>
        </w:rPr>
        <w:t>1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 w:rsidRPr="00563E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prethodnom postupku radi utvrđivanja pretpostavki za otvaranje stečajnog postupka nad </w:t>
      </w:r>
      <w:r w:rsidR="002C1868" w:rsidRPr="00DB02AD">
        <w:rPr>
          <w:rFonts w:hAnsi="Times New Roman" w:ascii="Times New Roman"/>
          <w:color w:val="auto"/>
          <w:sz w:val="24"/>
          <w:szCs w:val="24"/>
        </w:rPr>
        <w:t>dužnikom</w:t>
      </w:r>
      <w:r w:rsidR="00903FE3" w:rsidRPr="00DB02A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B02AD" w:rsidRPr="00DB02AD">
        <w:rPr>
          <w:rFonts w:hAnsi="Times New Roman" w:ascii="Times New Roman"/>
          <w:color w:val="auto"/>
          <w:sz w:val="24"/>
          <w:szCs w:val="24"/>
        </w:rPr>
        <w:t>SPEKTAR PROMOCIJA d. o. o., Zagreb, Oboj 66, OIB 27501233030</w:t>
      </w:r>
      <w:r w:rsidR="00563EE7" w:rsidRPr="00DB02AD">
        <w:rPr>
          <w:rFonts w:hAnsi="Times New Roman" w:ascii="Times New Roman"/>
          <w:color w:val="auto"/>
          <w:sz w:val="24"/>
          <w:szCs w:val="24"/>
        </w:rPr>
        <w:t>, 16</w:t>
      </w:r>
      <w:r w:rsidR="002C1868" w:rsidRPr="00DB02AD">
        <w:rPr>
          <w:rFonts w:hAnsi="Times New Roman" w:ascii="Times New Roman"/>
          <w:color w:val="auto"/>
          <w:sz w:val="24"/>
          <w:szCs w:val="24"/>
        </w:rPr>
        <w:t xml:space="preserve">. kolovoza </w:t>
      </w:r>
      <w:r w:rsidR="002C1868" w:rsidRPr="00563EE7">
        <w:rPr>
          <w:rFonts w:hAnsi="Times New Roman" w:ascii="Times New Roman"/>
          <w:color w:val="auto"/>
          <w:sz w:val="24"/>
          <w:szCs w:val="24"/>
        </w:rPr>
        <w:t>2017.</w:t>
      </w:r>
    </w:p>
    <w:p w:rsidRDefault="002C1868" w:rsidP="00E2213A" w:rsidR="002C1868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B02AD" w:rsidRPr="00DB02AD">
        <w:rPr>
          <w:rFonts w:hAnsi="Times New Roman" w:ascii="Times New Roman"/>
          <w:color w:val="auto"/>
          <w:sz w:val="24"/>
          <w:szCs w:val="24"/>
        </w:rPr>
        <w:t>SPEKTAR PROMOCIJA d. o. o., Zagreb, Oboj 66, OIB 27501233030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903FE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</w:t>
      </w:r>
      <w:r w:rsidRPr="00903FE3">
        <w:rPr>
          <w:rFonts w:hAnsi="Times New Roman" w:ascii="Times New Roman"/>
          <w:color w:val="auto"/>
          <w:sz w:val="24"/>
          <w:szCs w:val="24"/>
          <w:lang w:val="hr-HR"/>
        </w:rPr>
        <w:t>imenuje se</w:t>
      </w:r>
      <w:r w:rsidR="000A16DF" w:rsidRPr="00903F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03FE3" w:rsidRPr="00903FE3">
        <w:rPr>
          <w:rFonts w:hAnsi="Times New Roman" w:ascii="Times New Roman"/>
          <w:color w:val="auto"/>
          <w:sz w:val="24"/>
          <w:szCs w:val="24"/>
        </w:rPr>
        <w:t>Ivan Kapor, Zagreb, Radićevo šetalište 29, OIB 93902711585</w:t>
      </w:r>
      <w:r w:rsidR="001B0069" w:rsidRPr="00903FE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DB02AD" w:rsidRPr="00DB02AD">
        <w:rPr>
          <w:rFonts w:hAnsi="Times New Roman" w:ascii="Times New Roman"/>
          <w:color w:val="auto"/>
          <w:sz w:val="24"/>
          <w:szCs w:val="24"/>
        </w:rPr>
        <w:t>SPEKTAR PROMOCIJA d. o. o., Zagreb, Oboj 66, OIB 27501233030</w:t>
      </w:r>
      <w:r w:rsidR="002C1868">
        <w:rPr>
          <w:rFonts w:hAnsi="Times New Roman" w:ascii="Times New Roman"/>
          <w:color w:val="auto"/>
          <w:sz w:val="24"/>
          <w:szCs w:val="24"/>
        </w:rPr>
        <w:t>.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B02AD" w:rsidP="00DB02AD" w:rsidR="00DB02A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17. studenog 2015. prijedlog za otvaranje stečajnog postupka nad gore navedenom pravnom osobom.</w:t>
      </w:r>
    </w:p>
    <w:p w:rsidRDefault="00DB02AD" w:rsidP="00DB02AD" w:rsidR="00DB02A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740 dana u ukupnom iznosu od 794.185,78 kn.</w:t>
      </w:r>
    </w:p>
    <w:p w:rsidRDefault="00DB02AD" w:rsidP="00DB02AD" w:rsidR="00DB02A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zaposlenih.</w:t>
      </w:r>
    </w:p>
    <w:p w:rsidRDefault="00DB02AD" w:rsidP="00DB02AD" w:rsidR="00DB02A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22. travnja 2016.</w:t>
      </w:r>
    </w:p>
    <w:p w:rsidRDefault="00937537" w:rsidP="00DB02AD" w:rsidR="00DB02A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B02AD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St-3352/16-17 od 20. prosinca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226704" w:rsidP="00226704" w:rsidR="0022670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10. svibnja 2017., nije pristupio zakonski zastupnik dužnika niti je postupio po nalogu suda.</w:t>
      </w:r>
    </w:p>
    <w:p w:rsidRDefault="00226704" w:rsidP="00226704" w:rsidR="0022670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prosinca 2016. proizlazi da dužnik ima evidentirane neizvršene osnove za plaćanje u neprekinutom razdoblju od 1218.</w:t>
      </w:r>
    </w:p>
    <w:p w:rsidRDefault="00226704" w:rsidP="00226704" w:rsidR="00226704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St-3352/16.-17 od 20. prosinca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226704" w:rsidP="00226704" w:rsidR="0022670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je mišljenja je da je ispunjen stečajni razlog nesposobnosti za plaćanje, a za pretpostaviti je i da je dužnik prezadužen.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704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4A692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704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26704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1A595D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A595D" w:rsidP="00AB7A2F" w:rsidR="001A595D" w:rsidRPr="001A595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A595D" w:rsidP="00995CE9" w:rsidR="001A595D" w:rsidRPr="001A595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A595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1A595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16E15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DB6C83">
      <w:rPr>
        <w:rFonts w:hAnsi="Verdana" w:ascii="Verdana"/>
        <w:color w:val="auto"/>
        <w:sz w:val="22"/>
        <w:szCs w:val="22"/>
      </w:rPr>
      <w:t>3352/16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466"/>
    <w:rsid w:val="000B4304"/>
    <w:rsid w:val="000C1F5E"/>
    <w:rsid w:val="000E093E"/>
    <w:rsid w:val="000E2DB0"/>
    <w:rsid w:val="000E3E39"/>
    <w:rsid w:val="00101496"/>
    <w:rsid w:val="00102EBB"/>
    <w:rsid w:val="00110FFA"/>
    <w:rsid w:val="00114082"/>
    <w:rsid w:val="001218D5"/>
    <w:rsid w:val="00151CCE"/>
    <w:rsid w:val="00156958"/>
    <w:rsid w:val="001705DD"/>
    <w:rsid w:val="00183B8E"/>
    <w:rsid w:val="001856E4"/>
    <w:rsid w:val="001A595D"/>
    <w:rsid w:val="001B0069"/>
    <w:rsid w:val="001B65DC"/>
    <w:rsid w:val="001E5A2C"/>
    <w:rsid w:val="001F675D"/>
    <w:rsid w:val="002003E5"/>
    <w:rsid w:val="002256D8"/>
    <w:rsid w:val="00226704"/>
    <w:rsid w:val="00266C0E"/>
    <w:rsid w:val="002740B1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20A1F"/>
    <w:rsid w:val="00545435"/>
    <w:rsid w:val="00545D7C"/>
    <w:rsid w:val="00560948"/>
    <w:rsid w:val="00563EE7"/>
    <w:rsid w:val="00582CB6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A2CC6"/>
    <w:rsid w:val="008B01AA"/>
    <w:rsid w:val="008E7279"/>
    <w:rsid w:val="009027EE"/>
    <w:rsid w:val="00903FE3"/>
    <w:rsid w:val="00912725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3C50"/>
    <w:rsid w:val="00AD478B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16E15"/>
    <w:rsid w:val="00C227BF"/>
    <w:rsid w:val="00C25E8E"/>
    <w:rsid w:val="00C33D2E"/>
    <w:rsid w:val="00C434E4"/>
    <w:rsid w:val="00C5161C"/>
    <w:rsid w:val="00C70FB6"/>
    <w:rsid w:val="00CA1251"/>
    <w:rsid w:val="00CA4079"/>
    <w:rsid w:val="00CB7025"/>
    <w:rsid w:val="00CC3BDF"/>
    <w:rsid w:val="00CD0A15"/>
    <w:rsid w:val="00CD570B"/>
    <w:rsid w:val="00D16393"/>
    <w:rsid w:val="00D217B4"/>
    <w:rsid w:val="00D27911"/>
    <w:rsid w:val="00D579C8"/>
    <w:rsid w:val="00D72B53"/>
    <w:rsid w:val="00D85964"/>
    <w:rsid w:val="00DA14DE"/>
    <w:rsid w:val="00DB02AD"/>
    <w:rsid w:val="00DB6C83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5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95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95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95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95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5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9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95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9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9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St-3352/2016-31</izvorni_sadrzaj>
    <derivirana_varijabla naziv="DomainObject.Oznaka_1">St-3352/2016-31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St-3352/2016</izvorni_sadrzaj>
    <derivirana_varijabla naziv="DomainObject.Predmet.OznakaBroj_1">St-3352/2016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PROMOCIJA d.o.o. zastupanog po punomoćniku Vedran Dragović; Igor Sertić</izvorni_sadrzaj>
    <derivirana_varijabla naziv="DomainObject.Predmet.ProtustrankaFormated_1">  SPEKTAR PROMOCIJA d.o.o. zastupanog po punomoćniku Vedran Dragović; Igor Sertić</derivirana_varijabla>
  </DomainObject.Predmet.ProtustrankaFormated>
  <DomainObject.Predmet.ProtustrankaFormatedOIB>
    <izvorni_sadrzaj>  SPEKTAR PROMOCIJA d.o.o., OIB 27501233030 zastupanog po punomoćniku Vedran Dragović; Igor Sertić</izvorni_sadrzaj>
    <derivirana_varijabla naziv="DomainObject.Predmet.ProtustrankaFormatedOIB_1">  SPEKTAR PROMOCIJA d.o.o., OIB 27501233030 zastupanog po punomoćniku Vedran Dragović; Igor Sertić</derivirana_varijabla>
  </DomainObject.Predmet.ProtustrankaFormatedOIB>
  <DomainObject.Predmet.ProtustrankaFormatedWithAdress>
    <izvorni_sadrzaj> SPEKTAR PROMOCIJA d.o.o., Oboj 66, 10000 Zagreb zastupanog po punomoćniku Vedran Dragović; Igor Sertić</izvorni_sadrzaj>
    <derivirana_varijabla naziv="DomainObject.Predmet.ProtustrankaFormatedWithAdress_1"> SPEKTAR PROMOCIJA d.o.o., Oboj 66, 10000 Zagreb zastupanog po punomoćniku Vedran Dragović; Igor Sertić</derivirana_varijabla>
  </DomainObject.Predmet.ProtustrankaFormatedWithAdress>
  <DomainObject.Predmet.ProtustrankaFormatedWithAdressOIB>
    <izvorni_sadrzaj> SPEKTAR PROMOCIJA d.o.o., OIB 27501233030, Oboj 66, 10000 Zagreb zastupanog po punomoćniku Vedran Dragović; Igor Sertić</izvorni_sadrzaj>
    <derivirana_varijabla naziv="DomainObject.Predmet.ProtustrankaFormatedWithAdressOIB_1"> SPEKTAR PROMOCIJA d.o.o., OIB 27501233030, Oboj 66, 10000 Zagreb zastupanog po punomoćniku Vedran Dragović; Igor Sertić</derivirana_varijabla>
  </DomainObject.Predmet.ProtustrankaFormatedWithAdressOIB>
  <DomainObject.Predmet.ProtustrankaWithAdress>
    <izvorni_sadrzaj>SPEKTAR PROMOCIJA d.o.o. Oboj 66, 10000 Zagreb</izvorni_sadrzaj>
    <derivirana_varijabla naziv="DomainObject.Predmet.ProtustrankaWithAdress_1">SPEKTAR PROMOCIJA d.o.o. Oboj 66, 10000 Zagreb</derivirana_varijabla>
  </DomainObject.Predmet.ProtustrankaWithAdress>
  <DomainObject.Predmet.ProtustrankaWithAdressOIB>
    <izvorni_sadrzaj>SPEKTAR PROMOCIJA d.o.o., OIB 27501233030, Oboj 66, 10000 Zagreb</izvorni_sadrzaj>
    <derivirana_varijabla naziv="DomainObject.Predmet.ProtustrankaWithAdressOIB_1">SPEKTAR PROMOCIJA d.o.o., OIB 27501233030, Oboj 66, 10000 Zagreb</derivirana_varijabla>
  </DomainObject.Predmet.ProtustrankaWithAdressOIB>
  <DomainObject.Predmet.ProtustrankaNazivFormated>
    <izvorni_sadrzaj>SPEKTAR PROMOCIJA d.o.o.</izvorni_sadrzaj>
    <derivirana_varijabla naziv="DomainObject.Predmet.ProtustrankaNazivFormated_1">SPEKTAR PROMOCIJA d.o.o.</derivirana_varijabla>
  </DomainObject.Predmet.ProtustrankaNazivFormated>
  <DomainObject.Predmet.ProtustrankaNazivFormatedOIB>
    <izvorni_sadrzaj>SPEKTAR PROMOCIJA d.o.o., OIB 27501233030</izvorni_sadrzaj>
    <derivirana_varijabla naziv="DomainObject.Predmet.ProtustrankaNazivFormatedOIB_1">SPEKTAR PROMOCIJA d.o.o., OIB 27501233030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vjerovnici</izvorni_sadrzaj>
    <derivirana_varijabla naziv="DomainObject.Predmet.StrankaFormated_1">  FINA Regionalni centar Zagreb; Hrvatska radiotelevizija; vjerovnici</derivirana_varijabla>
  </DomainObject.Predmet.StrankaFormated>
  <DomainObject.Predmet.StrankaFormatedOIB>
    <izvorni_sadrzaj>  FINA Regionalni centar Zagreb, OIB 85821130368; Hrvatska radiotelevizija, OIB 68419124305; vjerovnici</izvorni_sadrzaj>
    <derivirana_varijabla naziv="DomainObject.Predmet.StrankaFormatedOIB_1">  FINA Regionalni centar Zagreb, OIB 85821130368; Hrvatska radiotelevizija, OIB 68419124305; vjerovnici</derivirana_varijabla>
  </DomainObject.Predmet.StrankaFormatedOIB>
  <DomainObject.Predmet.StrankaFormatedWithAdress>
    <izvorni_sadrzaj> FINA Regionalni centar Zagreb, Trg svibanjskih žrtava 1995. br. 1, 10000 Zagreb; Hrvatska radiotelevizija, Prisavlje 3, 10000 Zagreb; vjerovnici</izvorni_sadrzaj>
    <derivirana_varijabla naziv="DomainObject.Predmet.StrankaFormatedWithAdress_1"> FINA Regionalni centar Zagreb, Trg svibanjskih žrtava 1995. br. 1, 10000 Zagreb; Hrvatska radiotelevizija, Prisavlje 3, 10000 Zagreb; vjerovnici</derivirana_varijabla>
  </DomainObject.Predmet.StrankaFormatedWithAdress>
  <DomainObject.Predmet.StrankaFormatedWithAdressOIB>
    <izvorni_sadrzaj> FINA Regionalni centar Zagreb, OIB 85821130368, Trg svibanjskih žrtava 1995. br. 1, 10000 Zagreb; Hrvatska radiotelevizija, OIB 68419124305, Prisavlje 3, 10000 Zagreb; vjerovnici</izvorni_sadrzaj>
    <derivirana_varijabla naziv="DomainObject.Predmet.StrankaFormatedWithAdressOIB_1"> FINA Regionalni centar Zagreb, OIB 85821130368, Trg svibanjskih žrtava 1995. br. 1, 10000 Zagreb; Hrvatska radiotelevizija, OIB 68419124305, Prisavlje 3, 10000 Zagreb; vjerovnici</derivirana_varijabla>
  </DomainObject.Predmet.StrankaFormatedWithAdressOIB>
  <DomainObject.Predmet.StrankaWithAdress>
    <izvorni_sadrzaj>FINA Regionalni centar Zagreb Trg svibanjskih žrtava 1995. br. 1,10000 Zagreb,Hrvatska radiotelevizija Prisavlje 3,10000 Zagreb,vjerovnici </izvorni_sadrzaj>
    <derivirana_varijabla naziv="DomainObject.Predmet.StrankaWithAdress_1">FINA Regionalni centar Zagreb Trg svibanjskih žrtava 1995. br. 1,10000 Zagreb,Hrvatska radiotelevizija Prisavlje 3,10000 Zagreb,vjerovnici </derivirana_varijabla>
  </DomainObject.Predmet.StrankaWithAdress>
  <DomainObject.Predmet.StrankaWithAdressOIB>
    <izvorni_sadrzaj>FINA Regionalni centar Zagreb, OIB 85821130368, Trg svibanjskih žrtava 1995. br. 1,10000 Zagreb,Hrvatska radiotelevizija, OIB 68419124305, Prisavlje 3,10000 Zagreb,vjerovnici</izvorni_sadrzaj>
    <derivirana_varijabla naziv="DomainObject.Predmet.StrankaWithAdressOIB_1">FINA Regionalni centar Zagreb, OIB 85821130368, Trg svibanjskih žrtava 1995. br. 1,10000 Zagreb,Hrvatska radiotelevizija, OIB 68419124305, Prisavlje 3,10000 Zagreb,vjerovnici</derivirana_varijabla>
  </DomainObject.Predmet.StrankaWithAdressOIB>
  <DomainObject.Predmet.StrankaNazivFormated>
    <izvorni_sadrzaj>FINA Regionalni centar Zagreb,Hrvatska radiotelevizija,vjerovnici</izvorni_sadrzaj>
    <derivirana_varijabla naziv="DomainObject.Predmet.StrankaNazivFormated_1">FINA Regionalni centar Zagreb,Hrvatska radiotelevizija,vjerovnici</derivirana_varijabla>
  </DomainObject.Predmet.StrankaNazivFormated>
  <DomainObject.Predmet.StrankaNazivFormatedOIB>
    <izvorni_sadrzaj>FINA Regionalni centar Zagreb, OIB 85821130368,Hrvatska radiotelevizija, OIB 68419124305,vjerovnici</izvorni_sadrzaj>
    <derivirana_varijabla naziv="DomainObject.Predmet.StrankaNazivFormatedOIB_1">FINA Regionalni centar Zagreb, OIB 85821130368,Hrvatska radiotelevizija, OIB 68419124305,vjerovnici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radiotelevizija</item>
      <item>vjerovnici</item>
    </izvorni_sadrzaj>
    <derivirana_varijabla naziv="DomainObject.Predmet.StrankaListFormated_1">
      <item>FINA Regionalni centar Zagreb</item>
      <item>Hrvatska radiotelevizija</item>
      <item>vjerovnici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vjerovnici</item>
    </izvorni_sadrzaj>
    <derivirana_varijabla naziv="DomainObject.Predmet.StrankaListFormatedOIB_1">
      <item>FINA Regionalni centar Zagreb, OIB 85821130368</item>
      <item>Hrvatska radiotelevizija, OIB 68419124305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radiotelevizija, Prisavlje 3, 10000 Zagreb</item>
      <item>vjerovnici</item>
    </izvorni_sadrzaj>
    <derivirana_varijabla naziv="DomainObject.Predmet.StrankaListFormatedWithAdress_1">
      <item>FINA Regionalni centar Zagreb, Trg svibanjskih žrtava 1995. br. 1, 10000 Zagreb</item>
      <item>Hrvatska radiotelevizija, Prisavlje 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radiotelevizija, OIB 68419124305, Prisavlje 3,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Hrvatska radiotelevizija, OIB 68419124305, Prisavlje 3, 10000 Zagreb</item>
      <item>vjerovnici</item>
    </derivirana_varijabla>
  </DomainObject.Predmet.StrankaListFormatedWithAdressOIB>
  <DomainObject.Predmet.StrankaListNazivFormated>
    <izvorni_sadrzaj>
      <item>FINA Regionalni centar Zagreb</item>
      <item>Hrvatska radiotelevizija</item>
      <item>vjerovnici</item>
    </izvorni_sadrzaj>
    <derivirana_varijabla naziv="DomainObject.Predmet.StrankaListNazivFormated_1">
      <item>FINA Regionalni centar Zagreb</item>
      <item>Hrvatska radiotelevizija</item>
      <item>vjerovnici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vjerovnici</item>
    </izvorni_sadrzaj>
    <derivirana_varijabla naziv="DomainObject.Predmet.StrankaListNazivFormatedOIB_1">
      <item>FINA Regionalni centar Zagreb, OIB 85821130368</item>
      <item>Hrvatska radiotelevizija, OIB 68419124305</item>
      <item>vjerovnici</item>
    </derivirana_varijabla>
  </DomainObject.Predmet.StrankaListNazivFormatedOIB>
  <DomainObject.Predmet.ProtuStrankaListFormated>
    <izvorni_sadrzaj>
      <item>SPEKTAR PROMOCIJA d.o.o. zastupanog po punomoćniku Vedran Dragović; Igor Sertić</item>
    </izvorni_sadrzaj>
    <derivirana_varijabla naziv="DomainObject.Predmet.ProtuStrankaListFormated_1">
      <item>SPEKTAR PROMOCIJA d.o.o. zastupanog po punomoćniku Vedran Dragović; Igor Sertić</item>
    </derivirana_varijabla>
  </DomainObject.Predmet.ProtuStrankaListFormated>
  <DomainObject.Predmet.ProtuStrankaListFormatedOIB>
    <izvorni_sadrzaj>
      <item>SPEKTAR PROMOCIJA d.o.o., OIB 27501233030 zastupanog po punomoćniku Vedran Dragović; Igor Sertić</item>
    </izvorni_sadrzaj>
    <derivirana_varijabla naziv="DomainObject.Predmet.ProtuStrankaListFormatedOIB_1">
      <item>SPEKTAR PROMOCIJA d.o.o., OIB 27501233030 zastupanog po punomoćniku Vedran Dragović; Igor Sertić</item>
    </derivirana_varijabla>
  </DomainObject.Predmet.ProtuStrankaListFormatedOIB>
  <DomainObject.Predmet.ProtuStrankaListFormatedWithAdress>
    <izvorni_sadrzaj>
      <item>SPEKTAR PROMOCIJA d.o.o., Oboj 66, 10000 Zagreb zastupanog po punomoćniku Vedran Dragović; Igor Sertić</item>
    </izvorni_sadrzaj>
    <derivirana_varijabla naziv="DomainObject.Predmet.ProtuStrankaListFormatedWithAdress_1">
      <item>SPEKTAR PROMOCIJA d.o.o., Oboj 66, 10000 Zagreb zastupanog po punomoćniku Vedran Dragović; Igor Sertić</item>
    </derivirana_varijabla>
  </DomainObject.Predmet.ProtuStrankaListFormatedWithAdress>
  <DomainObject.Predmet.ProtuStrankaListFormatedWithAdressOIB>
    <izvorni_sadrzaj>
      <item>SPEKTAR PROMOCIJA d.o.o., OIB 27501233030, Oboj 66, 10000 Zagreb zastupanog po punomoćniku Vedran Dragović; Igor Sertić</item>
    </izvorni_sadrzaj>
    <derivirana_varijabla naziv="DomainObject.Predmet.ProtuStrankaListFormatedWithAdressOIB_1">
      <item>SPEKTAR PROMOCIJA d.o.o., OIB 27501233030, Oboj 66, 10000 Zagreb zastupanog po punomoćniku Vedran Dragović; Igor Sertić</item>
    </derivirana_varijabla>
  </DomainObject.Predmet.ProtuStrankaListFormatedWithAdressOIB>
  <DomainObject.Predmet.ProtuStrankaListNazivFormated>
    <izvorni_sadrzaj>
      <item>SPEKTAR PROMOCIJA d.o.o.</item>
    </izvorni_sadrzaj>
    <derivirana_varijabla naziv="DomainObject.Predmet.ProtuStrankaListNazivFormated_1">
      <item>SPEKTAR PROMOCIJA d.o.o.</item>
    </derivirana_varijabla>
  </DomainObject.Predmet.ProtuStrankaListNazivFormated>
  <DomainObject.Predmet.ProtuStrankaListNazivFormatedOIB>
    <izvorni_sadrzaj>
      <item>SPEKTAR PROMOCIJA d.o.o., OIB 27501233030</item>
    </izvorni_sadrzaj>
    <derivirana_varijabla naziv="DomainObject.Predmet.ProtuStrankaListNazivFormatedOIB_1">
      <item>SPEKTAR PROMOCIJA d.o.o., OIB 27501233030</item>
    </derivirana_varijabla>
  </DomainObject.Predmet.ProtuStrankaListNazivFormatedOIB>
  <DomainObject.Predmet.OstaliListFormated>
    <izvorni_sadrzaj>
      <item>Vedran Dragović punomoćnik sudionika u postupku SPEKTAR PROMOCIJA d.o.o.</item>
      <item>Igor Sertić punomoćnik sudionika u postupku SPEKTAR PROMOCIJA d.o.o.</item>
      <item>Ivan Kapor</item>
    </izvorni_sadrzaj>
    <derivirana_varijabla naziv="DomainObject.Predmet.OstaliListFormated_1">
      <item>Vedran Dragović punomoćnik sudionika u postupku SPEKTAR PROMOCIJA d.o.o.</item>
      <item>Igor Sertić punomoćnik sudionika u postupku SPEKTAR PROMOCIJA d.o.o.</item>
      <item>Ivan Kapor</item>
    </derivirana_varijabla>
  </DomainObject.Predmet.OstaliListFormated>
  <DomainObject.Predmet.OstaliListFormatedOIB>
    <izvorni_sadrzaj>
      <item>Vedran Dragović, OIB 90694219503 punomoćnik sudionika u postupku SPEKTAR PROMOCIJA d.o.o.</item>
      <item>Igor Sertić, OIB 41863700193 punomoćnik sudionika u postupku SPEKTAR PROMOCIJA d.o.o.</item>
      <item>Ivan Kapor, OIB 93902711585</item>
    </izvorni_sadrzaj>
    <derivirana_varijabla naziv="DomainObject.Predmet.OstaliListFormatedOIB_1">
      <item>Vedran Dragović, OIB 90694219503 punomoćnik sudionika u postupku SPEKTAR PROMOCIJA d.o.o.</item>
      <item>Igor Sertić, OIB 41863700193 punomoćnik sudionika u postupku SPEKTAR PROMOCIJA d.o.o.</item>
      <item>Ivan Kapor, OIB 93902711585</item>
    </derivirana_varijabla>
  </DomainObject.Predmet.OstaliListFormatedOIB>
  <DomainObject.Predmet.OstaliListFormatedWithAdress>
    <izvorni_sadrzaj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izvorni_sadrzaj>
    <derivirana_varijabla naziv="DomainObject.Predmet.OstaliListFormatedWithAdress_1"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derivirana_varijabla>
  </DomainObject.Predmet.OstaliListFormatedWithAdress>
  <DomainObject.Predmet.OstaliListFormatedWithAdressOIB>
    <izvorni_sadrzaj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izvorni_sadrzaj>
    <derivirana_varijabla naziv="DomainObject.Predmet.OstaliListFormatedWithAdressOIB_1"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derivirana_varijabla>
  </DomainObject.Predmet.OstaliListFormatedWithAdressOIB>
  <DomainObject.Predmet.OstaliListNazivFormated>
    <izvorni_sadrzaj>
      <item>Vedran Dragović</item>
      <item>Igor Sertić</item>
      <item>Ivan Kapor</item>
    </izvorni_sadrzaj>
    <derivirana_varijabla naziv="DomainObject.Predmet.OstaliListNazivFormated_1">
      <item>Vedran Dragović</item>
      <item>Igor Sertić</item>
      <item>Ivan Kapor</item>
    </derivirana_varijabla>
  </DomainObject.Predmet.OstaliListNazivFormated>
  <DomainObject.Predmet.OstaliListNazivFormatedOIB>
    <izvorni_sadrzaj>
      <item>Vedran Dragović, OIB 90694219503</item>
      <item>Igor Sertić, OIB 41863700193</item>
      <item>Ivan Kapor, OIB 93902711585</item>
    </izvorni_sadrzaj>
    <derivirana_varijabla naziv="DomainObject.Predmet.OstaliListNazivFormatedOIB_1">
      <item>Vedran Dragović, OIB 90694219503</item>
      <item>Igor Sertić, OIB 41863700193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St-3352/2016-31</izvorni_sadrzaj>
    <derivirana_varijabla naziv="DomainObject.PoslovniBrojDokumenta_1">St-3352/2016-31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SPEKTAR PROMOCIJA d.o.o.</izvorni_sadrzaj>
    <derivirana_varijabla naziv="DomainObject.Predmet.ProtustrankaIDrugi_1">SPEKTAR PROMOCIJA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SPEKTAR PROMOCIJA d.o.o., OIB 27501233030, Oboj 66, 10000 Zagreb</izvorni_sadrzaj>
    <derivirana_varijabla naziv="DomainObject.Predmet.ProtustrankaIDrugiAdressOIB_1">SPEKTAR PROMOCIJA d.o.o., OIB 27501233030,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SPEKTAR PROMOCIJA d.o.o.</item>
      <item>FINA Regionalni centar Zagreb</item>
      <item>Vedran Dragović</item>
      <item>Hrvatska radiotelevizija</item>
      <item>Igor Sertić</item>
      <item>Ivan Kapor</item>
      <item>vjerovnici</item>
    </izvorni_sadrzaj>
    <derivirana_varijabla naziv="DomainObject.Predmet.SudioniciListNaziv_1">
      <item>SPEKTAR PROMOCIJA d.o.o.</item>
      <item>FINA Regionalni centar Zagreb</item>
      <item>Vedran Dragović</item>
      <item>Hrvatska radiotelevizija</item>
      <item>Igor Sertić</item>
      <item>Ivan Kapor</item>
      <item>vjerovnici</item>
    </derivirana_varijabla>
  </DomainObject.Predmet.SudioniciListNaziv>
  <DomainObject.Predmet.SudioniciListAdressOIB>
    <izvorni_sadrzaj>
      <item>SPEKTAR PROMOCIJA d.o.o., OIB 27501233030, Oboj 66,10000 Zagreb</item>
      <item>FINA Regionalni centar Zagreb, OIB 85821130368, Trg svibanjskih žrtava 1995. br. 1,10000 Zagreb</item>
      <item>Vedran Dragović, OIB 90694219503, Rim 78,10000 Zagreb</item>
      <item>Hrvatska radiotelevizija, OIB 68419124305, Prisavlje 3,10000 Zagreb</item>
      <item>Igor Sertić, OIB 41863700193, Jasenova 9,52440 Kukci</item>
      <item>Ivan Kapor, OIB 93902711585, Radićevo Šetalište 29,10000 Zagreb</item>
      <item>vjerovnici</item>
    </izvorni_sadrzaj>
    <derivirana_varijabla naziv="DomainObject.Predmet.SudioniciListAdressOIB_1">
      <item>SPEKTAR PROMOCIJA d.o.o., OIB 27501233030, Oboj 66,10000 Zagreb</item>
      <item>FINA Regionalni centar Zagreb, OIB 85821130368, Trg svibanjskih žrtava 1995. br. 1,10000 Zagreb</item>
      <item>Vedran Dragović, OIB 90694219503, Rim 78,10000 Zagreb</item>
      <item>Hrvatska radiotelevizija, OIB 68419124305, Prisavlje 3,10000 Zagreb</item>
      <item>Igor Sertić, OIB 41863700193, Jasenova 9,52440 Kukci</item>
      <item>Ivan Kapor, OIB 93902711585, Radićevo Šetalište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27501233030</item>
      <item>, OIB 85821130368</item>
      <item>, OIB 90694219503</item>
      <item>, OIB 68419124305</item>
      <item>, OIB 41863700193</item>
      <item>, OIB 93902711585</item>
      <item>, OIB null</item>
    </izvorni_sadrzaj>
    <derivirana_varijabla naziv="DomainObject.Predmet.SudioniciListNazivOIB_1">
      <item>, OIB 27501233030</item>
      <item>, OIB 85821130368</item>
      <item>, OIB 90694219503</item>
      <item>, OIB 68419124305</item>
      <item>, OIB 41863700193</item>
      <item>, OIB 93902711585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688</properties:Words>
  <properties:Characters>3774</properties:Characters>
  <properties:Lines>85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2017-08-16T08:39:00Z</dcterms:created>
  <dc:creator>ksvajger</dc:creator>
  <cp:lastModifiedBy>Kristina Švajger</cp:lastModifiedBy>
  <cp:lastPrinted>2017-08-16T08:46:00Z</cp:lastPrinted>
  <dcterms:modified xmlns:xsi="http://www.w3.org/2001/XMLSchema-instance" xsi:type="dcterms:W3CDTF">2017-08-16T08:46:00Z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St-3352/2016-31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