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6b1c" w14:paraId="4726b1c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7F7564">
        <w:t>DALMONT-ALUMINIJ d.o.o., Šibenik, Žaborička 3, OIB:20656242900</w:t>
      </w:r>
      <w:r w:rsidR="00EB4FA0">
        <w:t xml:space="preserve">, </w:t>
      </w:r>
      <w:r w:rsidRPr="00686108">
        <w:t xml:space="preserve">dana </w:t>
      </w:r>
      <w:r w:rsidR="00EE6561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7F7564">
        <w:t>DALMONT-ALUMINIJ d.o.o., Šibenik, Žaborička 3, OIB:20656242900</w:t>
      </w:r>
      <w:r w:rsidR="00206789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EE6561">
        <w:rPr>
          <w:b/>
          <w:bCs/>
        </w:rPr>
        <w:t>26.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EE6561">
        <w:rPr>
          <w:b/>
          <w:bCs/>
        </w:rPr>
        <w:t>14,00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EE6561">
        <w:rPr>
          <w:b/>
          <w:bCs/>
        </w:rPr>
        <w:t>26. travnja</w:t>
      </w:r>
      <w:r w:rsidR="0002147A" w:rsidRPr="0002147A">
        <w:rPr>
          <w:b/>
          <w:bCs/>
        </w:rPr>
        <w:t xml:space="preserve"> 2016. u </w:t>
      </w:r>
      <w:r w:rsidR="00EE6561">
        <w:rPr>
          <w:b/>
          <w:bCs/>
        </w:rPr>
        <w:t>14,10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7F7564">
        <w:t xml:space="preserve">DALMONT-ALUMINIJ d.o.o., Šibenik, Žaborička 3, </w:t>
      </w:r>
      <w:r w:rsidR="00ED6162" w:rsidRPr="006761E9">
        <w:t>navodeći da</w:t>
      </w:r>
      <w:r w:rsidR="0002147A">
        <w:t xml:space="preserve"> dužnik na dan </w:t>
      </w:r>
      <w:r w:rsidR="0060004A">
        <w:t>1. rujna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7F7564">
        <w:t>1714</w:t>
      </w:r>
      <w:r w:rsidR="00DB6B63">
        <w:t xml:space="preserve"> </w:t>
      </w:r>
      <w:r w:rsidR="00245588" w:rsidRPr="006761E9">
        <w:t xml:space="preserve">dana u iznosu od </w:t>
      </w:r>
      <w:r w:rsidR="007F7564">
        <w:t>3.986.066,78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EE6561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EE6561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EE6561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7F7564">
        <w:t>DALMONT-ALUMINIJ d.o.o., Šibenik, Žaborička 3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7F7564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DARKO STOJIĆ, Šibenik, Svetog Josipa Radnika 19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0004A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5144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0004A" w:rsidP="00206789" w:rsidR="00206789">
    <w:pPr>
      <w:pStyle w:val="Zaglavlje"/>
      <w:jc w:val="right"/>
    </w:pPr>
    <w:r>
      <w:t>Poslovni broj: 2 St-36</w:t>
    </w:r>
    <w:r w:rsidR="007F7564">
      <w:t>7</w:t>
    </w:r>
    <w:r w:rsidR="00206789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0004A">
      <w:t>36</w:t>
    </w:r>
    <w:r w:rsidR="007F7564">
      <w:t>7</w:t>
    </w:r>
    <w:r w:rsidR="00752F5C">
      <w:t>/16-</w:t>
    </w:r>
    <w:r w:rsidR="002067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06789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004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7F7564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51443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6561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DALMONT-ALUMINIJ društvo s ograničenom odgovornošću za proizvodnju metalnih konstrukcija i aluminijske stolarije</izvorni_sadrzaj>
    <derivirana_varijabla naziv="DomainObject.Predmet.ProtustrankaFormated_1">  DALMONT-ALUMINIJ društvo s ograničenom odgovornošću za proizvodnju metalnih konstrukcija i aluminijske stolarije</derivirana_varijabla>
  </DomainObject.Predmet.ProtustrankaFormated>
  <DomainObject.Predmet.ProtustrankaFormatedOIB>
    <izvorni_sadrzaj>  DALMONT-ALUMINIJ društvo s ograničenom odgovornošću za proizvodnju metalnih konstrukcija i aluminijske stolarije, OIB 20656242900</izvorni_sadrzaj>
    <derivirana_varijabla naziv="DomainObject.Predmet.ProtustrankaFormatedOIB_1">  DALMONT-ALUMINIJ društvo s ograničenom odgovornošću za proizvodnju metalnih konstrukcija i aluminijske stolarije, OIB 20656242900</derivirana_varijabla>
  </DomainObject.Predmet.ProtustrankaFormatedOIB>
  <DomainObject.Predmet.ProtustrankaFormatedWithAdress>
    <izvorni_sadrzaj> DALMONT-ALUMINIJ društvo s ograničenom odgovornošću za proizvodnju metalnih konstrukcija i aluminijske stolarije, Žaborička 3 , 22000 Šibenik</izvorni_sadrzaj>
    <derivirana_varijabla naziv="DomainObject.Predmet.ProtustrankaFormatedWithAdress_1"> DALMONT-ALUMINIJ društvo s ograničenom odgovornošću za proizvodnju metalnih konstrukcija i aluminijske stolarije, Žaborička 3 , 22000 Šibenik</derivirana_varijabla>
  </DomainObject.Predmet.ProtustrankaFormatedWithAdress>
  <DomainObject.Predmet.ProtustrankaFormatedWithAdressOIB>
    <izvorni_sadrzaj> DALMONT-ALUMINIJ društvo s ograničenom odgovornošću za proizvodnju metalnih konstrukcija i aluminijske stolarije, OIB 20656242900, Žaborička 3 , 22000 Šibenik</izvorni_sadrzaj>
    <derivirana_varijabla naziv="DomainObject.Predmet.ProtustrankaFormatedWithAdressOIB_1"> DALMONT-ALUMINIJ društvo s ograničenom odgovornošću za proizvodnju metalnih konstrukcija i aluminijske stolarije, OIB 20656242900, Žaborička 3 , 22000 Šibenik</derivirana_varijabla>
  </DomainObject.Predmet.ProtustrankaFormatedWithAdressOIB>
  <DomainObject.Predmet.ProtustrankaWithAdress>
    <izvorni_sadrzaj>DALMONT-ALUMINIJ društvo s ograničenom odgovornošću za proizvodnju metalnih konstrukcija i aluminijske stolarije Žaborička 3 , 22000 Šibenik</izvorni_sadrzaj>
    <derivirana_varijabla naziv="DomainObject.Predmet.ProtustrankaWithAdress_1">DALMONT-ALUMINIJ društvo s ograničenom odgovornošću za proizvodnju metalnih konstrukcija i aluminijske stolarije Žaborička 3 , 22000 Šibenik</derivirana_varijabla>
  </DomainObject.Predmet.ProtustrankaWithAdress>
  <DomainObject.Predmet.ProtustrankaWith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WithAdressOIB_1">DALMONT-ALUMINIJ društvo s ograničenom odgovornošću za proizvodnju metalnih konstrukcija i aluminijske stolarije, OIB 20656242900, Žaborička 3 , 22000 Šibenik</derivirana_varijabla>
  </DomainObject.Predmet.ProtustrankaWithAdressOIB>
  <DomainObject.Predmet.ProtustrankaNazivFormated>
    <izvorni_sadrzaj>DALMONT-ALUMINIJ društvo s ograničenom odgovornošću za proizvodnju metalnih konstrukcija i aluminijske stolarije</izvorni_sadrzaj>
    <derivirana_varijabla naziv="DomainObject.Predmet.ProtustrankaNazivFormated_1">DALMONT-ALUMINIJ društvo s ograničenom odgovornošću za proizvodnju metalnih konstrukcija i aluminijske stolarije</derivirana_varijabla>
  </DomainObject.Predmet.ProtustrankaNazivFormated>
  <DomainObject.Predmet.ProtustrankaNazivFormatedOIB>
    <izvorni_sadrzaj>DALMONT-ALUMINIJ društvo s ograničenom odgovornošću za proizvodnju metalnih konstrukcija i aluminijske stolarije, OIB 20656242900</izvorni_sadrzaj>
    <derivirana_varijabla naziv="DomainObject.Predmet.ProtustrankaNazivFormatedOIB_1">DALMONT-ALUMINIJ društvo s ograničenom odgovornošću za proizvodnju metalnih konstrukcija i aluminijske stolarije, OIB 20656242900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DALMONT-ALUMINIJ društvo s ograničenom odgovornošću za proizvodnju metalnih konstrukcija i aluminijske stolarije</item>
    </izvorni_sadrzaj>
    <derivirana_varijabla naziv="DomainObject.Predmet.ProtuStrankaListFormated_1">
      <item>DALMONT-ALUMINIJ društvo s ograničenom odgovornošću za proizvodnju metalnih konstrukcija i aluminijske stolarije</item>
    </derivirana_varijabla>
  </DomainObject.Predmet.ProtuStrankaListFormated>
  <DomainObject.Predmet.ProtuStrankaList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FormatedOIB_1">
      <item>DALMONT-ALUMINIJ društvo s ograničenom odgovornošću za proizvodnju metalnih konstrukcija i aluminijske stolarije, OIB 20656242900</item>
    </derivirana_varijabla>
  </DomainObject.Predmet.ProtuStrankaListFormatedOIB>
  <DomainObject.Predmet.ProtuStrankaListFormatedWithAdress>
    <izvorni_sadrzaj>
      <item>DALMONT-ALUMINIJ društvo s ograničenom odgovornošću za proizvodnju metalnih konstrukcija i aluminijske stolarije, Žaborička 3 , 22000 Šibenik</item>
    </izvorni_sadrzaj>
    <derivirana_varijabla naziv="DomainObject.Predmet.ProtuStrankaListFormatedWithAdress_1">
      <item>DALMONT-ALUMINIJ društvo s ograničenom odgovornošću za proizvodnju metalnih konstrukcija i aluminijske stolarije, Žaborička 3 , 22000 Šibenik</item>
    </derivirana_varijabla>
  </DomainObject.Predmet.ProtuStrankaListFormatedWithAdress>
  <DomainObject.Predmet.ProtuStrankaListFormatedWithAdressOIB>
    <izvorni_sadrzaj>
      <item>DALMONT-ALUMINIJ društvo s ograničenom odgovornošću za proizvodnju metalnih konstrukcija i aluminijske stolarije, OIB 20656242900, Žaborička 3 , 22000 Šibenik</item>
    </izvorni_sadrzaj>
    <derivirana_varijabla naziv="DomainObject.Predmet.ProtuStrankaListFormatedWithAdressOIB_1">
      <item>DALMONT-ALUMINIJ društvo s ograničenom odgovornošću za proizvodnju metalnih konstrukcija i aluminijske stolarije, OIB 20656242900, Žaborička 3 , 22000 Šibenik</item>
    </derivirana_varijabla>
  </DomainObject.Predmet.ProtuStrankaListFormatedWithAdressOIB>
  <DomainObject.Predmet.ProtuStrankaListNazivFormated>
    <izvorni_sadrzaj>
      <item>DALMONT-ALUMINIJ društvo s ograničenom odgovornošću za proizvodnju metalnih konstrukcija i aluminijske stolarije</item>
    </izvorni_sadrzaj>
    <derivirana_varijabla naziv="DomainObject.Predmet.ProtuStrankaListNazivFormated_1">
      <item>DALMONT-ALUMINIJ društvo s ograničenom odgovornošću za proizvodnju metalnih konstrukcija i aluminijske stolarije</item>
    </derivirana_varijabla>
  </DomainObject.Predmet.ProtuStrankaListNazivFormated>
  <DomainObject.Predmet.ProtuStrankaListNaziv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NazivFormatedOIB_1">
      <item>DALMONT-ALUMINIJ društvo s ograničenom odgovornošću za proizvodnju metalnih konstrukcija i aluminijske stolarije, OIB 20656242900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DALMONT-ALUMINIJ društvo s ograničenom odgovornošću za proizvodnju metalnih konstrukcija i aluminijske stolarije</izvorni_sadrzaj>
    <derivirana_varijabla naziv="DomainObject.Predmet.ProtustrankaIDrugi_1">DALMONT-ALUMINIJ društvo s ograničenom odgovornošću za proizvodnju metalnih konstrukcija i aluminijske stolarije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IDrugiAdressOIB_1">DALMONT-ALUMINIJ društvo s ograničenom odgovornošću za proizvodnju metalnih konstrukcija i aluminijske stolarije, OIB 20656242900, Žaborička 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DALMONT-ALUMINIJ društvo s ograničenom odgovornošću za proizvodnju metalnih konstrukcija i aluminijske stolarije</item>
    </izvorni_sadrzaj>
    <derivirana_varijabla naziv="DomainObject.Predmet.SudioniciListNaziv_1">
      <item>FINA - Podružnica Šibenik</item>
      <item>DALMONT-ALUMINIJ društvo s ograničenom odgovornošću za proizvodnju metalnih konstrukcija i aluminijske stolarije</item>
    </derivirana_varijabla>
  </DomainObject.Predmet.SudioniciListNaziv>
  <DomainObject.Predmet.SudioniciListAdressOIB>
    <izvorni_sadrzaj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</izvorni_sadrzaj>
    <derivirana_varijabla naziv="DomainObject.Predmet.SudioniciListAdressOIB_1"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20656242900</item>
    </izvorni_sadrzaj>
    <derivirana_varijabla naziv="DomainObject.Predmet.SudioniciListNazivOIB_1">
      <item>, OIB 85821130368</item>
      <item>, OIB 20656242900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2BADE-F8E8-4198-A8AB-87702A604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1784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2016-03-16T14:07:00Z</dcterms:created>
  <dc:creator>Administrator</dc:creator>
  <cp:lastModifiedBy>Merlina Klišmanić</cp:lastModifiedBy>
  <cp:lastPrinted>2016-03-23T07:52:00Z</cp:lastPrinted>
  <dcterms:modified xmlns:xsi="http://www.w3.org/2001/XMLSchema-instance" xsi:type="dcterms:W3CDTF">2016-04-06T09:46:00Z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