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14aa" w14:paraId="24414aa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FE7B9C">
        <w:t>288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FE7B9C">
        <w:t>14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</w:r>
      <w:r w:rsidR="00FE7B9C" w:rsidRPr="002F4DC4">
        <w:t>Trgovački sud u Varaždinu po sucu toga suda Maji Valušnig, k</w:t>
      </w:r>
      <w:r w:rsidR="00FE7B9C">
        <w:t xml:space="preserve">ao stečajnom sucu, u stečajnom </w:t>
      </w:r>
      <w:r w:rsidR="00FE7B9C" w:rsidRPr="002F4DC4">
        <w:t xml:space="preserve">predmetu, povodom prijedloga predlagatelja </w:t>
      </w:r>
      <w:r w:rsidR="00FE7B9C">
        <w:t>RAIFFEISENBANK AUSTRIA d.d., Zagreb, Petrinjska 59, OIB: 53056966535,  z</w:t>
      </w:r>
      <w:r w:rsidR="00FE7B9C" w:rsidRPr="002F4DC4">
        <w:t xml:space="preserve">a otvaranje stečajnog postupka nad dužnikom </w:t>
      </w:r>
      <w:r w:rsidR="00FE7B9C">
        <w:t>ALUEL-PVC d.o.o., Pribislavec, Dr. Ante Starčevića bb</w:t>
      </w:r>
      <w:r w:rsidRPr="00D6357F">
        <w:t xml:space="preserve">, dana </w:t>
      </w:r>
      <w:r w:rsidR="00FE7B9C">
        <w:t>13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E7B9C" w:rsidP="00804BB0" w:rsidR="00FE7B9C">
      <w:pPr>
        <w:spacing w:lineRule="auto" w:line="240" w:after="0"/>
        <w:jc w:val="center"/>
        <w:rPr>
          <w:b/>
          <w:u w:val="single"/>
        </w:rPr>
      </w:pPr>
    </w:p>
    <w:p w:rsidRDefault="00E81AE6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804BB0" w:rsidRPr="00C35B7E">
        <w:rPr>
          <w:b/>
          <w:u w:val="single"/>
        </w:rPr>
        <w:t xml:space="preserve">. </w:t>
      </w:r>
      <w:r w:rsidR="00C40DD6"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FE7B9C">
        <w:rPr>
          <w:b/>
          <w:u w:val="single"/>
        </w:rPr>
        <w:t>13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0</w:t>
      </w:r>
      <w:r w:rsidR="0079236E">
        <w:rPr>
          <w:b/>
          <w:u w:val="single"/>
        </w:rPr>
        <w:t>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FE7B9C" w:rsidP="00FE7B9C" w:rsidR="00FE7B9C">
      <w:pPr>
        <w:spacing w:lineRule="auto" w:line="240" w:after="0"/>
        <w:jc w:val="both"/>
      </w:pPr>
      <w:r>
        <w:t>- predlagatelj RAIFFEISENBANK AUSTRIA d.d., Zagreb, Petrinjska 59,</w:t>
      </w:r>
    </w:p>
    <w:p w:rsidRDefault="00FE7B9C" w:rsidP="00FE7B9C" w:rsidR="00FE7B9C">
      <w:pPr>
        <w:spacing w:lineRule="auto" w:line="240" w:after="0"/>
        <w:jc w:val="both"/>
      </w:pPr>
      <w:r w:rsidRPr="003E77AD">
        <w:t xml:space="preserve">- direktor dužnika Edvin Horvat, Mihovljan, Zvir 6, </w:t>
      </w:r>
    </w:p>
    <w:p w:rsidRDefault="00FE7B9C" w:rsidP="00FE7B9C" w:rsidR="00FE7B9C" w:rsidRPr="003E77AD">
      <w:pPr>
        <w:spacing w:lineRule="auto" w:line="240" w:after="0"/>
        <w:jc w:val="both"/>
      </w:pPr>
      <w:r>
        <w:t>- direktor dužnika Elvis Horvat, Pribislavec, Braće Radića 6</w:t>
      </w:r>
    </w:p>
    <w:p w:rsidRDefault="00FE7B9C" w:rsidP="00FE7B9C" w:rsidR="00FE7B9C">
      <w:pPr>
        <w:spacing w:lineRule="auto" w:line="240" w:after="0"/>
        <w:jc w:val="both"/>
      </w:pPr>
      <w:r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FE7B9C">
        <w:t>11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</w:t>
      </w:r>
      <w:r w:rsidR="00FE7B9C">
        <w:t xml:space="preserve"> Edvin Horvat</w:t>
      </w:r>
      <w:r w:rsidR="00CD6083" w:rsidRPr="00CD6083">
        <w:t xml:space="preserve">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FE7B9C">
        <w:t>13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7C5D" w:rsidR="00517C5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FE7B9C" w:rsidP="00517C5D" w:rsidR="00FE7B9C">
      <w:pPr>
        <w:spacing w:lineRule="auto" w:line="240" w:after="0"/>
        <w:jc w:val="both"/>
      </w:pPr>
      <w:r>
        <w:t xml:space="preserve"> </w:t>
      </w:r>
    </w:p>
    <w:p w:rsidRDefault="00D42CF1" w:rsidP="00FE7B9C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FE7B9C" w:rsidP="00FE7B9C" w:rsidR="00FE7B9C" w:rsidRPr="003E77AD">
      <w:pPr>
        <w:spacing w:lineRule="auto" w:line="240" w:after="0"/>
        <w:jc w:val="both"/>
      </w:pPr>
      <w:r w:rsidRPr="003E77AD">
        <w:t>- direktor dužnika Edvin Horvat, Mihovljan, Zvir 6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C5D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FE7B9C">
      <w:t>288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FE7B9C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43FF2"/>
    <w:rsid w:val="00066C4E"/>
    <w:rsid w:val="00077412"/>
    <w:rsid w:val="000A275A"/>
    <w:rsid w:val="00104FDD"/>
    <w:rsid w:val="00195D08"/>
    <w:rsid w:val="001A2133"/>
    <w:rsid w:val="001D0CA0"/>
    <w:rsid w:val="002E3744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17C5D"/>
    <w:rsid w:val="005325BE"/>
    <w:rsid w:val="00547BA8"/>
    <w:rsid w:val="0055467A"/>
    <w:rsid w:val="0056239C"/>
    <w:rsid w:val="00583C9D"/>
    <w:rsid w:val="005C102C"/>
    <w:rsid w:val="005F04AA"/>
    <w:rsid w:val="005F515F"/>
    <w:rsid w:val="00602366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9236E"/>
    <w:rsid w:val="007B1B95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1856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40DD6"/>
    <w:rsid w:val="00C4252D"/>
    <w:rsid w:val="00CC2EF9"/>
    <w:rsid w:val="00CD4711"/>
    <w:rsid w:val="00CD6083"/>
    <w:rsid w:val="00D113A9"/>
    <w:rsid w:val="00D42CF1"/>
    <w:rsid w:val="00D75765"/>
    <w:rsid w:val="00E01330"/>
    <w:rsid w:val="00E17CBA"/>
    <w:rsid w:val="00E81AE6"/>
    <w:rsid w:val="00E87994"/>
    <w:rsid w:val="00EB0C64"/>
    <w:rsid w:val="00EC2B21"/>
    <w:rsid w:val="00F7065E"/>
    <w:rsid w:val="00F91FA6"/>
    <w:rsid w:val="00FE31DC"/>
    <w:rsid w:val="00FE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null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CE02B-EDF5-4604-9451-54F7F66A1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1713</properties:Characters>
  <properties:Lines>74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2016-05-13T07:56:00Z</dcterms:created>
  <dc:creator>Maja Valušnig</dc:creator>
  <cp:lastModifiedBy>Nevenka Vuković</cp:lastModifiedBy>
  <cp:lastPrinted>2016-05-13T08:04:00Z</cp:lastPrinted>
  <dcterms:modified xmlns:xsi="http://www.w3.org/2001/XMLSchema-instance" xsi:type="dcterms:W3CDTF">2016-05-13T08:05:00Z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