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f1a14" w14:paraId="49f1a14" w:rsidRDefault="004A1092" w:rsidP="004A1092" w:rsidR="004A1092">
      <w:pPr>
        <w:jc w:val="right"/>
        <w15:collapsed w:val="false"/>
      </w:pPr>
      <w:bookmarkStart w:name="_GoBack" w:id="0"/>
      <w:bookmarkEnd w:id="0"/>
      <w:r>
        <w:t>OBRAZAC  20.</w:t>
      </w:r>
    </w:p>
    <w:p w:rsidRDefault="004A1092" w:rsidP="004A1092" w:rsidR="004A1092"/>
    <w:p w:rsidRDefault="004A1092" w:rsidP="004A1092" w:rsidR="004A1092"/>
    <w:p w:rsidRDefault="004A1092" w:rsidP="004A1092" w:rsidR="004A1092"/>
    <w:p w:rsidRDefault="004A1092" w:rsidP="004A1092" w:rsidR="004A1092"/>
    <w:p w:rsidRDefault="004A1092" w:rsidP="004A1092" w:rsidR="004A1092">
      <w:pPr>
        <w:jc w:val="center"/>
      </w:pPr>
      <w:r>
        <w:t>IZVJEŠĆE  STEČAJNOG  UPRAVITELJA</w:t>
      </w:r>
    </w:p>
    <w:p w:rsidRDefault="004A1092" w:rsidP="004A1092" w:rsidR="004A1092">
      <w:pPr>
        <w:jc w:val="center"/>
      </w:pPr>
      <w:r>
        <w:t>O  TIJEKU  STEČAJNOG  POSTUPKA  I  O  STANJU  STEČAJNE  MASE</w:t>
      </w:r>
    </w:p>
    <w:p w:rsidRDefault="004A1092" w:rsidP="004A1092" w:rsidR="004A1092">
      <w:pPr>
        <w:jc w:val="center"/>
      </w:pPr>
      <w:r>
        <w:t>(čl. 89. st. 2. Stečajnog zakona)</w:t>
      </w:r>
    </w:p>
    <w:p w:rsidRDefault="004A1092" w:rsidP="004A1092" w:rsidR="004A1092">
      <w:pPr>
        <w:jc w:val="center"/>
      </w:pPr>
    </w:p>
    <w:p w:rsidRDefault="004A1092" w:rsidP="004A1092" w:rsidR="004A1092"/>
    <w:p w:rsidRDefault="004A1092" w:rsidP="004A1092" w:rsidR="004A1092"/>
    <w:p w:rsidRDefault="004A1092" w:rsidP="004A1092" w:rsidR="004A1092"/>
    <w:p w:rsidRDefault="004A1092" w:rsidP="004A1092" w:rsidR="004A1092">
      <w:r>
        <w:t xml:space="preserve">NADLEŽNI  TRGOVAČKI  SUD:  Trgovački sud u Zagrebu, Amruševa 2/II, Zagreb </w:t>
      </w:r>
    </w:p>
    <w:p w:rsidRDefault="004A1092" w:rsidP="004A1092" w:rsidR="004A1092">
      <w:r>
        <w:t xml:space="preserve">POSLOVNI  BROJ:  8 St-2746/15  </w:t>
      </w:r>
    </w:p>
    <w:p w:rsidRDefault="004A1092" w:rsidP="004A1092" w:rsidR="004A1092">
      <w:r>
        <w:t xml:space="preserve">STEČAJNI  DUŽNIK:  Stečajna masa iza GLASNOVIĆ ŠKZ, Zagreb, Taborska 5, u stečaju   </w:t>
      </w:r>
    </w:p>
    <w:p w:rsidRDefault="004A1092" w:rsidP="004A1092" w:rsidR="004A1092">
      <w:r>
        <w:t xml:space="preserve">                                   OIB:66582101603.</w:t>
      </w:r>
    </w:p>
    <w:p w:rsidRDefault="004A1092" w:rsidP="004A1092" w:rsidR="004A1092"/>
    <w:p w:rsidRDefault="004A1092" w:rsidP="004A1092" w:rsidR="004A1092"/>
    <w:p w:rsidRDefault="004A1092" w:rsidP="004A1092" w:rsidR="004A1092"/>
    <w:p w:rsidRDefault="004A1092" w:rsidP="004A1092" w:rsidR="004A1092"/>
    <w:p w:rsidRDefault="004A1092" w:rsidP="004A1092" w:rsidR="004A1092"/>
    <w:p w:rsidRDefault="004A1092" w:rsidP="004A1092" w:rsidR="004A1092">
      <w:r>
        <w:t xml:space="preserve">      </w:t>
      </w:r>
    </w:p>
    <w:p w:rsidRDefault="004A1092" w:rsidP="004A1092" w:rsidR="004A1092">
      <w:r>
        <w:t xml:space="preserve">U Ivancu,  24. 08. 2018. godine.     </w:t>
      </w:r>
    </w:p>
    <w:p w:rsidRDefault="004A1092" w:rsidP="004A1092" w:rsidR="004A1092"/>
    <w:p w:rsidRDefault="004A1092" w:rsidP="004A1092" w:rsidR="004A1092"/>
    <w:p w:rsidRDefault="004A1092" w:rsidP="004A1092" w:rsidR="004A1092"/>
    <w:p w:rsidRDefault="004A1092" w:rsidP="004A1092" w:rsidR="004A1092"/>
    <w:p w:rsidRDefault="004A1092" w:rsidP="004A1092" w:rsidR="004A1092">
      <w:r>
        <w:lastRenderedPageBreak/>
        <w:t>I)</w:t>
      </w:r>
      <w:r>
        <w:tab/>
      </w:r>
    </w:p>
    <w:p w:rsidRDefault="004A1092" w:rsidP="004A1092" w:rsidR="004A1092">
      <w:r>
        <w:t xml:space="preserve">Gornji je sud rješenjem broj 40 St-2636/17 od 16.11.2017.g. odredio u stečajnom postupku nad Stečajnom masom iza stečajnog dužnika GLASNOVIĆ ŠKZ, u stečaju, Zagreb, Taborska 5, OIB:66582101603, nastavak postupka radi naknadne diobe. </w:t>
      </w:r>
    </w:p>
    <w:p w:rsidRDefault="004A1092" w:rsidP="004A1092" w:rsidR="004A1092">
      <w:r>
        <w:t>II)</w:t>
      </w:r>
      <w:r>
        <w:tab/>
      </w:r>
    </w:p>
    <w:p w:rsidRDefault="004A1092" w:rsidP="004A1092" w:rsidR="004A1092">
      <w:r>
        <w:t xml:space="preserve"> U ovom izvještajnom razdoblju stečajni upravitelj je podnio </w:t>
      </w:r>
      <w:r w:rsidRPr="004A1092">
        <w:t xml:space="preserve"> </w:t>
      </w:r>
      <w:r>
        <w:t>podnesak Općinskom građanskom sudu u Zagrebu, u ovršni postupak poslovni broj: 21 Ovrvmj-4/2011,  gdje je predlagatelj osiguranja  Zdenka Horvat, Zagreb, V. Varićaka 13/III</w:t>
      </w:r>
      <w:r w:rsidR="008126E1">
        <w:t>,</w:t>
      </w:r>
      <w:r>
        <w:t xml:space="preserve"> a radi određivanje prethodne mjere radi osiguranja novčane tražbine</w:t>
      </w:r>
      <w:r w:rsidR="008126E1">
        <w:t>,</w:t>
      </w:r>
      <w:r>
        <w:t xml:space="preserve"> te zatražio da sud donese slijedeće rješenje:</w:t>
      </w:r>
    </w:p>
    <w:p w:rsidRDefault="004A1092" w:rsidP="004A1092" w:rsidR="004A1092">
      <w:r>
        <w:t>''Utvrđuje se da je prethodna mjera određena rješenjem ovog suda od 10. listopada 2011.g. pod poslovnim brojem 21 Ovrvmj-4/11-7 prestala trajati s danom 28. lipnjom 2014.g.</w:t>
      </w:r>
    </w:p>
    <w:p w:rsidRDefault="004A1092" w:rsidP="004A1092" w:rsidR="004A1092">
      <w:r>
        <w:t>Nalaže se Privrednoj banci d.d. Zagreb da zaplijenjena sredstva po ovoj prethodnoj mjeri na računu protivnika osiguranja broj 2340009-1101010155 isplati protivniku osiguranja Glasnović ŠKZ u stečaju, sada Stečajna masa iza GLASNOVIĆ ŠKZ u stečaju, Zagreb, Taborska 5, na njegov žiro račun broj</w:t>
      </w:r>
    </w:p>
    <w:p w:rsidRDefault="004A1092" w:rsidP="004A1092" w:rsidR="004A1092">
      <w:r>
        <w:t>IBAN:HR0623600001102670557</w:t>
      </w:r>
    </w:p>
    <w:p w:rsidRDefault="004A1092" w:rsidP="004A1092" w:rsidR="004A1092">
      <w:r>
        <w:t>koji se vodi kod Zagrebačke banke d.d. Zagreb, Poslovnica Varaždin.''</w:t>
      </w:r>
    </w:p>
    <w:p w:rsidRDefault="004A1092" w:rsidP="004A1092" w:rsidR="004A1092">
      <w:r>
        <w:t>To sve iz razloga jer su po navedenoj prethodnoj mjeri zaplijenjena novčana sredstva stečajnog dužnika koja se i danas nalaze na depozitu kod Privredne banke Zagreb.</w:t>
      </w:r>
    </w:p>
    <w:p w:rsidRDefault="004A1092" w:rsidP="004A1092" w:rsidR="004A1092">
      <w:r>
        <w:t>Očekuje se donošenje predloženog rješenja.</w:t>
      </w:r>
    </w:p>
    <w:p w:rsidRDefault="004A1092" w:rsidP="004A1092" w:rsidR="004A1092">
      <w:r>
        <w:t>IV)</w:t>
      </w:r>
      <w:r>
        <w:tab/>
      </w:r>
    </w:p>
    <w:p w:rsidRDefault="004A1092" w:rsidP="004A1092" w:rsidR="004A1092">
      <w:r>
        <w:t>Istovremeno, stečajni upravitelj izvješćuje stečajnog suca da je i dalje u tijeku aktivnosti brisanja svih razlučnih prava nad imovinom koja predstavlja stečajnu masu, poslovnim prostorom i garažom, u koju svrhu je podnio u pojedine sudske spise potrebne podneske te požurnice za žurno postupanje.</w:t>
      </w:r>
    </w:p>
    <w:p w:rsidRDefault="008126E1" w:rsidP="004A1092" w:rsidR="004A1092">
      <w:r>
        <w:t>Stanje imovine u vidu nekretnina je i dalje isto kao i na početku stečajnog postupka a s</w:t>
      </w:r>
      <w:r w:rsidR="004A1092">
        <w:t>tanje novčanih sredstava na žiro-računu stečajnog dužnika je 16.279,21 kn a koja sredstva su prebačena kod zatvaranja dosadašnjeg žiro računa na kojem su se vodila sredstva pričuve.</w:t>
      </w:r>
    </w:p>
    <w:p w:rsidRDefault="004A1092" w:rsidP="004A1092" w:rsidR="004A1092">
      <w:r>
        <w:t xml:space="preserve">V) </w:t>
      </w:r>
    </w:p>
    <w:p w:rsidRDefault="004A1092" w:rsidP="004A1092" w:rsidR="004A1092">
      <w:r>
        <w:t>U daljnjem tijeku stečajnog postupka stečajni upravitelj će nastojati riješiti brisanje navedenih razlučnih prava, izvršiti procjenu nekretnina te predložiti stečajnom sucu donošenje rješenja o unovčenju navedenih nekretnina, a ukoliko stečajni dužnik dobije povrat sredstava koja su sada na depozitu kod Privredne banke Zagreb, tada će predložiti i prvu djelomičnu diobu.</w:t>
      </w:r>
    </w:p>
    <w:p w:rsidRDefault="004A1092" w:rsidP="004A1092" w:rsidR="004A1092"/>
    <w:p w:rsidRDefault="004A1092" w:rsidP="004A1092" w:rsidR="004A1092">
      <w:r>
        <w:t xml:space="preserve">                                                                                              STEČAJNI  UPRAVITELJ:</w:t>
      </w:r>
    </w:p>
    <w:p w:rsidRDefault="004A1092" w:rsidP="004A1092" w:rsidR="008504F5">
      <w:r>
        <w:t xml:space="preserve">                                                                                         Ivan  Hudoletnjak, dipl. prav.</w:t>
      </w:r>
    </w:p>
    <w:sectPr w:rsidR="008504F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1092"/>
    <w:rsid w:val="00473B0B"/>
    <w:rsid w:val="004A1092"/>
    <w:rsid w:val="008126E1"/>
    <w:rsid w:val="008504F5"/>
    <w:rsid w:val="009F1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73B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B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B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B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B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73B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B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B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B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B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388</properties:Words>
  <properties:Characters>2329</properties:Characters>
  <properties:Lines>61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2018-09-03T07:25:00Z</dcterms:created>
  <dc:creator>Ivan</dc:creator>
  <cp:lastModifiedBy>Valentina Delač</cp:lastModifiedBy>
  <dcterms:modified xmlns:xsi="http://www.w3.org/2001/XMLSchema-instance" xsi:type="dcterms:W3CDTF">2018-09-03T07:25:00Z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St-2636/2017-22 / Podnesak - Izvješće stečajnog upravitelja (Stečajna masa ŠKZ izvješće 24.08.2018.g_.docx)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