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f6c4" w14:paraId="e65f6c4" w:rsidRDefault="0071423F" w:rsidP="0071423F" w:rsidR="0071423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23F" w:rsidP="0071423F" w:rsidR="0071423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423F" w:rsidP="0071423F" w:rsidR="007142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423F" w:rsidP="0071423F" w:rsidR="007142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1423F" w:rsidP="0071423F" w:rsidR="0071423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423F" w:rsidP="0071423F" w:rsidR="0071423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423F" w:rsidP="0071423F" w:rsidR="0071423F" w:rsidRPr="005D578C">
      <w:pPr>
        <w:jc w:val="center"/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423F" w:rsidP="0071423F" w:rsidR="0071423F" w:rsidRPr="005D578C">
      <w:pPr>
        <w:rPr>
          <w:rFonts w:cs="Times New Roman" w:eastAsia="Times New Roman"/>
          <w:szCs w:val="24"/>
        </w:rPr>
      </w:pPr>
    </w:p>
    <w:p w:rsidRDefault="007A5E90" w:rsidP="0071423F" w:rsidR="0071423F">
      <w:pPr>
        <w:ind w:firstLine="708"/>
        <w:rPr>
          <w:rFonts w:cs="Times New Roman" w:eastAsia="Times New Roman"/>
          <w:szCs w:val="24"/>
        </w:rPr>
      </w:pPr>
      <w:r w:rsidRPr="007A5E90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71423F" w:rsidRPr="007A5E90">
        <w:rPr>
          <w:rFonts w:cs="Times New Roman" w:eastAsia="Times New Roman"/>
          <w:szCs w:val="24"/>
        </w:rPr>
        <w:t>,</w:t>
      </w:r>
      <w:r w:rsidR="0071423F" w:rsidRPr="007A5E90">
        <w:t xml:space="preserve"> </w:t>
      </w:r>
      <w:r w:rsidR="0071423F" w:rsidRPr="007A5E90">
        <w:rPr>
          <w:rFonts w:cs="Times New Roman" w:eastAsia="Times New Roman"/>
          <w:szCs w:val="24"/>
        </w:rPr>
        <w:t>u skraćenom stečajnom</w:t>
      </w:r>
      <w:r w:rsidR="0071423F">
        <w:rPr>
          <w:rFonts w:cs="Times New Roman" w:eastAsia="Times New Roman"/>
          <w:szCs w:val="24"/>
        </w:rPr>
        <w:t xml:space="preserve"> postupku nad </w:t>
      </w:r>
      <w:r w:rsidR="0071423F" w:rsidRPr="005D578C">
        <w:rPr>
          <w:rFonts w:cs="Times New Roman" w:eastAsia="Times New Roman"/>
          <w:szCs w:val="24"/>
        </w:rPr>
        <w:t>pravnom osobom (dužnikom)</w:t>
      </w:r>
      <w:r w:rsidR="0071423F">
        <w:rPr>
          <w:rFonts w:cs="Times New Roman" w:eastAsia="Times New Roman"/>
          <w:szCs w:val="24"/>
        </w:rPr>
        <w:t xml:space="preserve"> EXEDO d. o. o. Buzet, Sveti Martin 68, OIB 18709748889</w:t>
      </w:r>
      <w:r w:rsidR="0071423F" w:rsidRPr="00D04320">
        <w:rPr>
          <w:rFonts w:cs="Times New Roman" w:eastAsia="Times New Roman"/>
          <w:szCs w:val="24"/>
        </w:rPr>
        <w:t>,</w:t>
      </w:r>
      <w:r w:rsidR="0071423F">
        <w:rPr>
          <w:rFonts w:cs="Times New Roman" w:eastAsia="Times New Roman"/>
          <w:szCs w:val="24"/>
        </w:rPr>
        <w:t xml:space="preserve"> MBS 130006909, povodom zahtjeva </w:t>
      </w:r>
      <w:r w:rsidR="0071423F" w:rsidRPr="008C0525">
        <w:rPr>
          <w:rFonts w:cs="Times New Roman" w:eastAsia="Times New Roman"/>
          <w:szCs w:val="24"/>
        </w:rPr>
        <w:t xml:space="preserve">Financijske agencije, </w:t>
      </w:r>
      <w:r w:rsidR="0071423F">
        <w:rPr>
          <w:rFonts w:cs="Times New Roman" w:eastAsia="Times New Roman"/>
          <w:szCs w:val="24"/>
        </w:rPr>
        <w:t xml:space="preserve">OIB 85821130368, </w:t>
      </w:r>
      <w:r w:rsidR="0071423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1423F">
        <w:rPr>
          <w:rFonts w:cs="Times New Roman" w:eastAsia="Times New Roman"/>
          <w:szCs w:val="24"/>
        </w:rPr>
        <w:t xml:space="preserve">Pula, </w:t>
      </w:r>
      <w:r w:rsidR="0071423F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71423F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71423F">
        <w:rPr>
          <w:rFonts w:cs="Times New Roman" w:eastAsia="Times New Roman"/>
          <w:szCs w:val="24"/>
        </w:rPr>
        <w:t xml:space="preserve"> 2016.</w:t>
      </w:r>
    </w:p>
    <w:p w:rsidRDefault="0071423F" w:rsidP="0071423F" w:rsidR="0071423F" w:rsidRPr="005D578C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423F" w:rsidP="0071423F" w:rsidR="0071423F" w:rsidRPr="005D578C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EXEDO d. o. o. Buzet, Sveti Martin 68, OIB 18709748889</w:t>
      </w:r>
      <w:r w:rsidRPr="00D04320">
        <w:rPr>
          <w:rFonts w:cs="Times New Roman" w:eastAsia="Times New Roman"/>
          <w:szCs w:val="24"/>
        </w:rPr>
        <w:t>,</w:t>
      </w:r>
      <w:r w:rsidR="00362EBD">
        <w:rPr>
          <w:rFonts w:cs="Times New Roman" w:eastAsia="Times New Roman"/>
          <w:szCs w:val="24"/>
        </w:rPr>
        <w:t xml:space="preserve"> MBS 130006909</w:t>
      </w:r>
      <w:r>
        <w:rPr>
          <w:rFonts w:cs="Times New Roman" w:eastAsia="Times New Roman"/>
          <w:szCs w:val="24"/>
        </w:rPr>
        <w:t>.</w:t>
      </w:r>
    </w:p>
    <w:p w:rsidRDefault="0071423F" w:rsidP="0071423F" w:rsidR="0071423F" w:rsidRPr="005D578C">
      <w:pPr>
        <w:rPr>
          <w:rFonts w:cs="Times New Roman" w:eastAsia="Times New Roman"/>
          <w:szCs w:val="24"/>
        </w:rPr>
      </w:pPr>
    </w:p>
    <w:p w:rsidRDefault="0071423F" w:rsidP="0071423F" w:rsidR="0071423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1423F" w:rsidP="0071423F" w:rsidR="0071423F">
      <w:pPr>
        <w:rPr>
          <w:rFonts w:cs="Times New Roman" w:eastAsia="Times New Roman"/>
          <w:szCs w:val="20"/>
        </w:rPr>
      </w:pPr>
    </w:p>
    <w:p w:rsidRDefault="0071423F" w:rsidP="0071423F" w:rsidR="007142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EXEDO d. o. o. Buzet, Sveti Martin 68, OIB 18709748889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130006909.</w:t>
      </w:r>
    </w:p>
    <w:p w:rsidRDefault="0071423F" w:rsidP="0071423F" w:rsidR="0071423F">
      <w:pPr>
        <w:ind w:firstLine="709"/>
        <w:rPr>
          <w:rFonts w:cs="Times New Roman" w:eastAsia="Times New Roman"/>
          <w:szCs w:val="24"/>
        </w:rPr>
      </w:pPr>
    </w:p>
    <w:p w:rsidRDefault="0071423F" w:rsidP="0071423F" w:rsidR="007142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EXEDO d. o. o. Buzet, Sveti Martin 68, OIB 18709748889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130006909.</w:t>
      </w:r>
    </w:p>
    <w:p w:rsidRDefault="0071423F" w:rsidP="0071423F" w:rsidR="0071423F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423F" w:rsidP="0071423F" w:rsidR="0071423F">
      <w:pPr>
        <w:ind w:firstLine="708"/>
        <w:rPr>
          <w:rFonts w:cs="Times New Roman" w:eastAsia="Times New Roman"/>
          <w:szCs w:val="24"/>
        </w:rPr>
      </w:pPr>
    </w:p>
    <w:p w:rsidRDefault="0071423F" w:rsidP="0071423F" w:rsidR="007142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EXEDO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St-871/2015-3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1423F" w:rsidP="0071423F" w:rsidR="0071423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1423F" w:rsidP="0071423F" w:rsidR="0071423F" w:rsidRPr="005D578C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C7292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CC729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1423F" w:rsidP="0071423F" w:rsidR="0071423F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1423F" w:rsidP="0071423F" w:rsidR="007142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A659C">
        <w:rPr>
          <w:rFonts w:cs="Times New Roman" w:eastAsia="Times New Roman"/>
          <w:szCs w:val="24"/>
        </w:rPr>
        <w:t>, v.r.</w:t>
      </w:r>
    </w:p>
    <w:p w:rsidRDefault="0071423F" w:rsidP="0071423F" w:rsidR="0071423F">
      <w:pPr>
        <w:jc w:val="left"/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jc w:val="left"/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0A46" w:rsidP="00360A46" w:rsidR="00360A46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360A46" w:rsidP="00360A46" w:rsidR="00360A46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71423F" w:rsidP="0071423F" w:rsidR="0071423F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rPr>
          <w:rFonts w:cs="Times New Roman" w:eastAsia="Times New Roman"/>
          <w:szCs w:val="24"/>
        </w:rPr>
      </w:pPr>
    </w:p>
    <w:p w:rsidRDefault="0071423F" w:rsidP="0071423F" w:rsidR="007142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1423F" w:rsidP="0071423F" w:rsidR="007142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1423F" w:rsidP="0071423F" w:rsidR="007142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EXEDO d. o. o. Buzet, Sveti Martin 68,</w:t>
      </w:r>
    </w:p>
    <w:p w:rsidRDefault="004002F6" w:rsidP="0071423F" w:rsidR="0071423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1423F">
        <w:rPr>
          <w:rFonts w:cs="Times New Roman" w:eastAsia="Times New Roman"/>
          <w:szCs w:val="24"/>
        </w:rPr>
        <w:t xml:space="preserve">. RH, Ministarstvo financija, Porezna uprava, </w:t>
      </w:r>
      <w:r w:rsidR="0071423F" w:rsidRPr="00386167">
        <w:rPr>
          <w:rFonts w:cs="Times New Roman" w:eastAsia="Times New Roman"/>
          <w:szCs w:val="20"/>
        </w:rPr>
        <w:t xml:space="preserve">Područni ured </w:t>
      </w:r>
      <w:r w:rsidR="0071423F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002F6" w:rsidP="0071423F" w:rsidR="007142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1423F">
        <w:rPr>
          <w:rFonts w:cs="Times New Roman" w:eastAsia="Times New Roman"/>
          <w:szCs w:val="24"/>
        </w:rPr>
        <w:t>.</w:t>
      </w:r>
      <w:r w:rsidR="0071423F" w:rsidRPr="00386167">
        <w:rPr>
          <w:rFonts w:cs="Times New Roman" w:eastAsia="Times New Roman"/>
          <w:szCs w:val="24"/>
        </w:rPr>
        <w:t xml:space="preserve"> </w:t>
      </w:r>
      <w:r w:rsidR="0071423F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002F6" w:rsidP="0071423F" w:rsidR="007142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1423F">
        <w:rPr>
          <w:rFonts w:cs="Times New Roman" w:eastAsia="Times New Roman"/>
          <w:szCs w:val="24"/>
        </w:rPr>
        <w:t xml:space="preserve">. stečajni upravitelj </w:t>
      </w:r>
      <w:r w:rsidR="0071423F">
        <w:rPr>
          <w:rFonts w:cs="Times New Roman" w:eastAsia="Times New Roman"/>
          <w:szCs w:val="20"/>
        </w:rPr>
        <w:t>Radijana Trobonjača, Opatija, M. Tita 49,</w:t>
      </w:r>
    </w:p>
    <w:p w:rsidRDefault="004002F6" w:rsidP="0071423F" w:rsidR="0071423F" w:rsidRPr="004002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71423F">
        <w:rPr>
          <w:rFonts w:cs="Times New Roman" w:eastAsia="Times New Roman"/>
          <w:szCs w:val="24"/>
        </w:rPr>
        <w:t xml:space="preserve">. mrežna stranica e-Oglasna ploča sudova, </w:t>
      </w:r>
    </w:p>
    <w:p w:rsidRDefault="004002F6" w:rsidP="0071423F" w:rsidR="007142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142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002F6" w:rsidP="0071423F" w:rsidR="007142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1423F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1423F" w:rsidP="0071423F" w:rsidR="0071423F"/>
    <w:p w:rsidRDefault="0071423F" w:rsidP="0071423F" w:rsidR="0071423F"/>
    <w:p w:rsidRDefault="0071423F" w:rsidP="0071423F" w:rsidR="0071423F"/>
    <w:p w:rsidRDefault="0071423F" w:rsidP="0071423F" w:rsidR="0071423F"/>
    <w:p w:rsidRDefault="0071423F" w:rsidP="0071423F" w:rsidR="0071423F"/>
    <w:p w:rsidRDefault="0071423F" w:rsidP="0071423F" w:rsidR="0071423F"/>
    <w:p w:rsidRDefault="0071423F" w:rsidP="0071423F" w:rsidR="0071423F"/>
    <w:p w:rsidRDefault="004A659C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23F" w:rsidP="0071423F" w:rsidR="0071423F">
      <w:r>
        <w:separator/>
      </w:r>
    </w:p>
  </w:endnote>
  <w:endnote w:id="0" w:type="continuationSeparator">
    <w:p w:rsidRDefault="0071423F" w:rsidP="0071423F" w:rsidR="00714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23F" w:rsidP="0071423F" w:rsidR="0071423F">
      <w:r>
        <w:separator/>
      </w:r>
    </w:p>
  </w:footnote>
  <w:footnote w:id="0" w:type="continuationSeparator">
    <w:p w:rsidRDefault="0071423F" w:rsidP="0071423F" w:rsidR="00714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23F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A659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St-871/2015-5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23F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St-871/2015-5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71D"/>
    <w:rsid w:val="0031071D"/>
    <w:rsid w:val="00360A46"/>
    <w:rsid w:val="00362EBD"/>
    <w:rsid w:val="004002F6"/>
    <w:rsid w:val="004A659C"/>
    <w:rsid w:val="0071423F"/>
    <w:rsid w:val="0075528E"/>
    <w:rsid w:val="0079403F"/>
    <w:rsid w:val="007A5E90"/>
    <w:rsid w:val="007C7011"/>
    <w:rsid w:val="00CC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2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42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42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42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42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42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59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659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65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65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2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42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42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42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42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42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59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659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65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65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EXEDO d.o.o. BUZET</izvorni_sadrzaj>
    <derivirana_varijabla naziv="DomainObject.Predmet.ProtustrankaFormated_1">  EXEDO d.o.o. BUZET</derivirana_varijabla>
  </DomainObject.Predmet.ProtustrankaFormated>
  <DomainObject.Predmet.ProtustrankaFormatedOIB>
    <izvorni_sadrzaj>  EXEDO d.o.o. BUZET, OIB 18709748889</izvorni_sadrzaj>
    <derivirana_varijabla naziv="DomainObject.Predmet.ProtustrankaFormatedOIB_1">  EXEDO d.o.o. BUZET, OIB 18709748889</derivirana_varijabla>
  </DomainObject.Predmet.ProtustrankaFormatedOIB>
  <DomainObject.Predmet.ProtustrankaFormatedWithAdress>
    <izvorni_sadrzaj> EXEDO d.o.o. BUZET, Sveti Martin 68, 52420 Buzet</izvorni_sadrzaj>
    <derivirana_varijabla naziv="DomainObject.Predmet.ProtustrankaFormatedWithAdress_1"> EXEDO d.o.o. BUZET, Sveti Martin 68, 52420 Buzet</derivirana_varijabla>
  </DomainObject.Predmet.ProtustrankaFormatedWithAdress>
  <DomainObject.Predmet.ProtustrankaFormatedWithAdressOIB>
    <izvorni_sadrzaj> EXEDO d.o.o. BUZET, OIB 18709748889, Sveti Martin 68, 52420 Buzet</izvorni_sadrzaj>
    <derivirana_varijabla naziv="DomainObject.Predmet.ProtustrankaFormatedWithAdressOIB_1"> EXEDO d.o.o. BUZET, OIB 18709748889, Sveti Martin 68, 52420 Buzet</derivirana_varijabla>
  </DomainObject.Predmet.ProtustrankaFormatedWithAdressOIB>
  <DomainObject.Predmet.ProtustrankaWithAdress>
    <izvorni_sadrzaj>EXEDO d.o.o. BUZET Sveti Martin 68, 52420 Buzet</izvorni_sadrzaj>
    <derivirana_varijabla naziv="DomainObject.Predmet.ProtustrankaWithAdress_1">EXEDO d.o.o. BUZET Sveti Martin 68, 52420 Buzet</derivirana_varijabla>
  </DomainObject.Predmet.ProtustrankaWithAdress>
  <DomainObject.Predmet.ProtustrankaWithAdressOIB>
    <izvorni_sadrzaj>EXEDO d.o.o. BUZET, OIB 18709748889, Sveti Martin 68, 52420 Buzet</izvorni_sadrzaj>
    <derivirana_varijabla naziv="DomainObject.Predmet.ProtustrankaWithAdressOIB_1">EXEDO d.o.o. BUZET, OIB 18709748889, Sveti Martin 68, 52420 Buzet</derivirana_varijabla>
  </DomainObject.Predmet.ProtustrankaWithAdressOIB>
  <DomainObject.Predmet.ProtustrankaNazivFormated>
    <izvorni_sadrzaj>EXEDO d.o.o. BUZET</izvorni_sadrzaj>
    <derivirana_varijabla naziv="DomainObject.Predmet.ProtustrankaNazivFormated_1">EXEDO d.o.o. BUZET</derivirana_varijabla>
  </DomainObject.Predmet.ProtustrankaNazivFormated>
  <DomainObject.Predmet.ProtustrankaNazivFormatedOIB>
    <izvorni_sadrzaj>EXEDO d.o.o. BUZET, OIB 18709748889</izvorni_sadrzaj>
    <derivirana_varijabla naziv="DomainObject.Predmet.ProtustrankaNazivFormatedOIB_1">EXEDO d.o.o. BUZET, OIB 18709748889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2689.92</izvorni_sadrzaj>
    <derivirana_varijabla naziv="DomainObject.Predmet.TrenutnaVrijednost_1">2689.92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EXEDO d.o.o. BUZET</item>
    </izvorni_sadrzaj>
    <derivirana_varijabla naziv="DomainObject.Predmet.ProtuStrankaListFormated_1">
      <item>EXEDO d.o.o. BUZET</item>
    </derivirana_varijabla>
  </DomainObject.Predmet.ProtuStrankaListFormated>
  <DomainObject.Predmet.ProtuStrankaListFormatedOIB>
    <izvorni_sadrzaj>
      <item>EXEDO d.o.o. BUZET, OIB 18709748889</item>
    </izvorni_sadrzaj>
    <derivirana_varijabla naziv="DomainObject.Predmet.ProtuStrankaListFormatedOIB_1">
      <item>EXEDO d.o.o. BUZET, OIB 18709748889</item>
    </derivirana_varijabla>
  </DomainObject.Predmet.ProtuStrankaListFormatedOIB>
  <DomainObject.Predmet.ProtuStrankaListFormatedWithAdress>
    <izvorni_sadrzaj>
      <item>EXEDO d.o.o. BUZET, Sveti Martin 68, 52420 Buzet</item>
    </izvorni_sadrzaj>
    <derivirana_varijabla naziv="DomainObject.Predmet.ProtuStrankaListFormatedWithAdress_1">
      <item>EXEDO d.o.o. BUZET, Sveti Martin 68, 52420 Buzet</item>
    </derivirana_varijabla>
  </DomainObject.Predmet.ProtuStrankaListFormatedWithAdress>
  <DomainObject.Predmet.ProtuStrankaListFormatedWithAdressOIB>
    <izvorni_sadrzaj>
      <item>EXEDO d.o.o. BUZET, OIB 18709748889, Sveti Martin 68, 52420 Buzet</item>
    </izvorni_sadrzaj>
    <derivirana_varijabla naziv="DomainObject.Predmet.ProtuStrankaListFormatedWithAdressOIB_1">
      <item>EXEDO d.o.o. BUZET, OIB 18709748889, Sveti Martin 68, 52420 Buzet</item>
    </derivirana_varijabla>
  </DomainObject.Predmet.ProtuStrankaListFormatedWithAdressOIB>
  <DomainObject.Predmet.ProtuStrankaListNazivFormated>
    <izvorni_sadrzaj>
      <item>EXEDO d.o.o. BUZET</item>
    </izvorni_sadrzaj>
    <derivirana_varijabla naziv="DomainObject.Predmet.ProtuStrankaListNazivFormated_1">
      <item>EXEDO d.o.o. BUZET</item>
    </derivirana_varijabla>
  </DomainObject.Predmet.ProtuStrankaListNazivFormated>
  <DomainObject.Predmet.ProtuStrankaListNazivFormatedOIB>
    <izvorni_sadrzaj>
      <item>EXEDO d.o.o. BUZET, OIB 18709748889</item>
    </izvorni_sadrzaj>
    <derivirana_varijabla naziv="DomainObject.Predmet.ProtuStrankaListNazivFormatedOIB_1">
      <item>EXEDO d.o.o. BUZET, OIB 18709748889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EXEDO d.o.o. BUZET</izvorni_sadrzaj>
    <derivirana_varijabla naziv="DomainObject.Predmet.ProtustrankaIDrugi_1">EXEDO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EXEDO d.o.o. BUZET, OIB 18709748889, Sveti Martin 68, 52420 Buzet</izvorni_sadrzaj>
    <derivirana_varijabla naziv="DomainObject.Predmet.ProtustrankaIDrugiAdressOIB_1">EXEDO d.o.o. BUZET, OIB 18709748889, Sveti Martin 68,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EXEDO d.o.o. BUZET</item>
    </izvorni_sadrzaj>
    <derivirana_varijabla naziv="DomainObject.Predmet.SudioniciListNaziv_1">
      <item>FINANCIJSKA AGENCIJA, RC RIJEKA, PODRUŽNICA PULA, PULA</item>
      <item>EXEDO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EXEDO d.o.o. BUZET, OIB 18709748889, Sveti Martin 68,52420 Buzet</item>
    </izvorni_sadrzaj>
    <derivirana_varijabla naziv="DomainObject.Predmet.SudioniciListAdressOIB_1">
      <item>FINANCIJSKA AGENCIJA, RC RIJEKA, PODRUŽNICA PULA, PULA, OIB 85821130368, Ulica grada Vukovara 70,Zagreb</item>
      <item>EXEDO d.o.o. BUZET, OIB 18709748889, Sveti Martin 68,52420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18709748889</item>
    </izvorni_sadrzaj>
    <derivirana_varijabla naziv="DomainObject.Predmet.SudioniciListNazivOIB_1">
      <item>, OIB 85821130368</item>
      <item>, OIB 18709748889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3164</properties:Characters>
  <properties:Lines>85</properties:Lines>
  <properties:Paragraphs>29</properties:Paragraphs>
  <properties:TotalTime>6</properties:TotalTime>
  <properties:ScaleCrop>false</properties:ScaleCrop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2016-03-22T09:06:00Z</dcterms:created>
  <dc:creator>Mihaela Kaligari</dc:creator>
  <dc:description/>
  <cp:keywords/>
  <cp:lastModifiedBy>Ana Jeromela</cp:lastModifiedBy>
  <cp:lastPrinted>2016-04-25T11:26:00Z</cp:lastPrinted>
  <dcterms:modified xmlns:xsi="http://www.w3.org/2001/XMLSchema-instance" xsi:type="dcterms:W3CDTF">2016-04-25T11:26:00Z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