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7993" w14:paraId="2107993" w:rsidRDefault="0019010E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St-515/15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Terezija Goreta, u stečajnom postupku nad dužnikom DALMOSTAN, d.o.o., Šibenik, Dubravski put 12, OIB </w:t>
      </w:r>
      <w:r w:rsidRPr="0019010E">
        <w:rPr>
          <w:rFonts w:cs="Times New Roman" w:hAnsi="Times New Roman" w:ascii="Times New Roman"/>
          <w:sz w:val="24"/>
          <w:szCs w:val="24"/>
        </w:rPr>
        <w:t>44121008088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 – Podružnica Šibenik, Šibenik</w:t>
      </w:r>
      <w:r w:rsidR="008701B1">
        <w:rPr>
          <w:rFonts w:cs="Times New Roman" w:hAnsi="Times New Roman" w:ascii="Times New Roman"/>
          <w:sz w:val="24"/>
          <w:szCs w:val="24"/>
        </w:rPr>
        <w:t>, Perivoj Luje Maruna 1, dana 18</w:t>
      </w:r>
      <w:r>
        <w:rPr>
          <w:rFonts w:cs="Times New Roman" w:hAnsi="Times New Roman" w:ascii="Times New Roman"/>
          <w:sz w:val="24"/>
          <w:szCs w:val="24"/>
        </w:rPr>
        <w:t>. studenog 2015. godine,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rješenje ovog suda pod poslovnim brojem 9 St-515/15 od 05. studenog 2015. godine na način da u uvodu i izreci umjesto </w:t>
      </w:r>
      <w:r w:rsidR="008E1238">
        <w:rPr>
          <w:rFonts w:cs="Times New Roman" w:hAnsi="Times New Roman" w:ascii="Times New Roman"/>
          <w:sz w:val="24"/>
          <w:szCs w:val="24"/>
        </w:rPr>
        <w:t>riječi</w:t>
      </w:r>
      <w:r>
        <w:rPr>
          <w:rFonts w:cs="Times New Roman" w:hAnsi="Times New Roman" w:ascii="Times New Roman"/>
          <w:sz w:val="24"/>
          <w:szCs w:val="24"/>
        </w:rPr>
        <w:t xml:space="preserve"> "DALMOSTAN d.o.o." treba pisati "DALMOSTAN, d.o.o."</w:t>
      </w:r>
    </w:p>
    <w:p w:rsidRDefault="008E1238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St-515/15 od 05. studenog 2015.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8701B1">
        <w:rPr>
          <w:rFonts w:cs="Times New Roman" w:hAnsi="Times New Roman" w:ascii="Times New Roman"/>
          <w:sz w:val="24"/>
          <w:szCs w:val="24"/>
        </w:rPr>
        <w:t>Šibeniku, 18</w:t>
      </w:r>
      <w:r>
        <w:rPr>
          <w:rFonts w:cs="Times New Roman" w:hAnsi="Times New Roman" w:ascii="Times New Roman"/>
          <w:sz w:val="24"/>
          <w:szCs w:val="24"/>
        </w:rPr>
        <w:t>. studenog 2015.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izjaviti žalbu Visokom Trgovačkom sudu Republike Hrvatske, u roku od 8 dana od primitka pisanog otpravka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E1238" w:rsidP="008E1238" w:rsidR="008E1238" w:rsidRPr="0019010E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sectPr w:rsidR="008E1238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504DB3"/>
    <w:rsid w:val="008701B1"/>
    <w:rsid w:val="008E1238"/>
    <w:rsid w:val="00A3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70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1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1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1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1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70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1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1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1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1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2015.</izvorni_sadrzaj>
    <derivirana_varijabla naziv="DomainObject.Predmet.DatumRjesavanja_1">5.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DALMOSTAN, društvo s ograničenom odgovornošću za trgovinu</izvorni_sadrzaj>
    <derivirana_varijabla naziv="DomainObject.Predmet.ProtustrankaFormated_1">  DALMOSTAN, društvo s ograničenom odgovornošću za trgovinu</derivirana_varijabla>
  </DomainObject.Predmet.ProtustrankaFormated>
  <DomainObject.Predmet.ProtustrankaFormatedOIB>
    <izvorni_sadrzaj>  DALMOSTAN, društvo s ograničenom odgovornošću za trgovinu, OIB 44121008088</izvorni_sadrzaj>
    <derivirana_varijabla naziv="DomainObject.Predmet.ProtustrankaFormatedOIB_1">  DALMOSTAN, društvo s ograničenom odgovornošću za trgovinu, OIB 44121008088</derivirana_varijabla>
  </DomainObject.Predmet.ProtustrankaFormatedOIB>
  <DomainObject.Predmet.ProtustrankaFormatedWithAdress>
    <izvorni_sadrzaj> DALMOSTAN, društvo s ograničenom odgovornošću za trgovinu, Dubravski Put 12, 22000 Šibenik</izvorni_sadrzaj>
    <derivirana_varijabla naziv="DomainObject.Predmet.ProtustrankaFormatedWithAdress_1"> DALMOSTAN, društvo s ograničenom odgovornošću za trgovinu, Dubravski Put 12, 22000 Šibenik</derivirana_varijabla>
  </DomainObject.Predmet.ProtustrankaFormatedWithAdress>
  <DomainObject.Predmet.ProtustrankaFormatedWithAdressOIB>
    <izvorni_sadrzaj> DALMOSTAN, društvo s ograničenom odgovornošću za trgovinu, OIB 44121008088, Dubravski Put 12, 22000 Šibenik</izvorni_sadrzaj>
    <derivirana_varijabla naziv="DomainObject.Predmet.ProtustrankaFormatedWithAdressOIB_1"> DALMOSTAN, društvo s ograničenom odgovornošću za trgovinu, OIB 44121008088, Dubravski Put 12, 22000 Šibenik</derivirana_varijabla>
  </DomainObject.Predmet.ProtustrankaFormatedWithAdressOIB>
  <DomainObject.Predmet.ProtustrankaWithAdress>
    <izvorni_sadrzaj>DALMOSTAN, društvo s ograničenom odgovornošću za trgovinu Dubravski Put 12, 22000 Šibenik</izvorni_sadrzaj>
    <derivirana_varijabla naziv="DomainObject.Predmet.ProtustrankaWithAdress_1">DALMOSTAN, društvo s ograničenom odgovornošću za trgovinu Dubravski Put 12, 22000 Šibenik</derivirana_varijabla>
  </DomainObject.Predmet.ProtustrankaWithAdress>
  <DomainObject.Predmet.ProtustrankaWithAdressOIB>
    <izvorni_sadrzaj>DALMOSTAN, društvo s ograničenom odgovornošću za trgovinu, OIB 44121008088, Dubravski Put 12, 22000 Šibenik</izvorni_sadrzaj>
    <derivirana_varijabla naziv="DomainObject.Predmet.ProtustrankaWithAdressOIB_1">DALMOSTAN, društvo s ograničenom odgovornošću za trgovinu, OIB 44121008088, Dubravski Put 12, 22000 Šibenik</derivirana_varijabla>
  </DomainObject.Predmet.ProtustrankaWithAdressOIB>
  <DomainObject.Predmet.ProtustrankaNazivFormated>
    <izvorni_sadrzaj>DALMOSTAN, društvo s ograničenom odgovornošću za trgovinu</izvorni_sadrzaj>
    <derivirana_varijabla naziv="DomainObject.Predmet.ProtustrankaNazivFormated_1">DALMOSTAN, društvo s ograničenom odgovornošću za trgovinu</derivirana_varijabla>
  </DomainObject.Predmet.ProtustrankaNazivFormated>
  <DomainObject.Predmet.ProtustrankaNazivFormatedOIB>
    <izvorni_sadrzaj>DALMOSTAN, društvo s ograničenom odgovornošću za trgovinu, OIB 44121008088</izvorni_sadrzaj>
    <derivirana_varijabla naziv="DomainObject.Predmet.ProtustrankaNazivFormatedOIB_1">DALMOSTAN, društvo s ograničenom odgovornošću za trgovinu, OIB 44121008088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DALMOSTAN, društvo s ograničenom odgovornošću za trgovinu</item>
    </izvorni_sadrzaj>
    <derivirana_varijabla naziv="DomainObject.Predmet.ProtuStrankaListFormated_1">
      <item>DALMOSTAN, društvo s ograničenom odgovornošću za trgovinu</item>
    </derivirana_varijabla>
  </DomainObject.Predmet.ProtuStrankaListFormated>
  <DomainObject.Predmet.ProtuStrankaListFormatedOIB>
    <izvorni_sadrzaj>
      <item>DALMOSTAN, društvo s ograničenom odgovornošću za trgovinu, OIB 44121008088</item>
    </izvorni_sadrzaj>
    <derivirana_varijabla naziv="DomainObject.Predmet.ProtuStrankaListFormatedOIB_1">
      <item>DALMOSTAN, društvo s ograničenom odgovornošću za trgovinu, OIB 44121008088</item>
    </derivirana_varijabla>
  </DomainObject.Predmet.ProtuStrankaListFormatedOIB>
  <DomainObject.Predmet.ProtuStrankaListFormatedWithAdress>
    <izvorni_sadrzaj>
      <item>DALMOSTAN, društvo s ograničenom odgovornošću za trgovinu, Dubravski Put 12, 22000 Šibenik</item>
    </izvorni_sadrzaj>
    <derivirana_varijabla naziv="DomainObject.Predmet.ProtuStrankaListFormatedWithAdress_1">
      <item>DALMOSTAN, društvo s ograničenom odgovornošću za trgovinu, Dubravski Put 12, 22000 Šibenik</item>
    </derivirana_varijabla>
  </DomainObject.Predmet.ProtuStrankaListFormatedWithAdress>
  <DomainObject.Predmet.ProtuStrankaListFormatedWithAdressOIB>
    <izvorni_sadrzaj>
      <item>DALMOSTAN, društvo s ograničenom odgovornošću za trgovinu, OIB 44121008088, Dubravski Put 12, 22000 Šibenik</item>
    </izvorni_sadrzaj>
    <derivirana_varijabla naziv="DomainObject.Predmet.ProtuStrankaListFormatedWithAdressOIB_1">
      <item>DALMOSTAN, društvo s ograničenom odgovornošću za trgovinu, OIB 44121008088, Dubravski Put 12, 22000 Šibenik</item>
    </derivirana_varijabla>
  </DomainObject.Predmet.ProtuStrankaListFormatedWithAdressOIB>
  <DomainObject.Predmet.ProtuStrankaListNazivFormated>
    <izvorni_sadrzaj>
      <item>DALMOSTAN, društvo s ograničenom odgovornošću za trgovinu</item>
    </izvorni_sadrzaj>
    <derivirana_varijabla naziv="DomainObject.Predmet.ProtuStrankaListNazivFormated_1">
      <item>DALMOSTAN, društvo s ograničenom odgovornošću za trgovinu</item>
    </derivirana_varijabla>
  </DomainObject.Predmet.ProtuStrankaListNazivFormated>
  <DomainObject.Predmet.ProtuStrankaListNazivFormatedOIB>
    <izvorni_sadrzaj>
      <item>DALMOSTAN, društvo s ograničenom odgovornošću za trgovinu, OIB 44121008088</item>
    </izvorni_sadrzaj>
    <derivirana_varijabla naziv="DomainObject.Predmet.ProtuStrankaListNazivFormatedOIB_1">
      <item>DALMOSTAN, društvo s ograničenom odgovornošću za trgovinu, OIB 44121008088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DALMOSTAN, društvo s ograničenom odgovornošću za trgovinu</izvorni_sadrzaj>
    <derivirana_varijabla naziv="DomainObject.Predmet.ProtustrankaIDrugi_1">DALMOSTAN,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DALMOSTAN, društvo s ograničenom odgovornošću za trgovinu, OIB 44121008088, Dubravski Put 12, 22000 Šibenik</izvorni_sadrzaj>
    <derivirana_varijabla naziv="DomainObject.Predmet.ProtustrankaIDrugiAdressOIB_1">DALMOSTAN, društvo s ograničenom odgovornošću za trgovinu, OIB 44121008088, Dubravski Put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studenog 2015.</izvorni_sadrzaj>
    <derivirana_varijabla naziv="DomainObject.Predmet.OdlukaRjesenje.DatumDonosenjaOdluke_1">5.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St-515/2015-3</izvorni_sadrzaj>
    <derivirana_varijabla naziv="DomainObject.Predmet.OdlukaRjesenje.Oznaka_1">St-515/2015-3</derivirana_varijabla>
  </DomainObject.Predmet.OdlukaRjesenje.Oznaka>
  <DomainObject.Predmet.SudioniciListNaziv>
    <izvorni_sadrzaj>
      <item>FINA - Podružnica Šibenik</item>
      <item>DALMOSTAN, društvo s ograničenom odgovornošću za trgovinu</item>
    </izvorni_sadrzaj>
    <derivirana_varijabla naziv="DomainObject.Predmet.SudioniciListNaziv_1">
      <item>FINA - Podružnica Šibenik</item>
      <item>DALMOSTAN, društvo s ograničenom odgovornošću za trgovinu</item>
    </derivirana_varijabla>
  </DomainObject.Predmet.SudioniciListNaziv>
  <DomainObject.Predmet.SudioniciListAdressOIB>
    <izvorni_sadrzaj>
      <item>FINA - Podružnica Šibenik, OIB 85821130368, Perivoj L. Marune 1,22000 Šibenik</item>
      <item>DALMOSTAN, društvo s ograničenom odgovornošću za trgovinu, OIB 44121008088, Dubravski Put 12,22000 Šibenik</item>
    </izvorni_sadrzaj>
    <derivirana_varijabla naziv="DomainObject.Predmet.SudioniciListAdressOIB_1">
      <item>FINA - Podružnica Šibenik, OIB 85821130368, Perivoj L. Marune 1,22000 Šibenik</item>
      <item>DALMOSTAN, društvo s ograničenom odgovornošću za trgovinu, OIB 44121008088, Dubravski Put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44121008088</item>
    </izvorni_sadrzaj>
    <derivirana_varijabla naziv="DomainObject.Predmet.SudioniciListNazivOIB_1">
      <item>, OIB 85821130368</item>
      <item>, OIB 44121008088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1245</properties:Characters>
  <properties:Lines>50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2015-11-13T10:23:00Z</dcterms:created>
  <dc:creator>Katarina Benić</dc:creator>
  <cp:lastModifiedBy>Katarina Benić</cp:lastModifiedBy>
  <cp:lastPrinted>2015-11-18T11:27:00Z</cp:lastPrinted>
  <dcterms:modified xmlns:xsi="http://www.w3.org/2001/XMLSchema-instance" xsi:type="dcterms:W3CDTF">2015-11-18T11:27:00Z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