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ff380" w14:paraId="63ff380" w:rsidRDefault="00B1687B" w:rsidR="00B15477" w:rsidRPr="0039446E">
      <w:pPr>
        <w15:collapsed w:val="false"/>
      </w:pPr>
      <w:bookmarkStart w:name="_GoBack" w:id="0"/>
      <w:bookmarkEnd w:id="0"/>
      <w:r w:rsidRPr="0039446E">
        <w:t xml:space="preserve"> </w:t>
      </w:r>
      <w:r w:rsidR="00205451" w:rsidRPr="0039446E">
        <w:t xml:space="preserve">       </w:t>
      </w:r>
      <w:r w:rsidRPr="0039446E">
        <w:t xml:space="preserve">          </w:t>
      </w:r>
      <w:r w:rsidR="00B15477" w:rsidRPr="0039446E">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rsidRPr="0039446E">
      <w:pPr>
        <w:jc w:val="both"/>
      </w:pPr>
    </w:p>
    <w:p w:rsidRDefault="00B1687B" w:rsidP="0070027B" w:rsidR="0070027B" w:rsidRPr="0039446E">
      <w:pPr>
        <w:jc w:val="both"/>
      </w:pPr>
      <w:r w:rsidRPr="0039446E">
        <w:t xml:space="preserve">      </w:t>
      </w:r>
      <w:r w:rsidR="0070027B" w:rsidRPr="0039446E">
        <w:t>REPUBLIKA HRVATSKA</w:t>
      </w:r>
    </w:p>
    <w:p w:rsidRDefault="0070027B" w:rsidP="0070027B" w:rsidR="0070027B" w:rsidRPr="0039446E">
      <w:pPr>
        <w:jc w:val="both"/>
      </w:pPr>
      <w:r w:rsidRPr="0039446E">
        <w:t xml:space="preserve">TRGOVAČKI SUD U ZAGREBU                                     </w:t>
      </w:r>
      <w:r w:rsidR="009914E8" w:rsidRPr="0039446E">
        <w:t xml:space="preserve">                     5</w:t>
      </w:r>
      <w:r w:rsidR="007C030D" w:rsidRPr="0039446E">
        <w:t>9</w:t>
      </w:r>
      <w:r w:rsidR="00C70ACC" w:rsidRPr="0039446E">
        <w:t>. St-</w:t>
      </w:r>
      <w:r w:rsidR="00436E4C" w:rsidRPr="0039446E">
        <w:t>1730</w:t>
      </w:r>
      <w:r w:rsidR="00B168BA" w:rsidRPr="0039446E">
        <w:t>/1</w:t>
      </w:r>
      <w:r w:rsidR="009914E8" w:rsidRPr="0039446E">
        <w:t>8</w:t>
      </w:r>
      <w:r w:rsidR="00843BBB" w:rsidRPr="0039446E">
        <w:t>-</w:t>
      </w:r>
      <w:r w:rsidR="00B168BA" w:rsidRPr="0039446E">
        <w:t>1</w:t>
      </w:r>
      <w:r w:rsidR="00436E4C" w:rsidRPr="0039446E">
        <w:t>5</w:t>
      </w:r>
    </w:p>
    <w:p w:rsidRDefault="00B1687B" w:rsidP="0070027B" w:rsidR="0070027B" w:rsidRPr="0039446E">
      <w:pPr>
        <w:jc w:val="both"/>
      </w:pPr>
      <w:r w:rsidRPr="0039446E">
        <w:t xml:space="preserve">         Zagreb, </w:t>
      </w:r>
      <w:r w:rsidR="0070027B" w:rsidRPr="0039446E">
        <w:t>Amruševa 2/II</w:t>
      </w:r>
    </w:p>
    <w:p w:rsidRDefault="00AE30AB" w:rsidP="00AE30AB" w:rsidR="00AE30AB" w:rsidRPr="0039446E">
      <w:pPr>
        <w:jc w:val="center"/>
      </w:pPr>
    </w:p>
    <w:p w:rsidRDefault="00205451" w:rsidP="00AE30AB" w:rsidR="00205451" w:rsidRPr="0039446E">
      <w:pPr>
        <w:jc w:val="center"/>
      </w:pPr>
    </w:p>
    <w:p w:rsidRDefault="00AE30AB" w:rsidP="00AE30AB" w:rsidR="0070027B" w:rsidRPr="0039446E">
      <w:pPr>
        <w:jc w:val="center"/>
      </w:pPr>
      <w:r w:rsidRPr="0039446E">
        <w:t xml:space="preserve">U   I M E   R E P U B L I K E   H R V A T S K E </w:t>
      </w:r>
    </w:p>
    <w:p w:rsidRDefault="00F24636" w:rsidP="0070027B" w:rsidR="00F24636" w:rsidRPr="0039446E">
      <w:pPr>
        <w:jc w:val="center"/>
      </w:pPr>
    </w:p>
    <w:p w:rsidRDefault="00645B73" w:rsidP="0070027B" w:rsidR="0070027B" w:rsidRPr="0039446E">
      <w:pPr>
        <w:jc w:val="center"/>
      </w:pPr>
      <w:r w:rsidRPr="0039446E">
        <w:t>R J E Š E NJ E</w:t>
      </w:r>
    </w:p>
    <w:p w:rsidRDefault="0070027B" w:rsidP="0070027B" w:rsidR="0070027B" w:rsidRPr="0039446E">
      <w:pPr>
        <w:jc w:val="both"/>
      </w:pPr>
    </w:p>
    <w:p w:rsidRDefault="00843BBB" w:rsidP="00843BBB" w:rsidR="00843BBB" w:rsidRPr="0039446E">
      <w:pPr>
        <w:ind w:firstLine="708"/>
        <w:jc w:val="both"/>
      </w:pPr>
      <w:r w:rsidRPr="0039446E">
        <w:t xml:space="preserve">Trgovački sud u Zagrebu, po sucu </w:t>
      </w:r>
      <w:r w:rsidR="00B10946" w:rsidRPr="0039446E">
        <w:t>Jeleni Antonić Šego</w:t>
      </w:r>
      <w:r w:rsidRPr="0039446E">
        <w:t xml:space="preserve">, </w:t>
      </w:r>
      <w:r w:rsidRPr="0039446E">
        <w:rPr>
          <w:lang w:val="pt-BR"/>
        </w:rPr>
        <w:t xml:space="preserve">u stečajnom predmetu </w:t>
      </w:r>
      <w:r w:rsidR="00AC75BF" w:rsidRPr="0039446E">
        <w:rPr>
          <w:lang w:val="pt-BR"/>
        </w:rPr>
        <w:t>po</w:t>
      </w:r>
      <w:r w:rsidRPr="0039446E">
        <w:rPr>
          <w:lang w:val="pt-BR"/>
        </w:rPr>
        <w:t xml:space="preserve"> prijedlog</w:t>
      </w:r>
      <w:r w:rsidR="00AC75BF" w:rsidRPr="0039446E">
        <w:rPr>
          <w:lang w:val="pt-BR"/>
        </w:rPr>
        <w:t>u</w:t>
      </w:r>
      <w:r w:rsidRPr="0039446E">
        <w:rPr>
          <w:lang w:val="pt-BR"/>
        </w:rPr>
        <w:t xml:space="preserve"> FINANCIJSKE AGENCIJE, RC Zagreb, </w:t>
      </w:r>
      <w:r w:rsidRPr="0039446E">
        <w:t>Podružnica Zagreb, Trg svibanjskih žrtava 1995. 1</w:t>
      </w:r>
      <w:r w:rsidRPr="0039446E">
        <w:rPr>
          <w:lang w:val="pt-BR"/>
        </w:rPr>
        <w:t xml:space="preserve">, OIB: </w:t>
      </w:r>
      <w:r w:rsidRPr="0039446E">
        <w:t>85821130368</w:t>
      </w:r>
      <w:r w:rsidRPr="0039446E">
        <w:rPr>
          <w:lang w:val="pt-BR"/>
        </w:rPr>
        <w:t>, za otvaranje stečajnog postupka nad dužnikom</w:t>
      </w:r>
      <w:r w:rsidR="00C86770" w:rsidRPr="0039446E">
        <w:rPr>
          <w:lang w:val="pt-BR"/>
        </w:rPr>
        <w:t xml:space="preserve"> </w:t>
      </w:r>
      <w:r w:rsidR="00CD710C" w:rsidRPr="0039446E">
        <w:rPr>
          <w:lang w:val="pt-BR"/>
        </w:rPr>
        <w:t>MARIJA ĆIBARIĆ j.d.o.o.</w:t>
      </w:r>
      <w:r w:rsidR="00C86770" w:rsidRPr="0039446E">
        <w:rPr>
          <w:lang w:val="pt-BR"/>
        </w:rPr>
        <w:t xml:space="preserve">, </w:t>
      </w:r>
      <w:r w:rsidR="00CD710C" w:rsidRPr="0039446E">
        <w:rPr>
          <w:lang w:val="pt-BR"/>
        </w:rPr>
        <w:t xml:space="preserve">Dankovečka 8/1, Zagreb, </w:t>
      </w:r>
      <w:r w:rsidR="00D54F6A" w:rsidRPr="0039446E">
        <w:rPr>
          <w:lang w:val="pt-BR"/>
        </w:rPr>
        <w:t xml:space="preserve"> OIB: </w:t>
      </w:r>
      <w:r w:rsidR="00CD710C" w:rsidRPr="0039446E">
        <w:rPr>
          <w:lang w:val="pt-BR"/>
        </w:rPr>
        <w:t>96767818067</w:t>
      </w:r>
      <w:r w:rsidR="00D54F6A" w:rsidRPr="0039446E">
        <w:rPr>
          <w:lang w:val="pt-BR"/>
        </w:rPr>
        <w:t xml:space="preserve">, </w:t>
      </w:r>
      <w:r w:rsidR="00D411A1" w:rsidRPr="0039446E">
        <w:rPr>
          <w:lang w:val="pt-BR"/>
        </w:rPr>
        <w:t>21</w:t>
      </w:r>
      <w:r w:rsidR="008C2381" w:rsidRPr="0039446E">
        <w:rPr>
          <w:lang w:val="pt-BR"/>
        </w:rPr>
        <w:t>. svibnja 2019</w:t>
      </w:r>
      <w:r w:rsidRPr="0039446E">
        <w:t>.,</w:t>
      </w:r>
    </w:p>
    <w:p w:rsidRDefault="008C2381" w:rsidP="00843BBB" w:rsidR="008C2381" w:rsidRPr="0039446E">
      <w:pPr>
        <w:ind w:firstLine="708"/>
        <w:jc w:val="both"/>
      </w:pPr>
    </w:p>
    <w:p w:rsidRDefault="00C12410" w:rsidP="00D85CC6" w:rsidR="00C12410" w:rsidRPr="0039446E">
      <w:pPr>
        <w:jc w:val="center"/>
      </w:pPr>
      <w:r w:rsidRPr="0039446E">
        <w:t>r i j e š i o     j e</w:t>
      </w:r>
    </w:p>
    <w:p w:rsidRDefault="00C12410" w:rsidP="00C12410" w:rsidR="00C12410" w:rsidRPr="0039446E">
      <w:r w:rsidRPr="0039446E">
        <w:t xml:space="preserve"> </w:t>
      </w:r>
    </w:p>
    <w:p w:rsidRDefault="00A93839" w:rsidP="00882262" w:rsidR="00A93839" w:rsidRPr="0039446E">
      <w:pPr>
        <w:ind w:firstLine="708"/>
        <w:jc w:val="both"/>
        <w:rPr>
          <w:b/>
        </w:rPr>
      </w:pPr>
      <w:r w:rsidRPr="0039446E">
        <w:t xml:space="preserve">I. Otvara se stečajni postupak nad dužnikom </w:t>
      </w:r>
      <w:r w:rsidR="00CD710C" w:rsidRPr="0039446E">
        <w:rPr>
          <w:lang w:val="pt-BR"/>
        </w:rPr>
        <w:t>MARIJA ĆIBARIĆ j.d.o.o., Dankovečka 8/1, Zagreb,  OIB: 96767818067</w:t>
      </w:r>
      <w:r w:rsidRPr="0039446E">
        <w:t>. Rješenje o otvaranju stečajnog postupka nad dužnikom istaknut</w:t>
      </w:r>
      <w:r w:rsidR="009B6435" w:rsidRPr="0039446E">
        <w:t xml:space="preserve">o </w:t>
      </w:r>
      <w:r w:rsidRPr="0039446E">
        <w:t>je</w:t>
      </w:r>
      <w:r w:rsidR="00CE7E27" w:rsidRPr="0039446E">
        <w:t xml:space="preserve"> </w:t>
      </w:r>
      <w:r w:rsidR="009B6435" w:rsidRPr="0039446E">
        <w:t xml:space="preserve">na </w:t>
      </w:r>
      <w:r w:rsidR="00CE7E27" w:rsidRPr="0039446E">
        <w:t>mrežnoj stranici</w:t>
      </w:r>
      <w:r w:rsidRPr="0039446E">
        <w:t xml:space="preserve"> e-</w:t>
      </w:r>
      <w:r w:rsidR="00CE7E27" w:rsidRPr="0039446E">
        <w:t>oglasn</w:t>
      </w:r>
      <w:r w:rsidR="009B6435" w:rsidRPr="0039446E">
        <w:t>e</w:t>
      </w:r>
      <w:r w:rsidR="00CE7E27" w:rsidRPr="0039446E">
        <w:t xml:space="preserve"> ploč</w:t>
      </w:r>
      <w:r w:rsidR="009B6435" w:rsidRPr="0039446E">
        <w:t>e</w:t>
      </w:r>
      <w:r w:rsidRPr="0039446E">
        <w:t xml:space="preserve"> Trgovačkog suda u Zagrebu </w:t>
      </w:r>
      <w:r w:rsidR="00D411A1" w:rsidRPr="0039446E">
        <w:t>21</w:t>
      </w:r>
      <w:r w:rsidR="00DB0387" w:rsidRPr="0039446E">
        <w:t>. svibnja 2019.</w:t>
      </w:r>
      <w:r w:rsidRPr="0039446E">
        <w:rPr>
          <w:b/>
        </w:rPr>
        <w:t xml:space="preserve"> </w:t>
      </w:r>
      <w:r w:rsidRPr="0039446E">
        <w:t xml:space="preserve">u </w:t>
      </w:r>
      <w:r w:rsidR="007B46BB">
        <w:t>12,30</w:t>
      </w:r>
      <w:r w:rsidR="00FC0FD1" w:rsidRPr="0039446E">
        <w:t xml:space="preserve"> </w:t>
      </w:r>
      <w:r w:rsidRPr="0039446E">
        <w:t>sati.</w:t>
      </w:r>
    </w:p>
    <w:p w:rsidRDefault="00A93839" w:rsidP="00882262" w:rsidR="00FC0C9E" w:rsidRPr="0039446E">
      <w:pPr>
        <w:ind w:firstLine="708"/>
        <w:jc w:val="both"/>
      </w:pPr>
      <w:r w:rsidRPr="0039446E">
        <w:t xml:space="preserve">II. Za stečajnog upravitelja imenuje se </w:t>
      </w:r>
      <w:r w:rsidR="00303BA3" w:rsidRPr="0039446E">
        <w:t>Miroslav Borš</w:t>
      </w:r>
      <w:r w:rsidR="00E3381E" w:rsidRPr="0039446E">
        <w:t>, OIB: 69665623244</w:t>
      </w:r>
      <w:r w:rsidR="00FC0C9E" w:rsidRPr="0039446E">
        <w:t xml:space="preserve">, Plemićeva 2, Zagreb. </w:t>
      </w:r>
    </w:p>
    <w:p w:rsidRDefault="00A93839" w:rsidP="00882262" w:rsidR="00A93839" w:rsidRPr="0039446E">
      <w:pPr>
        <w:ind w:firstLine="708"/>
        <w:jc w:val="both"/>
      </w:pPr>
      <w:r w:rsidRPr="0039446E">
        <w:t xml:space="preserve">III. Zaključuje se stečajni postupak nad dužnikom </w:t>
      </w:r>
      <w:r w:rsidR="00685730" w:rsidRPr="0039446E">
        <w:rPr>
          <w:lang w:val="pt-BR"/>
        </w:rPr>
        <w:t>MARIJA ĆIBARIĆ j.d.o.o., Dankovečka 8/1, Zagreb,  OIB: 96767818067</w:t>
      </w:r>
      <w:r w:rsidRPr="0039446E">
        <w:t>.</w:t>
      </w:r>
    </w:p>
    <w:p w:rsidRDefault="00A93839" w:rsidP="00882262" w:rsidR="00A93839" w:rsidRPr="0039446E">
      <w:pPr>
        <w:ind w:firstLine="708"/>
        <w:jc w:val="both"/>
      </w:pPr>
      <w:r w:rsidRPr="0039446E">
        <w:t>IV. Nastali troškovi podmirit će se iz Fonda za pokriće troškova stečajnog postupka koji se ne mogu namiriti iz imovine dužnika.</w:t>
      </w:r>
    </w:p>
    <w:p w:rsidRDefault="00A93839" w:rsidP="00882262" w:rsidR="00A93839" w:rsidRPr="0039446E">
      <w:pPr>
        <w:ind w:firstLine="708"/>
        <w:jc w:val="both"/>
      </w:pPr>
      <w:r w:rsidRPr="0039446E">
        <w:t>V. Ovo rješenje objavljuje se na mrežnoj stranici e-oglasna ploča Trgovačkog suda u Zagrebu i dostavlja sudskom registru ovog suda radi brisanja dužnika iz registra.</w:t>
      </w:r>
    </w:p>
    <w:p w:rsidRDefault="009C6B90" w:rsidP="0023149C" w:rsidR="009C6B90" w:rsidRPr="0039446E">
      <w:pPr>
        <w:jc w:val="both"/>
      </w:pPr>
    </w:p>
    <w:p w:rsidRDefault="00C12410" w:rsidP="00D85CC6" w:rsidR="00C12410" w:rsidRPr="0039446E">
      <w:pPr>
        <w:jc w:val="center"/>
      </w:pPr>
      <w:r w:rsidRPr="0039446E">
        <w:t>Obrazloženje</w:t>
      </w:r>
    </w:p>
    <w:p w:rsidRDefault="00C12410" w:rsidP="00C12410" w:rsidR="00C12410" w:rsidRPr="0039446E"/>
    <w:p w:rsidRDefault="00B8114B" w:rsidP="00C86770" w:rsidR="00053309" w:rsidRPr="0039446E">
      <w:pPr>
        <w:jc w:val="both"/>
        <w:rPr>
          <w:lang w:val="pt-BR"/>
        </w:rPr>
      </w:pPr>
      <w:r w:rsidRPr="0039446E">
        <w:tab/>
      </w:r>
      <w:r w:rsidR="00053309" w:rsidRPr="0039446E">
        <w:t xml:space="preserve">Financijska agencija, Regionalni centar Zagreb, podnijela je ovom sudu prijedlog za otvaranje stečajnog postupka nad dužnikom </w:t>
      </w:r>
      <w:r w:rsidR="00685730" w:rsidRPr="0039446E">
        <w:rPr>
          <w:lang w:val="pt-BR"/>
        </w:rPr>
        <w:t>MARIJA ĆIBARIĆ j.d.o.o., Dankovečka 8/1, Zagreb,  OIB: 96767818067</w:t>
      </w:r>
      <w:r w:rsidR="00053309" w:rsidRPr="0039446E">
        <w:rPr>
          <w:lang w:val="pt-BR"/>
        </w:rPr>
        <w:t>.</w:t>
      </w:r>
    </w:p>
    <w:p w:rsidRDefault="00053309" w:rsidP="00053309" w:rsidR="00053309" w:rsidRPr="0039446E">
      <w:pPr>
        <w:ind w:firstLine="709"/>
        <w:jc w:val="both"/>
      </w:pPr>
      <w:r w:rsidRPr="0039446E">
        <w:t xml:space="preserve">Prijedlog je podnesen na temelju </w:t>
      </w:r>
      <w:r w:rsidR="00620712" w:rsidRPr="0039446E">
        <w:t xml:space="preserve">odredbe </w:t>
      </w:r>
      <w:r w:rsidRPr="0039446E">
        <w:t>čl. 110. st. 1. Stečajnog zakona („Narodne novine“ broj 71/15</w:t>
      </w:r>
      <w:r w:rsidR="00454454" w:rsidRPr="0039446E">
        <w:t xml:space="preserve"> i 104/17</w:t>
      </w:r>
      <w:r w:rsidRPr="0039446E">
        <w:t>,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B168BA" w:rsidP="00B168BA" w:rsidR="00B168BA" w:rsidRPr="0039446E">
      <w:pPr>
        <w:ind w:firstLine="709"/>
        <w:jc w:val="both"/>
        <w:rPr>
          <w:lang w:val="en-GB"/>
        </w:rPr>
      </w:pPr>
      <w:r w:rsidRPr="0039446E">
        <w:t xml:space="preserve">Financijska agencija, kao predlagatelj, navela je u prijedlogu za otvaranje stečajnog postupka kako dužnik na dan </w:t>
      </w:r>
      <w:r w:rsidR="00685730" w:rsidRPr="0039446E">
        <w:t xml:space="preserve">5. srpnja </w:t>
      </w:r>
      <w:r w:rsidR="00454454" w:rsidRPr="0039446E">
        <w:t>2018.</w:t>
      </w:r>
      <w:r w:rsidRPr="0039446E">
        <w:t xml:space="preserve"> u Očevidniku redoslijeda osnova za plaćanje ima evidentirane neizvršene osnove za plaćanje u neprekinutom razdoblju od </w:t>
      </w:r>
      <w:r w:rsidR="00C86770" w:rsidRPr="0039446E">
        <w:t>120</w:t>
      </w:r>
      <w:r w:rsidRPr="0039446E">
        <w:t xml:space="preserve"> dan</w:t>
      </w:r>
      <w:r w:rsidR="00C86770" w:rsidRPr="0039446E">
        <w:t>a</w:t>
      </w:r>
      <w:r w:rsidRPr="0039446E">
        <w:t xml:space="preserve">, u ukupnom iznosu od </w:t>
      </w:r>
      <w:r w:rsidR="00685730" w:rsidRPr="0039446E">
        <w:t>63.056,95</w:t>
      </w:r>
      <w:r w:rsidRPr="0039446E">
        <w:t xml:space="preserve"> kn, kao i da dužnik ima </w:t>
      </w:r>
      <w:r w:rsidR="00685730" w:rsidRPr="0039446E">
        <w:t>šest</w:t>
      </w:r>
      <w:r w:rsidR="00AC75BF" w:rsidRPr="0039446E">
        <w:t xml:space="preserve"> (</w:t>
      </w:r>
      <w:r w:rsidR="00685730" w:rsidRPr="0039446E">
        <w:t>6</w:t>
      </w:r>
      <w:r w:rsidR="00AC75BF" w:rsidRPr="0039446E">
        <w:t>)</w:t>
      </w:r>
      <w:r w:rsidRPr="0039446E">
        <w:t xml:space="preserve"> zaposlen</w:t>
      </w:r>
      <w:r w:rsidR="00685730" w:rsidRPr="0039446E">
        <w:t>ih</w:t>
      </w:r>
      <w:r w:rsidRPr="0039446E">
        <w:t xml:space="preserve">. </w:t>
      </w:r>
      <w:r w:rsidRPr="0039446E">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168BA" w:rsidP="00B168BA" w:rsidR="00053309" w:rsidRPr="0039446E">
      <w:pPr>
        <w:ind w:firstLine="708"/>
        <w:jc w:val="both"/>
      </w:pPr>
      <w:r w:rsidRPr="0039446E">
        <w:lastRenderedPageBreak/>
        <w:t>Odredbom čl. 115. st. 1. SZ-a propisano je da sud na temelju prijedloga za otvaranje stečajnoga postupka donosi rješenje o pokretanju prethodnoga postupka radi utvrđivanja pretpostavki za otvaranje stečajnoga postupka (prethodni postupak)</w:t>
      </w:r>
      <w:r w:rsidR="00053309" w:rsidRPr="0039446E">
        <w:t xml:space="preserve">. </w:t>
      </w:r>
    </w:p>
    <w:p w:rsidRDefault="00D7670A" w:rsidP="005A508A" w:rsidR="006A58E9" w:rsidRPr="0039446E">
      <w:pPr>
        <w:ind w:firstLine="708"/>
        <w:jc w:val="both"/>
      </w:pPr>
      <w:r w:rsidRPr="0039446E">
        <w:t xml:space="preserve">Sud je rješenjem od </w:t>
      </w:r>
      <w:r w:rsidR="00161EC4" w:rsidRPr="0039446E">
        <w:t xml:space="preserve">28. rujna </w:t>
      </w:r>
      <w:r w:rsidRPr="0039446E">
        <w:t xml:space="preserve">2018. pokrenuo prethodni postupak nad dužnikom, a s obzirom na to da zastupnik po zakonu dužnika nije postupio po zaključku ovog suda od </w:t>
      </w:r>
      <w:r w:rsidR="001F7E20" w:rsidRPr="0039446E">
        <w:t>28. rujna</w:t>
      </w:r>
      <w:r w:rsidRPr="0039446E">
        <w:t xml:space="preserve"> 2018. i dostavio sudu izviješće o financijsko gospodarskom stanju dužnika, niti je iako uredno pozvan, pristupio na ročište radi očitovanja o prijedlogu za otvaranje stečajnog postupka određeno</w:t>
      </w:r>
      <w:r w:rsidR="001F7E20" w:rsidRPr="0039446E">
        <w:t>m</w:t>
      </w:r>
      <w:r w:rsidRPr="0039446E">
        <w:t xml:space="preserve"> za </w:t>
      </w:r>
      <w:r w:rsidR="001F7E20" w:rsidRPr="0039446E">
        <w:t>29. listopad 2018</w:t>
      </w:r>
      <w:r w:rsidRPr="0039446E">
        <w:t xml:space="preserve">., ovaj sud je tijekom prethodnog postupka, primjenom odredbe čl. 11. st. 3. SZ-a </w:t>
      </w:r>
      <w:r w:rsidR="001F7E20" w:rsidRPr="0039446E">
        <w:t>po službenoj dužnosti pribavio podatke</w:t>
      </w:r>
      <w:r w:rsidR="006A58E9" w:rsidRPr="0039446E">
        <w:t xml:space="preserve"> važne za stečajni postupak.</w:t>
      </w:r>
    </w:p>
    <w:p w:rsidRDefault="00BD54EF" w:rsidP="00557539" w:rsidR="00557539" w:rsidRPr="0039446E">
      <w:pPr>
        <w:pStyle w:val="Tijeloteksta"/>
        <w:ind w:firstLine="708"/>
      </w:pPr>
      <w:r w:rsidRPr="0039446E">
        <w:t>Sukladno navedenom s</w:t>
      </w:r>
      <w:r w:rsidR="00557539" w:rsidRPr="0039446E">
        <w:t>pisu prileži dopis Zajedničkog informacijskog sustava zemljišnih knjiga i katastr</w:t>
      </w:r>
      <w:r w:rsidR="00A6055F" w:rsidRPr="0039446E">
        <w:t>a od 20. rujna 2018. (list 7 sp</w:t>
      </w:r>
      <w:r w:rsidR="00557539" w:rsidRPr="0039446E">
        <w:t>i</w:t>
      </w:r>
      <w:r w:rsidR="00A6055F" w:rsidRPr="0039446E">
        <w:t>s</w:t>
      </w:r>
      <w:r w:rsidR="00557539" w:rsidRPr="0039446E">
        <w:t xml:space="preserve">a) iz kojeg proizlazi da dužnik nije vlasnik nekretnina. </w:t>
      </w:r>
    </w:p>
    <w:p w:rsidRDefault="00A1210B" w:rsidP="00A1210B" w:rsidR="00A1210B" w:rsidRPr="0039446E">
      <w:pPr>
        <w:pStyle w:val="Tijeloteksta"/>
        <w:ind w:firstLine="708"/>
      </w:pPr>
      <w:r w:rsidRPr="0039446E">
        <w:t>Spisu prileži uvjerenje Stanice za tehnički pregled vozila, Centar za vozila Hrvatske d.d., „ZAGREB I“ od 15. listopada 2018. (list 15 spisa) prema kojem dužnik na dan 10. listopada 2018. nije evidentiran kao vlasnik vozila.</w:t>
      </w:r>
    </w:p>
    <w:p w:rsidRDefault="00A91A76" w:rsidP="00B168BA" w:rsidR="00A1210B" w:rsidRPr="0039446E">
      <w:pPr>
        <w:pStyle w:val="Tijeloteksta"/>
        <w:ind w:firstLine="708"/>
      </w:pPr>
      <w:r w:rsidRPr="0039446E">
        <w:t>Sud je službenim putem na dan 29. listopada 2018. (list 18-19 spi</w:t>
      </w:r>
      <w:r w:rsidR="00557539" w:rsidRPr="0039446E">
        <w:t>s</w:t>
      </w:r>
      <w:r w:rsidRPr="0039446E">
        <w:t>a) pribavio podatak da dužnik u Očevidniku neizvršenih osnova za plaćanje ima evidentirane ukupne obveze po svim neizvršenim osnovama za plaćanje s kamatom u iznosu od 130.912,52 kn.</w:t>
      </w:r>
    </w:p>
    <w:p w:rsidRDefault="00B168BA" w:rsidP="00B168BA" w:rsidR="00505924" w:rsidRPr="0039446E">
      <w:pPr>
        <w:pStyle w:val="Tijeloteksta"/>
        <w:ind w:firstLine="708"/>
      </w:pPr>
      <w:r w:rsidRPr="0039446E">
        <w:t>U konkretnom slučaju, sud je prihvatio predlagateljeve tvrdnje o neprekinutom razdoblju evidentiranih neizvršenih osnova za plaćanje koji su zavedeni u Očevidniku  redoslijeda osnova za plaćanje.</w:t>
      </w:r>
    </w:p>
    <w:p w:rsidRDefault="00053309" w:rsidP="00053309" w:rsidR="00053309" w:rsidRPr="0039446E">
      <w:pPr>
        <w:ind w:firstLine="708"/>
        <w:jc w:val="both"/>
      </w:pPr>
      <w:r w:rsidRPr="0039446E">
        <w:t>Sud je rješenjem od</w:t>
      </w:r>
      <w:r w:rsidR="00BA36DB" w:rsidRPr="0039446E">
        <w:t xml:space="preserve"> </w:t>
      </w:r>
      <w:r w:rsidR="00DB10EC" w:rsidRPr="0039446E">
        <w:t>3</w:t>
      </w:r>
      <w:r w:rsidR="00557539" w:rsidRPr="0039446E">
        <w:t>0</w:t>
      </w:r>
      <w:r w:rsidR="009410CB" w:rsidRPr="0039446E">
        <w:t xml:space="preserve">. </w:t>
      </w:r>
      <w:r w:rsidR="00557539" w:rsidRPr="0039446E">
        <w:t>listo</w:t>
      </w:r>
      <w:r w:rsidR="00086D16" w:rsidRPr="0039446E">
        <w:t>p</w:t>
      </w:r>
      <w:r w:rsidR="00557539" w:rsidRPr="0039446E">
        <w:t>ada 2018</w:t>
      </w:r>
      <w:r w:rsidRPr="0039446E">
        <w:t xml:space="preserve">. pozvao osobe koje imaju pravni interes za provedbom stečajnoga postupka nad  dužnikom </w:t>
      </w:r>
      <w:r w:rsidRPr="0039446E">
        <w:rPr>
          <w:lang w:val="pt-BR"/>
        </w:rPr>
        <w:t xml:space="preserve">u roku 15 dana predujmiti iznos od </w:t>
      </w:r>
      <w:r w:rsidR="00557539" w:rsidRPr="0039446E">
        <w:t>9</w:t>
      </w:r>
      <w:r w:rsidR="00B168BA" w:rsidRPr="0039446E">
        <w:t>.000,00</w:t>
      </w:r>
      <w:r w:rsidRPr="0039446E">
        <w:t xml:space="preserve"> kn za pokriće troškova prethodnog i stečajnog postupka. Navedeno rješenje objavljeno je na mrežnoj stranici e-oglasna ploča Trgovačkog suda u Zagrebu </w:t>
      </w:r>
      <w:r w:rsidR="00F83B44" w:rsidRPr="0039446E">
        <w:t>30. listopada 2018</w:t>
      </w:r>
      <w:r w:rsidRPr="0039446E">
        <w:t xml:space="preserve">. Vjerovnici nisu predujmili iznos od </w:t>
      </w:r>
      <w:r w:rsidR="00557539" w:rsidRPr="0039446E">
        <w:t>9</w:t>
      </w:r>
      <w:r w:rsidRPr="0039446E">
        <w:t xml:space="preserve">.000,00 kn za pokriće troškova prethodnog i stečajnog postupka. </w:t>
      </w:r>
    </w:p>
    <w:p w:rsidRDefault="00053309" w:rsidP="00053309" w:rsidR="00053309" w:rsidRPr="0039446E">
      <w:pPr>
        <w:ind w:firstLine="708"/>
        <w:jc w:val="both"/>
      </w:pPr>
      <w:r w:rsidRPr="0039446E">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39446E">
      <w:pPr>
        <w:ind w:firstLine="708"/>
        <w:jc w:val="both"/>
      </w:pPr>
      <w:r w:rsidRPr="0039446E">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ne predujme traženi iznos, sud će donijeti rješenje o otvaranju i zaključenju stečajnoga postupka. </w:t>
      </w:r>
    </w:p>
    <w:p w:rsidRDefault="00053309" w:rsidP="00053309" w:rsidR="00053309" w:rsidRPr="0039446E">
      <w:pPr>
        <w:ind w:firstLine="708"/>
        <w:jc w:val="both"/>
      </w:pPr>
      <w:r w:rsidRPr="0039446E">
        <w:t xml:space="preserve">Imajući u vidu </w:t>
      </w:r>
      <w:r w:rsidR="005A508A" w:rsidRPr="0039446E">
        <w:t>prethodno navedene pribavljene podatke,</w:t>
      </w:r>
      <w:r w:rsidR="00505924" w:rsidRPr="0039446E">
        <w:t xml:space="preserve"> da</w:t>
      </w:r>
      <w:r w:rsidRPr="0039446E">
        <w:t xml:space="preserve"> dakle imovina dužnika koja bi ušla u stečajnu masu nije dostatna za namirenje troškova prethodnog i stečajnog postupka </w:t>
      </w:r>
      <w:r w:rsidR="00AE7CA3" w:rsidRPr="0039446E">
        <w:t>te</w:t>
      </w:r>
      <w:r w:rsidRPr="0039446E">
        <w:t xml:space="preserve">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 </w:t>
      </w:r>
    </w:p>
    <w:p w:rsidRDefault="00B33B44" w:rsidP="00053309" w:rsidR="00053309" w:rsidRPr="0039446E">
      <w:pPr>
        <w:ind w:firstLine="720"/>
        <w:jc w:val="both"/>
      </w:pPr>
      <w:r w:rsidRPr="0039446E">
        <w:t xml:space="preserve">Na temelju odredbe </w:t>
      </w:r>
      <w:r w:rsidR="00053309" w:rsidRPr="0039446E">
        <w:t>čl</w:t>
      </w:r>
      <w:r w:rsidRPr="0039446E">
        <w:t>.</w:t>
      </w:r>
      <w:r w:rsidR="00053309" w:rsidRPr="0039446E">
        <w:t xml:space="preserve"> 84. st</w:t>
      </w:r>
      <w:r w:rsidRPr="0039446E">
        <w:t>.</w:t>
      </w:r>
      <w:r w:rsidR="00053309" w:rsidRPr="0039446E">
        <w:t xml:space="preserve"> 1. SZ-a stečajni je upravitelj izab</w:t>
      </w:r>
      <w:r w:rsidR="00B47357" w:rsidRPr="0039446E">
        <w:t>ran metodom slučajnog odabira s</w:t>
      </w:r>
      <w:r w:rsidR="00053309" w:rsidRPr="0039446E">
        <w:t xml:space="preserve"> liste A stečajnih upravitelja (toč.</w:t>
      </w:r>
      <w:r w:rsidR="00BC2ECC" w:rsidRPr="0039446E">
        <w:t xml:space="preserve"> </w:t>
      </w:r>
      <w:r w:rsidR="00053309" w:rsidRPr="0039446E">
        <w:t>II. rješenja).</w:t>
      </w:r>
    </w:p>
    <w:p w:rsidRDefault="00DC7C75" w:rsidP="00061A00" w:rsidR="00DC7C75" w:rsidRPr="0039446E">
      <w:pPr>
        <w:ind w:firstLine="708"/>
        <w:jc w:val="both"/>
      </w:pPr>
    </w:p>
    <w:p w:rsidRDefault="00363447" w:rsidP="00363447" w:rsidR="00C12410" w:rsidRPr="0039446E">
      <w:pPr>
        <w:jc w:val="center"/>
      </w:pPr>
      <w:r w:rsidRPr="0039446E">
        <w:t xml:space="preserve">U </w:t>
      </w:r>
      <w:r w:rsidR="00C12410" w:rsidRPr="0039446E">
        <w:t>Zagreb</w:t>
      </w:r>
      <w:r w:rsidR="00CA4E71" w:rsidRPr="0039446E">
        <w:t>u</w:t>
      </w:r>
      <w:r w:rsidR="00235244" w:rsidRPr="0039446E">
        <w:t>,</w:t>
      </w:r>
      <w:r w:rsidR="00CA4E71" w:rsidRPr="0039446E">
        <w:t xml:space="preserve"> </w:t>
      </w:r>
      <w:r w:rsidR="0098280F" w:rsidRPr="0039446E">
        <w:t>21.</w:t>
      </w:r>
      <w:r w:rsidR="00235244" w:rsidRPr="0039446E">
        <w:t xml:space="preserve"> svibnja</w:t>
      </w:r>
      <w:r w:rsidR="00B6336F" w:rsidRPr="0039446E">
        <w:t xml:space="preserve"> </w:t>
      </w:r>
      <w:r w:rsidR="006A7E02" w:rsidRPr="0039446E">
        <w:t>201</w:t>
      </w:r>
      <w:r w:rsidR="00235244" w:rsidRPr="0039446E">
        <w:t>9</w:t>
      </w:r>
      <w:r w:rsidR="00C12410" w:rsidRPr="0039446E">
        <w:t>.</w:t>
      </w:r>
    </w:p>
    <w:p w:rsidRDefault="00C12410" w:rsidP="00C12410" w:rsidR="00C12410" w:rsidRPr="0039446E"/>
    <w:p w:rsidRDefault="00817D52" w:rsidP="00817D52" w:rsidR="00817D52">
      <w:pPr>
        <w:jc w:val="right"/>
      </w:pPr>
      <w:r>
        <w:t>Sudac:</w:t>
      </w:r>
    </w:p>
    <w:p w:rsidRDefault="00817D52" w:rsidP="00817D52" w:rsidR="00817D52">
      <w:pPr>
        <w:jc w:val="right"/>
      </w:pPr>
      <w:r>
        <w:tab/>
      </w:r>
      <w:r>
        <w:tab/>
      </w:r>
      <w:r>
        <w:tab/>
      </w:r>
      <w:r>
        <w:tab/>
      </w:r>
      <w:r>
        <w:tab/>
      </w:r>
      <w:r>
        <w:tab/>
      </w:r>
      <w:r>
        <w:tab/>
      </w:r>
      <w:r>
        <w:tab/>
        <w:t>Jelena Antonić Šego, v.r.</w:t>
      </w:r>
    </w:p>
    <w:p w:rsidRDefault="00817D52" w:rsidP="00817D52" w:rsidR="00817D52">
      <w:pPr>
        <w:jc w:val="right"/>
      </w:pPr>
      <w:r>
        <w:t xml:space="preserve">Za točnost otpravka: Sanja Čiček </w:t>
      </w:r>
    </w:p>
    <w:p w:rsidRDefault="00B15477" w:rsidP="00C6375B" w:rsidR="00B15477" w:rsidRPr="0039446E">
      <w:pPr>
        <w:jc w:val="right"/>
      </w:pPr>
    </w:p>
    <w:p w:rsidRDefault="00B15477" w:rsidP="00C6375B" w:rsidR="00B15477" w:rsidRPr="0039446E">
      <w:pPr>
        <w:jc w:val="right"/>
      </w:pPr>
    </w:p>
    <w:p w:rsidRDefault="00C12410" w:rsidP="00C12410" w:rsidR="00C12410" w:rsidRPr="0039446E">
      <w:r w:rsidRPr="0039446E">
        <w:lastRenderedPageBreak/>
        <w:t>Uputa o pravnom lijeku:</w:t>
      </w:r>
    </w:p>
    <w:p w:rsidRDefault="00C12410" w:rsidP="00363447" w:rsidR="005448EA" w:rsidRPr="0039446E">
      <w:pPr>
        <w:jc w:val="both"/>
      </w:pPr>
      <w:r w:rsidRPr="0039446E">
        <w:t>Pr</w:t>
      </w:r>
      <w:r w:rsidR="000D199A" w:rsidRPr="0039446E">
        <w:t>otiv točke I i II ovog rješenja</w:t>
      </w:r>
      <w:r w:rsidRPr="0039446E">
        <w:t xml:space="preserve"> žalbu može podnijeti osoba koja je bila zastupnik po zakonu dužnika pravne osobe do dana nastupanja pravnih posljedica otvaranja stečajnog postupka.</w:t>
      </w:r>
      <w:r w:rsidR="00363447" w:rsidRPr="0039446E">
        <w:t xml:space="preserve"> </w:t>
      </w:r>
      <w:r w:rsidRPr="0039446E">
        <w:t>Protiv točke III i IV ovog rješenja može se izjaviti žalba. Žalba se podnosi ovom sudu u 2 primjerka za Visoki trgovački sud RH u roku od 8 dana, od dana dostave rješenja.</w:t>
      </w:r>
    </w:p>
    <w:p w:rsidRDefault="00D42E0E" w:rsidP="002B3342" w:rsidR="00D42E0E" w:rsidRPr="0039446E">
      <w:pPr>
        <w:pStyle w:val="Bezproreda"/>
      </w:pPr>
    </w:p>
    <w:p w:rsidRDefault="00D42E0E" w:rsidP="00C12410" w:rsidR="00D42E0E" w:rsidRPr="0039446E"/>
    <w:sectPr w:rsidSect="00817D52" w:rsidR="00D42E0E" w:rsidRPr="0039446E">
      <w:headerReference w:type="default" r:id="rId11"/>
      <w:pgSz w:h="16838" w:w="11906"/>
      <w:pgMar w:gutter="0" w:footer="708" w:header="708" w:left="1417" w:bottom="56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214B" w:rsidP="00B15477" w:rsidR="00D7214B">
      <w:r>
        <w:separator/>
      </w:r>
    </w:p>
  </w:endnote>
  <w:endnote w:id="0" w:type="continuationSeparator">
    <w:p w:rsidRDefault="00D7214B" w:rsidP="00B15477" w:rsidR="00D721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214B" w:rsidP="00B15477" w:rsidR="00D7214B">
      <w:r>
        <w:separator/>
      </w:r>
    </w:p>
  </w:footnote>
  <w:footnote w:id="0" w:type="continuationSeparator">
    <w:p w:rsidRDefault="00D7214B" w:rsidP="00B15477" w:rsidR="00D721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817D52">
          <w:rPr>
            <w:noProof/>
          </w:rPr>
          <w:t>3</w:t>
        </w:r>
        <w:r>
          <w:fldChar w:fldCharType="end"/>
        </w:r>
        <w:r w:rsidR="00C70ACC">
          <w:tab/>
        </w:r>
        <w:r w:rsidR="00915B87">
          <w:t>5</w:t>
        </w:r>
        <w:r w:rsidR="009B6435">
          <w:t>9</w:t>
        </w:r>
        <w:r w:rsidR="00C70ACC">
          <w:t>. St-</w:t>
        </w:r>
        <w:r w:rsidR="00A6055F">
          <w:t>1730</w:t>
        </w:r>
        <w:r w:rsidR="00B168BA">
          <w:t>/1</w:t>
        </w:r>
        <w:r w:rsidR="00915B87">
          <w:t>8</w:t>
        </w:r>
        <w:r w:rsidR="006A7E02">
          <w:t>-</w:t>
        </w:r>
        <w:r w:rsidR="007B46BB" w:rsidRPr="007B46BB">
          <w:t>15</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04B93"/>
    <w:rsid w:val="00053309"/>
    <w:rsid w:val="00061A00"/>
    <w:rsid w:val="00072C60"/>
    <w:rsid w:val="00084E7D"/>
    <w:rsid w:val="00086D16"/>
    <w:rsid w:val="000B14B3"/>
    <w:rsid w:val="000C02FC"/>
    <w:rsid w:val="000D199A"/>
    <w:rsid w:val="00144607"/>
    <w:rsid w:val="00154D5E"/>
    <w:rsid w:val="00161EC4"/>
    <w:rsid w:val="00165A44"/>
    <w:rsid w:val="001746ED"/>
    <w:rsid w:val="001D0B43"/>
    <w:rsid w:val="001F7E20"/>
    <w:rsid w:val="00205451"/>
    <w:rsid w:val="00210903"/>
    <w:rsid w:val="0023149C"/>
    <w:rsid w:val="00235244"/>
    <w:rsid w:val="00252870"/>
    <w:rsid w:val="0029011E"/>
    <w:rsid w:val="00290380"/>
    <w:rsid w:val="002A35BB"/>
    <w:rsid w:val="002B4737"/>
    <w:rsid w:val="002C25CA"/>
    <w:rsid w:val="002C360E"/>
    <w:rsid w:val="002E0229"/>
    <w:rsid w:val="00303BA3"/>
    <w:rsid w:val="00347CA4"/>
    <w:rsid w:val="003506E4"/>
    <w:rsid w:val="00350F72"/>
    <w:rsid w:val="00363447"/>
    <w:rsid w:val="00372077"/>
    <w:rsid w:val="0038259F"/>
    <w:rsid w:val="0038581D"/>
    <w:rsid w:val="00392E4D"/>
    <w:rsid w:val="0039446E"/>
    <w:rsid w:val="003A7D16"/>
    <w:rsid w:val="003D7BD0"/>
    <w:rsid w:val="00404CF5"/>
    <w:rsid w:val="00410190"/>
    <w:rsid w:val="00413C3F"/>
    <w:rsid w:val="00422789"/>
    <w:rsid w:val="00435A4F"/>
    <w:rsid w:val="00436E4C"/>
    <w:rsid w:val="00450778"/>
    <w:rsid w:val="004536F2"/>
    <w:rsid w:val="00454454"/>
    <w:rsid w:val="0045728B"/>
    <w:rsid w:val="00470722"/>
    <w:rsid w:val="00471353"/>
    <w:rsid w:val="004963DC"/>
    <w:rsid w:val="004971B3"/>
    <w:rsid w:val="004A1B2D"/>
    <w:rsid w:val="004A2E7E"/>
    <w:rsid w:val="004B4390"/>
    <w:rsid w:val="004C5B58"/>
    <w:rsid w:val="004D0CE2"/>
    <w:rsid w:val="004D34E6"/>
    <w:rsid w:val="004E511A"/>
    <w:rsid w:val="00500A1C"/>
    <w:rsid w:val="00505924"/>
    <w:rsid w:val="0051697E"/>
    <w:rsid w:val="005224DC"/>
    <w:rsid w:val="00524651"/>
    <w:rsid w:val="0053538A"/>
    <w:rsid w:val="005448EA"/>
    <w:rsid w:val="00557539"/>
    <w:rsid w:val="00585D10"/>
    <w:rsid w:val="005A2B10"/>
    <w:rsid w:val="005A508A"/>
    <w:rsid w:val="005E11C7"/>
    <w:rsid w:val="005F5F63"/>
    <w:rsid w:val="00603A21"/>
    <w:rsid w:val="00620712"/>
    <w:rsid w:val="00645B73"/>
    <w:rsid w:val="006473D5"/>
    <w:rsid w:val="00663EE8"/>
    <w:rsid w:val="00677752"/>
    <w:rsid w:val="006843DB"/>
    <w:rsid w:val="00685730"/>
    <w:rsid w:val="00690DF5"/>
    <w:rsid w:val="00693D34"/>
    <w:rsid w:val="006A58E9"/>
    <w:rsid w:val="006A7E02"/>
    <w:rsid w:val="006E0CA4"/>
    <w:rsid w:val="006F05DF"/>
    <w:rsid w:val="006F6009"/>
    <w:rsid w:val="0070027B"/>
    <w:rsid w:val="007236F4"/>
    <w:rsid w:val="00755286"/>
    <w:rsid w:val="007859F3"/>
    <w:rsid w:val="00795635"/>
    <w:rsid w:val="007A16D3"/>
    <w:rsid w:val="007A570C"/>
    <w:rsid w:val="007B2B8B"/>
    <w:rsid w:val="007B40A4"/>
    <w:rsid w:val="007B46BB"/>
    <w:rsid w:val="007C030D"/>
    <w:rsid w:val="007E349A"/>
    <w:rsid w:val="007F040D"/>
    <w:rsid w:val="008063FE"/>
    <w:rsid w:val="00817D52"/>
    <w:rsid w:val="00826C8F"/>
    <w:rsid w:val="00830ADC"/>
    <w:rsid w:val="00843BBB"/>
    <w:rsid w:val="0086652B"/>
    <w:rsid w:val="00882262"/>
    <w:rsid w:val="008A1754"/>
    <w:rsid w:val="008C2381"/>
    <w:rsid w:val="008E59F9"/>
    <w:rsid w:val="008F65F5"/>
    <w:rsid w:val="008F6699"/>
    <w:rsid w:val="008F76E8"/>
    <w:rsid w:val="009050DC"/>
    <w:rsid w:val="00915B87"/>
    <w:rsid w:val="00921D9B"/>
    <w:rsid w:val="0093392E"/>
    <w:rsid w:val="009410CB"/>
    <w:rsid w:val="009462AE"/>
    <w:rsid w:val="0095290B"/>
    <w:rsid w:val="00975210"/>
    <w:rsid w:val="0098280F"/>
    <w:rsid w:val="009914E8"/>
    <w:rsid w:val="00992EBE"/>
    <w:rsid w:val="009B52EA"/>
    <w:rsid w:val="009B6435"/>
    <w:rsid w:val="009B7AB6"/>
    <w:rsid w:val="009C6502"/>
    <w:rsid w:val="009C6B90"/>
    <w:rsid w:val="009D1342"/>
    <w:rsid w:val="009E4E4C"/>
    <w:rsid w:val="009F2879"/>
    <w:rsid w:val="00A02742"/>
    <w:rsid w:val="00A1210B"/>
    <w:rsid w:val="00A1560F"/>
    <w:rsid w:val="00A17C2C"/>
    <w:rsid w:val="00A40FB4"/>
    <w:rsid w:val="00A44DC7"/>
    <w:rsid w:val="00A6055F"/>
    <w:rsid w:val="00A91A76"/>
    <w:rsid w:val="00A93839"/>
    <w:rsid w:val="00AC370F"/>
    <w:rsid w:val="00AC75BF"/>
    <w:rsid w:val="00AD1CFD"/>
    <w:rsid w:val="00AE30AB"/>
    <w:rsid w:val="00AE7CA3"/>
    <w:rsid w:val="00B10946"/>
    <w:rsid w:val="00B15477"/>
    <w:rsid w:val="00B1687B"/>
    <w:rsid w:val="00B168BA"/>
    <w:rsid w:val="00B2337F"/>
    <w:rsid w:val="00B33B44"/>
    <w:rsid w:val="00B35F04"/>
    <w:rsid w:val="00B47357"/>
    <w:rsid w:val="00B51287"/>
    <w:rsid w:val="00B620C5"/>
    <w:rsid w:val="00B6336F"/>
    <w:rsid w:val="00B6403F"/>
    <w:rsid w:val="00B8024A"/>
    <w:rsid w:val="00B8114B"/>
    <w:rsid w:val="00B83F80"/>
    <w:rsid w:val="00BA1F4B"/>
    <w:rsid w:val="00BA36DB"/>
    <w:rsid w:val="00BA3FEA"/>
    <w:rsid w:val="00BB5147"/>
    <w:rsid w:val="00BB5975"/>
    <w:rsid w:val="00BC2ECC"/>
    <w:rsid w:val="00BD17D3"/>
    <w:rsid w:val="00BD23D1"/>
    <w:rsid w:val="00BD54EF"/>
    <w:rsid w:val="00BF6ADE"/>
    <w:rsid w:val="00C12410"/>
    <w:rsid w:val="00C12C33"/>
    <w:rsid w:val="00C47008"/>
    <w:rsid w:val="00C52B1C"/>
    <w:rsid w:val="00C6375B"/>
    <w:rsid w:val="00C6759F"/>
    <w:rsid w:val="00C70ACC"/>
    <w:rsid w:val="00C755A1"/>
    <w:rsid w:val="00C86770"/>
    <w:rsid w:val="00C9698B"/>
    <w:rsid w:val="00CA4E71"/>
    <w:rsid w:val="00CC6A3E"/>
    <w:rsid w:val="00CD420F"/>
    <w:rsid w:val="00CD710C"/>
    <w:rsid w:val="00CE4EB5"/>
    <w:rsid w:val="00CE7E27"/>
    <w:rsid w:val="00D31D64"/>
    <w:rsid w:val="00D33FAD"/>
    <w:rsid w:val="00D411A1"/>
    <w:rsid w:val="00D42E0E"/>
    <w:rsid w:val="00D510A4"/>
    <w:rsid w:val="00D54F6A"/>
    <w:rsid w:val="00D626C7"/>
    <w:rsid w:val="00D7214B"/>
    <w:rsid w:val="00D7670A"/>
    <w:rsid w:val="00D85CC6"/>
    <w:rsid w:val="00DB0387"/>
    <w:rsid w:val="00DB10EC"/>
    <w:rsid w:val="00DC268C"/>
    <w:rsid w:val="00DC7C75"/>
    <w:rsid w:val="00E12C9F"/>
    <w:rsid w:val="00E15EA8"/>
    <w:rsid w:val="00E20B09"/>
    <w:rsid w:val="00E23F79"/>
    <w:rsid w:val="00E3381E"/>
    <w:rsid w:val="00E46026"/>
    <w:rsid w:val="00E67E76"/>
    <w:rsid w:val="00EB51F8"/>
    <w:rsid w:val="00ED0205"/>
    <w:rsid w:val="00F018A0"/>
    <w:rsid w:val="00F24636"/>
    <w:rsid w:val="00F45B0D"/>
    <w:rsid w:val="00F51E11"/>
    <w:rsid w:val="00F61CF3"/>
    <w:rsid w:val="00F67B67"/>
    <w:rsid w:val="00F83B44"/>
    <w:rsid w:val="00FC0C9E"/>
    <w:rsid w:val="00FC0FD1"/>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7B46BB"/>
    <w:rPr>
      <w:color w:val="808080"/>
      <w:bdr w:space="0" w:sz="0" w:color="auto" w:val="none"/>
      <w:shd w:fill="auto" w:color="auto" w:val="clear"/>
    </w:rPr>
  </w:style>
  <w:style w:customStyle="true" w:styleId="eSPISCCParagraphDefaultFont" w:type="character">
    <w:name w:val="eSPIS_CC_Paragraph Default Font"/>
    <w:basedOn w:val="Zadanifontodlomka"/>
    <w:rsid w:val="007B46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46BB"/>
    <w:rPr>
      <w:bdr w:space="0" w:sz="0" w:color="auto" w:val="none"/>
      <w:shd w:fill="FFFFCC" w:color="auto" w:val="clear"/>
      <w:lang w:val="hr-HR"/>
    </w:rPr>
  </w:style>
  <w:style w:customStyle="true" w:styleId="PozadinaSvijetloCrvena" w:type="character">
    <w:name w:val="Pozadina_SvijetloCrvena"/>
    <w:basedOn w:val="eSPISCCParagraphDefaultFont"/>
    <w:rsid w:val="007B46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46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7B46BB"/>
    <w:rPr>
      <w:color w:val="808080"/>
      <w:bdr w:color="auto" w:space="0" w:sz="0" w:val="none"/>
      <w:shd w:color="auto" w:fill="auto" w:val="clear"/>
    </w:rPr>
  </w:style>
  <w:style w:customStyle="1" w:styleId="eSPISCCParagraphDefaultFont" w:type="character">
    <w:name w:val="eSPIS_CC_Paragraph Default Font"/>
    <w:basedOn w:val="Zadanifontodlomka"/>
    <w:rsid w:val="007B46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46BB"/>
    <w:rPr>
      <w:bdr w:color="auto" w:space="0" w:sz="0" w:val="none"/>
      <w:shd w:color="auto" w:fill="FFFFCC" w:val="clear"/>
      <w:lang w:val="hr-HR"/>
    </w:rPr>
  </w:style>
  <w:style w:customStyle="1" w:styleId="PozadinaSvijetloCrvena" w:type="character">
    <w:name w:val="Pozadina_SvijetloCrvena"/>
    <w:basedOn w:val="eSPISCCParagraphDefaultFont"/>
    <w:rsid w:val="007B46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46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51864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Antonić Šego</izvorni_sadrzaj>
    <derivirana_varijabla naziv="DomainObject.DonositeljOdluke.Prezime_1">Antonić Šego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1730</izvorni_sadrzaj>
    <derivirana_varijabla naziv="DomainObject.Predmet.Broj_1">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2018.</izvorni_sadrzaj>
    <derivirana_varijabla naziv="DomainObject.Predmet.DatumOsnivanja_1">10.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St-1730/2018</izvorni_sadrzaj>
    <derivirana_varijabla naziv="DomainObject.Predmet.OznakaBroj_1">St-1730/2018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 ĆIBARIĆ j.d.o.o. zastupanog po punomoćniku Marija Ćibarić</izvorni_sadrzaj>
    <derivirana_varijabla naziv="DomainObject.Predmet.ProtustrankaFormated_1">  MARIJA ĆIBARIĆ j.d.o.o. zastupanog po punomoćniku Marija Ćibarić</derivirana_varijabla>
  </DomainObject.Predmet.ProtustrankaFormated>
  <DomainObject.Predmet.ProtustrankaFormatedOIB>
    <izvorni_sadrzaj>  MARIJA ĆIBARIĆ j.d.o.o., OIB 96767818067 zastupanog po punomoćniku Marija Ćibarić</izvorni_sadrzaj>
    <derivirana_varijabla naziv="DomainObject.Predmet.ProtustrankaFormatedOIB_1">  MARIJA ĆIBARIĆ j.d.o.o., OIB 96767818067 zastupanog po punomoćniku Marija Ćibarić</derivirana_varijabla>
  </DomainObject.Predmet.ProtustrankaFormatedOIB>
  <DomainObject.Predmet.ProtustrankaFormatedWithAdress>
    <izvorni_sadrzaj> MARIJA ĆIBARIĆ j.d.o.o., Dankovečka 8/1, 10000 Zagreb zastupanog po punomoćniku Marija Ćibarić</izvorni_sadrzaj>
    <derivirana_varijabla naziv="DomainObject.Predmet.ProtustrankaFormatedWithAdress_1"> MARIJA ĆIBARIĆ j.d.o.o., Dankovečka 8/1, 10000 Zagreb zastupanog po punomoćniku Marija Ćibarić</derivirana_varijabla>
  </DomainObject.Predmet.ProtustrankaFormatedWithAdress>
  <DomainObject.Predmet.ProtustrankaFormatedWithAdressOIB>
    <izvorni_sadrzaj> MARIJA ĆIBARIĆ j.d.o.o., OIB 96767818067, Dankovečka 8/1, 10000 Zagreb zastupanog po punomoćniku Marija Ćibarić</izvorni_sadrzaj>
    <derivirana_varijabla naziv="DomainObject.Predmet.ProtustrankaFormatedWithAdressOIB_1"> MARIJA ĆIBARIĆ j.d.o.o., OIB 96767818067, Dankovečka 8/1, 10000 Zagreb zastupanog po punomoćniku Marija Ćibarić</derivirana_varijabla>
  </DomainObject.Predmet.ProtustrankaFormatedWithAdressOIB>
  <DomainObject.Predmet.ProtustrankaWithAdress>
    <izvorni_sadrzaj>MARIJA ĆIBARIĆ j.d.o.o. Dankovečka 8/1, 10000 Zagreb</izvorni_sadrzaj>
    <derivirana_varijabla naziv="DomainObject.Predmet.ProtustrankaWithAdress_1">MARIJA ĆIBARIĆ j.d.o.o. Dankovečka 8/1, 10000 Zagreb</derivirana_varijabla>
  </DomainObject.Predmet.ProtustrankaWithAdress>
  <DomainObject.Predmet.ProtustrankaWithAdressOIB>
    <izvorni_sadrzaj>MARIJA ĆIBARIĆ j.d.o.o., OIB 96767818067, Dankovečka 8/1, 10000 Zagreb</izvorni_sadrzaj>
    <derivirana_varijabla naziv="DomainObject.Predmet.ProtustrankaWithAdressOIB_1">MARIJA ĆIBARIĆ j.d.o.o., OIB 96767818067, Dankovečka 8/1, 10000 Zagreb</derivirana_varijabla>
  </DomainObject.Predmet.ProtustrankaWithAdressOIB>
  <DomainObject.Predmet.ProtustrankaNazivFormated>
    <izvorni_sadrzaj>MARIJA ĆIBARIĆ j.d.o.o.</izvorni_sadrzaj>
    <derivirana_varijabla naziv="DomainObject.Predmet.ProtustrankaNazivFormated_1">MARIJA ĆIBARIĆ j.d.o.o.</derivirana_varijabla>
  </DomainObject.Predmet.ProtustrankaNazivFormated>
  <DomainObject.Predmet.ProtustrankaNazivFormatedOIB>
    <izvorni_sadrzaj>MARIJA ĆIBARIĆ j.d.o.o., OIB 96767818067</izvorni_sadrzaj>
    <derivirana_varijabla naziv="DomainObject.Predmet.ProtustrankaNazivFormatedOIB_1">MARIJA ĆIBARIĆ j.d.o.o., OIB 96767818067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59. - J. Antonić Šego</izvorni_sadrzaj>
    <derivirana_varijabla naziv="DomainObject.Predmet.Referada.Naziv_1">59. - J. Antonić Šego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Antonić Šego</izvorni_sadrzaj>
    <derivirana_varijabla naziv="DomainObject.Predmet.Referada.Sudac_1">Jelena Antonić Šego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59. - J. Antonić Šego</izvorni_sadrzaj>
    <derivirana_varijabla naziv="DomainObject.Predmet.TrenutnaLokacijaSpisa.Naziv_1">59. - J. Antonić Šego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Čiček</izvorni_sadrzaj>
    <derivirana_varijabla naziv="DomainObject.Predmet.Zapisnicar_1">Sanja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MARIJA ĆIBARIĆ j.d.o.o. zastupanog po punomoćniku Marija Ćibarić</item>
    </izvorni_sadrzaj>
    <derivirana_varijabla naziv="DomainObject.Predmet.ProtuStrankaListFormated_1">
      <item>MARIJA ĆIBARIĆ j.d.o.o. zastupanog po punomoćniku Marija Ćibarić</item>
    </derivirana_varijabla>
  </DomainObject.Predmet.ProtuStrankaListFormated>
  <DomainObject.Predmet.ProtuStrankaListFormatedOIB>
    <izvorni_sadrzaj>
      <item>MARIJA ĆIBARIĆ j.d.o.o., OIB 96767818067 zastupanog po punomoćniku Marija Ćibarić</item>
    </izvorni_sadrzaj>
    <derivirana_varijabla naziv="DomainObject.Predmet.ProtuStrankaListFormatedOIB_1">
      <item>MARIJA ĆIBARIĆ j.d.o.o., OIB 96767818067 zastupanog po punomoćniku Marija Ćibarić</item>
    </derivirana_varijabla>
  </DomainObject.Predmet.ProtuStrankaListFormatedOIB>
  <DomainObject.Predmet.ProtuStrankaListFormatedWithAdress>
    <izvorni_sadrzaj>
      <item>MARIJA ĆIBARIĆ j.d.o.o., Dankovečka 8/1, 10000 Zagreb zastupanog po punomoćniku Marija Ćibarić</item>
    </izvorni_sadrzaj>
    <derivirana_varijabla naziv="DomainObject.Predmet.ProtuStrankaListFormatedWithAdress_1">
      <item>MARIJA ĆIBARIĆ j.d.o.o., Dankovečka 8/1, 10000 Zagreb zastupanog po punomoćniku Marija Ćibarić</item>
    </derivirana_varijabla>
  </DomainObject.Predmet.ProtuStrankaListFormatedWithAdress>
  <DomainObject.Predmet.ProtuStrankaListFormatedWithAdressOIB>
    <izvorni_sadrzaj>
      <item>MARIJA ĆIBARIĆ j.d.o.o., OIB 96767818067, Dankovečka 8/1, 10000 Zagreb zastupanog po punomoćniku Marija Ćibarić</item>
    </izvorni_sadrzaj>
    <derivirana_varijabla naziv="DomainObject.Predmet.ProtuStrankaListFormatedWithAdressOIB_1">
      <item>MARIJA ĆIBARIĆ j.d.o.o., OIB 96767818067, Dankovečka 8/1, 10000 Zagreb zastupanog po punomoćniku Marija Ćibarić</item>
    </derivirana_varijabla>
  </DomainObject.Predmet.ProtuStrankaListFormatedWithAdressOIB>
  <DomainObject.Predmet.ProtuStrankaListNazivFormated>
    <izvorni_sadrzaj>
      <item>MARIJA ĆIBARIĆ j.d.o.o.</item>
    </izvorni_sadrzaj>
    <derivirana_varijabla naziv="DomainObject.Predmet.ProtuStrankaListNazivFormated_1">
      <item>MARIJA ĆIBARIĆ j.d.o.o.</item>
    </derivirana_varijabla>
  </DomainObject.Predmet.ProtuStrankaListNazivFormated>
  <DomainObject.Predmet.ProtuStrankaListNazivFormatedOIB>
    <izvorni_sadrzaj>
      <item>MARIJA ĆIBARIĆ j.d.o.o., OIB 96767818067</item>
    </izvorni_sadrzaj>
    <derivirana_varijabla naziv="DomainObject.Predmet.ProtuStrankaListNazivFormatedOIB_1">
      <item>MARIJA ĆIBARIĆ j.d.o.o., OIB 96767818067</item>
    </derivirana_varijabla>
  </DomainObject.Predmet.ProtuStrankaListNazivFormatedOIB>
  <DomainObject.Predmet.OstaliListFormated>
    <izvorni_sadrzaj>
      <item>Marija Ćibarić punomoćnica sudionika u postupku MARIJA ĆIBARIĆ j.d.o.o.</item>
    </izvorni_sadrzaj>
    <derivirana_varijabla naziv="DomainObject.Predmet.OstaliListFormated_1">
      <item>Marija Ćibarić punomoćnica sudionika u postupku MARIJA ĆIBARIĆ j.d.o.o.</item>
    </derivirana_varijabla>
  </DomainObject.Predmet.OstaliListFormated>
  <DomainObject.Predmet.OstaliListFormatedOIB>
    <izvorni_sadrzaj>
      <item>Marija Ćibarić, OIB 87967219832 punomoćnica sudionika u postupku MARIJA ĆIBARIĆ j.d.o.o.</item>
    </izvorni_sadrzaj>
    <derivirana_varijabla naziv="DomainObject.Predmet.OstaliListFormatedOIB_1">
      <item>Marija Ćibarić, OIB 87967219832 punomoćnica sudionika u postupku MARIJA ĆIBARIĆ j.d.o.o.</item>
    </derivirana_varijabla>
  </DomainObject.Predmet.OstaliListFormatedOIB>
  <DomainObject.Predmet.OstaliListFormatedWithAdress>
    <izvorni_sadrzaj>
      <item>Marija Ćibarić, Dankovečka Ulica 8, 10000 Zagreb punomoćnica sudionika u postupku MARIJA ĆIBARIĆ j.d.o.o.</item>
    </izvorni_sadrzaj>
    <derivirana_varijabla naziv="DomainObject.Predmet.OstaliListFormatedWithAdress_1">
      <item>Marija Ćibarić, Dankovečka Ulica 8, 10000 Zagreb punomoćnica sudionika u postupku MARIJA ĆIBARIĆ j.d.o.o.</item>
    </derivirana_varijabla>
  </DomainObject.Predmet.OstaliListFormatedWithAdress>
  <DomainObject.Predmet.OstaliListFormatedWithAdressOIB>
    <izvorni_sadrzaj>
      <item>Marija Ćibarić, OIB 87967219832, Dankovečka Ulica 8, 10000 Zagreb punomoćnica sudionika u postupku MARIJA ĆIBARIĆ j.d.o.o.</item>
    </izvorni_sadrzaj>
    <derivirana_varijabla naziv="DomainObject.Predmet.OstaliListFormatedWithAdressOIB_1">
      <item>Marija Ćibarić, OIB 87967219832, Dankovečka Ulica 8, 10000 Zagreb punomoćnica sudionika u postupku MARIJA ĆIBARIĆ j.d.o.o.</item>
    </derivirana_varijabla>
  </DomainObject.Predmet.OstaliListFormatedWithAdressOIB>
  <DomainObject.Predmet.OstaliListNazivFormated>
    <izvorni_sadrzaj>
      <item>Marija Ćibarić</item>
    </izvorni_sadrzaj>
    <derivirana_varijabla naziv="DomainObject.Predmet.OstaliListNazivFormated_1">
      <item>Marija Ćibarić</item>
    </derivirana_varijabla>
  </DomainObject.Predmet.OstaliListNazivFormated>
  <DomainObject.Predmet.OstaliListNazivFormatedOIB>
    <izvorni_sadrzaj>
      <item>Marija Ćibarić, OIB 87967219832</item>
    </izvorni_sadrzaj>
    <derivirana_varijabla naziv="DomainObject.Predmet.OstaliListNazivFormatedOIB_1">
      <item>Marija Ćibarić, OIB 87967219832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MARIJA ĆIBARIĆ j.d.o.o.</izvorni_sadrzaj>
    <derivirana_varijabla naziv="DomainObject.Predmet.ProtustrankaIDrugi_1">MARIJA ĆIBARIĆ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MARIJA ĆIBARIĆ j.d.o.o., OIB 96767818067, Dankovečka 8/1, 10000 Zagreb</izvorni_sadrzaj>
    <derivirana_varijabla naziv="DomainObject.Predmet.ProtustrankaIDrugiAdressOIB_1">MARIJA ĆIBARIĆ j.d.o.o., OIB 96767818067, Dankovečka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MARIJA ĆIBARIĆ j.d.o.o.</item>
      <item>Marija Ćibarić</item>
    </izvorni_sadrzaj>
    <derivirana_varijabla naziv="DomainObject.Predmet.SudioniciListNaziv_1">
      <item>FINA Regionalni centar Zagreb</item>
      <item>MARIJA ĆIBARIĆ j.d.o.o.</item>
      <item>Marija Ćibarić</item>
    </derivirana_varijabla>
  </DomainObject.Predmet.SudioniciListNaziv>
  <DomainObject.Predmet.SudioniciListAdressOIB>
    <izvorni_sadrzaj>
      <item>FINA Regionalni centar Zagreb, OIB 85821130368, Trg svibanjskih žrtava 1995.1,10000 Zagreb</item>
      <item>MARIJA ĆIBARIĆ j.d.o.o., OIB 96767818067, Dankovečka 8/1,10000 Zagreb</item>
      <item>Marija Ćibarić, OIB 87967219832, Dankovečka Ulica 8,10000 Zagreb</item>
    </izvorni_sadrzaj>
    <derivirana_varijabla naziv="DomainObject.Predmet.SudioniciListAdressOIB_1">
      <item>FINA Regionalni centar Zagreb, OIB 85821130368, Trg svibanjskih žrtava 1995.1,10000 Zagreb</item>
      <item>MARIJA ĆIBARIĆ j.d.o.o., OIB 96767818067, Dankovečka 8/1,10000 Zagreb</item>
      <item>Marija Ćibarić, OIB 87967219832, Dankovečka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96767818067</item>
      <item>, OIB 87967219832</item>
    </izvorni_sadrzaj>
    <derivirana_varijabla naziv="DomainObject.Predmet.SudioniciListNazivOIB_1">
      <item>, OIB 85821130368</item>
      <item>, OIB 96767818067</item>
      <item>, OIB 87967219832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listopada 2018.</izvorni_sadrzaj>
    <derivirana_varijabla naziv="DomainObject.Predmet.DatumZadnjeOdrzaneSudskeRadnje_1">29. listopada 2018.</derivirana_varijabla>
  </DomainObject.Predmet.DatumZadnjeOdrzaneSudskeRadnje>
  <DomainObject.PredzadnjaOdlukaIzPredmeta.DatumDonosenjaOdluke>
    <izvorni_sadrzaj>28. rujna 2018.</izvorni_sadrzaj>
    <derivirana_varijabla naziv="DomainObject.PredzadnjaOdlukaIzPredmeta.DatumDonosenjaOdluke_1">28. rujna 2018.</derivirana_varijabla>
  </DomainObject.PredzadnjaOdlukaIzPredmeta.DatumDonosenjaOdluke>
  <DomainObject.PredzadnjaOdlukaIzPredmeta.Oznaka>
    <izvorni_sadrzaj>St-1730/2018-7</izvorni_sadrzaj>
    <derivirana_varijabla naziv="DomainObject.PredzadnjaOdlukaIzPredmeta.Oznaka_1">St-1730/2018-7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886AD4-CF45-4126-AD99-9A122139C0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979</properties:Words>
  <properties:Characters>5431</properties:Characters>
  <properties:Lines>107</properties:Lines>
  <properties:Paragraphs>33</properties:Paragraphs>
  <properties:TotalTime>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2019-05-19T16:51:00Z</dcterms:created>
  <dc:creator>gzubak</dc:creator>
  <cp:lastModifiedBy>Sanja Čiček</cp:lastModifiedBy>
  <cp:lastPrinted>2019-05-21T09:31:00Z</cp:lastPrinted>
  <dcterms:modified xmlns:xsi="http://www.w3.org/2001/XMLSchema-instance" xsi:type="dcterms:W3CDTF">2019-05-21T09:31:00Z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 1730-18 OTV. I ZAKLJU. čl. 132. SZ-a.docx)</vt:lpwstr>
  </prop:property>
  <prop:property name="CC_coloring" pid="4" fmtid="{D5CDD505-2E9C-101B-9397-08002B2CF9AE}">
    <vt:bool>false</vt:bool>
  </prop:property>
  <prop:property name="BrojStranica" pid="5" fmtid="{D5CDD505-2E9C-101B-9397-08002B2CF9AE}">
    <vt:i4>3</vt:i4>
  </prop:property>
</prop:Properties>
</file>