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43ea" w14:paraId="c0443e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4B5D" w:rsidP="00AF4B5D" w:rsidR="00AF4B5D" w:rsidRPr="00AF4B5D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left="5664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       Poslovni broj 3. St-336/2017-4</w:t>
      </w:r>
    </w:p>
    <w:p w:rsidRDefault="00AF4B5D" w:rsidP="00AF4B5D" w:rsidR="00AF4B5D" w:rsidRPr="00AF4B5D">
      <w:pPr>
        <w:spacing w:after="0"/>
        <w:ind w:left="705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8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   </w:t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</w:r>
      <w:r w:rsidRPr="00AF4B5D">
        <w:rPr>
          <w:rFonts w:cs="Times New Roman" w:eastAsia="Times New Roman"/>
          <w:lang w:eastAsia="hr-HR"/>
        </w:rPr>
        <w:tab/>
        <w:t xml:space="preserve">       </w:t>
      </w:r>
    </w:p>
    <w:p w:rsidRDefault="00AF4B5D" w:rsidP="00AF4B5D" w:rsidR="00AF4B5D" w:rsidRPr="00AF4B5D">
      <w:pPr>
        <w:spacing w:after="0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ab/>
        <w:t>REPUBLIKA HRVATSKA</w:t>
      </w:r>
    </w:p>
    <w:p w:rsidRDefault="00AF4B5D" w:rsidP="00AF4B5D" w:rsidR="00AF4B5D" w:rsidRPr="00AF4B5D">
      <w:pPr>
        <w:spacing w:after="0"/>
        <w:ind w:firstLine="708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>TRGOVAČKI SUD U ZADRU</w:t>
      </w:r>
    </w:p>
    <w:p w:rsidRDefault="00AF4B5D" w:rsidP="00AF4B5D" w:rsidR="00AF4B5D" w:rsidRPr="00AF4B5D">
      <w:pPr>
        <w:spacing w:after="0"/>
        <w:ind w:firstLine="708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>Zadar, Dr. Franje Tuđmana 35</w:t>
      </w: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R E P U B L I K A  H R V A T S K A </w:t>
      </w:r>
    </w:p>
    <w:p w:rsidRDefault="00AF4B5D" w:rsidP="00AF4B5D" w:rsidR="00AF4B5D" w:rsidRPr="00AF4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R J E Š E NJ E </w:t>
      </w:r>
    </w:p>
    <w:p w:rsidRDefault="00AF4B5D" w:rsidP="00AF4B5D" w:rsidR="00AF4B5D" w:rsidRPr="00AF4B5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ČIGRA-KOP d.o.o. sa sjedištem u Šibeniku, 113. šibenske brigade HV-a 241/C, OIB: 61181360947, kojeg zastupaju direktor  Marko </w:t>
      </w:r>
      <w:proofErr w:type="spellStart"/>
      <w:r w:rsidRPr="00AF4B5D">
        <w:rPr>
          <w:rFonts w:cs="Times New Roman" w:eastAsia="Times New Roman"/>
          <w:lang w:eastAsia="hr-HR"/>
        </w:rPr>
        <w:t>Aužina</w:t>
      </w:r>
      <w:proofErr w:type="spellEnd"/>
      <w:r w:rsidRPr="00AF4B5D">
        <w:rPr>
          <w:rFonts w:cs="Times New Roman" w:eastAsia="Times New Roman"/>
          <w:lang w:eastAsia="hr-HR"/>
        </w:rPr>
        <w:t xml:space="preserve"> iz Šibenika i direktorica Anita Pavlović iz Šibenika, 17. srpnja 2017. </w:t>
      </w:r>
    </w:p>
    <w:p w:rsidRDefault="00AF4B5D" w:rsidP="00AF4B5D" w:rsidR="00AF4B5D" w:rsidRPr="00AF4B5D">
      <w:pPr>
        <w:spacing w:after="0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>r i je š i o   j e</w:t>
      </w: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AF4B5D">
        <w:rPr>
          <w:rFonts w:cs="Times New Roman" w:eastAsia="Times New Roman"/>
          <w:b/>
          <w:lang w:eastAsia="hr-HR"/>
        </w:rPr>
        <w:t>ročište koje se zakazuje za dan 5. rujna 2017. u 9,20 sati u zgradi ovog suda, sudnica broj 34/I (Trgovački sud u Zadru, Dr. Franje Tuđmana 35, Zadar).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III. Na ročište iz točke II. izreke ovog zaključka pozivaju se osobe ovlaštene za zastupanje dužnika po zakonu Marko </w:t>
      </w:r>
      <w:proofErr w:type="spellStart"/>
      <w:r w:rsidRPr="00AF4B5D">
        <w:rPr>
          <w:rFonts w:cs="Times New Roman" w:eastAsia="Times New Roman"/>
          <w:lang w:eastAsia="hr-HR"/>
        </w:rPr>
        <w:t>Aužina</w:t>
      </w:r>
      <w:proofErr w:type="spellEnd"/>
      <w:r w:rsidRPr="00AF4B5D">
        <w:rPr>
          <w:rFonts w:cs="Times New Roman" w:eastAsia="Times New Roman"/>
          <w:lang w:eastAsia="hr-HR"/>
        </w:rPr>
        <w:t xml:space="preserve"> i Anita Pavlović,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IV. </w:t>
      </w:r>
      <w:r w:rsidRPr="00AF4B5D">
        <w:rPr>
          <w:rFonts w:cs="Times New Roman" w:eastAsia="Times New Roman"/>
          <w:b/>
          <w:lang w:eastAsia="hr-HR"/>
        </w:rPr>
        <w:t>Ako osobe ovlaštene za zastupanje dužnika po zakonu</w:t>
      </w:r>
      <w:r w:rsidRPr="00AF4B5D">
        <w:rPr>
          <w:rFonts w:cs="Times New Roman" w:eastAsia="Times New Roman"/>
          <w:lang w:eastAsia="hr-HR"/>
        </w:rPr>
        <w:t xml:space="preserve"> </w:t>
      </w:r>
      <w:r w:rsidRPr="00AF4B5D">
        <w:rPr>
          <w:rFonts w:cs="Times New Roman" w:eastAsia="Times New Roman"/>
          <w:b/>
          <w:lang w:eastAsia="hr-HR"/>
        </w:rPr>
        <w:t xml:space="preserve">Marko </w:t>
      </w:r>
      <w:proofErr w:type="spellStart"/>
      <w:r w:rsidRPr="00AF4B5D">
        <w:rPr>
          <w:rFonts w:cs="Times New Roman" w:eastAsia="Times New Roman"/>
          <w:b/>
          <w:lang w:eastAsia="hr-HR"/>
        </w:rPr>
        <w:t>Aužina</w:t>
      </w:r>
      <w:proofErr w:type="spellEnd"/>
      <w:r w:rsidRPr="00AF4B5D">
        <w:rPr>
          <w:rFonts w:cs="Times New Roman" w:eastAsia="Times New Roman"/>
          <w:b/>
          <w:lang w:eastAsia="hr-HR"/>
        </w:rPr>
        <w:t xml:space="preserve"> i Anita Pavlović ne pristupe na navedeno ročište ili u daljnjem tijeku postupka odbiju davanje odgovarajućih obavijesti sudu i drugim tijelima stečajnog postupka, kaznit će se novčanom kaznom u iznosu od 10.000,00 kuna te će se za iduće ročište odrediti njihovo  prisilno dovođenje od strane policijskih službenika sukladno odredbama čl. 178. i 180. Stečajnog zakona.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jc w:val="center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>U Zadru 17. srpnja 2017.</w:t>
      </w:r>
    </w:p>
    <w:p w:rsidRDefault="00AF4B5D" w:rsidP="00AF4B5D" w:rsidR="00AF4B5D" w:rsidRPr="00AF4B5D">
      <w:pPr>
        <w:spacing w:after="0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bookmarkStart w:name="_GoBack" w:id="0"/>
      <w:bookmarkEnd w:id="0"/>
      <w:r w:rsidRPr="00AF4B5D">
        <w:rPr>
          <w:rFonts w:cs="Times New Roman" w:eastAsia="Times New Roman"/>
          <w:lang w:eastAsia="hr-HR"/>
        </w:rPr>
        <w:t xml:space="preserve">                                          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AF4B5D" w:rsidP="00AF4B5D" w:rsidR="00AF4B5D" w:rsidRPr="00AF4B5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8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UPUTA O PRAVNOM LIJEKU: 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F4B5D" w:rsidP="00AF4B5D" w:rsidR="00AF4B5D" w:rsidRPr="00AF4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Dostaviti: </w:t>
      </w:r>
    </w:p>
    <w:p w:rsidRDefault="00AF4B5D" w:rsidP="00AF4B5D" w:rsidR="00AF4B5D" w:rsidRPr="00AF4B5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Direktorima dužnika Anita Pavlović na adresu Šibenik, 113. šibenske brigade HV-a 131 i Marko </w:t>
      </w:r>
      <w:proofErr w:type="spellStart"/>
      <w:r w:rsidRPr="00AF4B5D">
        <w:rPr>
          <w:rFonts w:cs="Times New Roman" w:eastAsia="Times New Roman"/>
          <w:lang w:eastAsia="hr-HR"/>
        </w:rPr>
        <w:t>Aužina</w:t>
      </w:r>
      <w:proofErr w:type="spellEnd"/>
      <w:r w:rsidRPr="00AF4B5D">
        <w:rPr>
          <w:rFonts w:cs="Times New Roman" w:eastAsia="Times New Roman"/>
          <w:lang w:eastAsia="hr-HR"/>
        </w:rPr>
        <w:t xml:space="preserve"> , Šibenik,  113. šibenske brigade HV-a 241/C neposredno uz upozorenja i napomenu </w:t>
      </w:r>
    </w:p>
    <w:p w:rsidRDefault="00AF4B5D" w:rsidP="00AF4B5D" w:rsidR="00AF4B5D" w:rsidRPr="00AF4B5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Dužniku i </w:t>
      </w:r>
    </w:p>
    <w:p w:rsidRDefault="00AF4B5D" w:rsidP="00AF4B5D" w:rsidR="00AF4B5D" w:rsidRPr="00AF4B5D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AF4B5D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4B5D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8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St-336/2017-2</izvorni_sadrzaj>
    <derivirana_varijabla naziv="DomainObject.Oznaka_1">St-336/2017-2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ČIGRA-KOP društvo s ograničenom odgovornošću za građevinarstvo i iznajmljivanje građevinskih strojeva</izvorni_sadrzaj>
    <derivirana_varijabla naziv="DomainObject.Predmet.ProtustrankaFormated_1">  ČIGRA-KOP društvo s ograničenom odgovornošću za građevinarstvo i iznajmljivanje građevinskih strojeva</derivirana_varijabla>
  </DomainObject.Predmet.ProtustrankaFormated>
  <DomainObject.Predmet.ProtustrankaFormatedOIB>
    <izvorni_sadrzaj>  ČIGRA-KOP društvo s ograničenom odgovornošću za građevinarstvo i iznajmljivanje građevinskih strojeva, OIB 61181360947</izvorni_sadrzaj>
    <derivirana_varijabla naziv="DomainObject.Predmet.ProtustrankaFormatedOIB_1">  ČIGRA-KOP društvo s ograničenom odgovornošću za građevinarstvo i iznajmljivanje građevinskih strojeva, OIB 61181360947</derivirana_varijabla>
  </DomainObject.Predmet.ProtustrankaFormatedOIB>
  <DomainObject.Predmet.ProtustrankaFormatedWithAdress>
    <izvorni_sadrzaj> ČIGRA-KOP društvo s ograničenom odgovornošću za građevinarstvo i iznajmljivanje građevinskih strojeva, 113. šibenske brigade HV-a 241C, 22000 Šibenik</izvorni_sadrzaj>
    <derivirana_varijabla naziv="DomainObject.Predmet.ProtustrankaFormatedWithAdress_1"> ČIGRA-KOP društvo s ograničenom odgovornošću za građevinarstvo i iznajmljivanje građevinskih strojeva, 113. šibenske brigade HV-a 241C, 22000 Šibenik</derivirana_varijabla>
  </DomainObject.Predmet.ProtustrankaFormatedWithAdress>
  <DomainObject.Predmet.ProtustrankaFormatedWithAdressOIB>
    <izvorni_sadrzaj> ČIGRA-KOP društvo s ograničenom odgovornošću za građevinarstvo i iznajmljivanje građevinskih strojeva, OIB 61181360947, 113. šibenske brigade HV-a 241C, 22000 Šibenik</izvorni_sadrzaj>
    <derivirana_varijabla naziv="DomainObject.Predmet.ProtustrankaFormatedWithAdressOIB_1"> ČIGRA-KOP društvo s ograničenom odgovornošću za građevinarstvo i iznajmljivanje građevinskih strojeva, OIB 61181360947, 113. šibenske brigade HV-a 241C, 22000 Šibenik</derivirana_varijabla>
  </DomainObject.Predmet.ProtustrankaFormatedWithAdressOIB>
  <DomainObject.Predmet.ProtustrankaWithAdress>
    <izvorni_sadrzaj>ČIGRA-KOP društvo s ograničenom odgovornošću za građevinarstvo i iznajmljivanje građevinskih strojeva 113. šibenske brigade HV-a 241C, 22000 Šibenik</izvorni_sadrzaj>
    <derivirana_varijabla naziv="DomainObject.Predmet.ProtustrankaWithAdress_1">ČIGRA-KOP društvo s ograničenom odgovornošću za građevinarstvo i iznajmljivanje građevinskih strojeva 113. šibenske brigade HV-a 241C, 22000 Šibenik</derivirana_varijabla>
  </DomainObject.Predmet.ProtustrankaWithAdress>
  <DomainObject.Predmet.ProtustrankaWith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WithAdressOIB_1">ČIGRA-KOP društvo s ograničenom odgovornošću za građevinarstvo i iznajmljivanje građevinskih strojeva, OIB 61181360947, 113. šibenske brigade HV-a 241C, 22000 Šibenik</derivirana_varijabla>
  </DomainObject.Predmet.ProtustrankaWithAdressOIB>
  <DomainObject.Predmet.ProtustrankaNazivFormated>
    <izvorni_sadrzaj>ČIGRA-KOP društvo s ograničenom odgovornošću za građevinarstvo i iznajmljivanje građevinskih strojeva</izvorni_sadrzaj>
    <derivirana_varijabla naziv="DomainObject.Predmet.ProtustrankaNazivFormated_1">ČIGRA-KOP društvo s ograničenom odgovornošću za građevinarstvo i iznajmljivanje građevinskih strojeva</derivirana_varijabla>
  </DomainObject.Predmet.ProtustrankaNazivFormated>
  <DomainObject.Predmet.ProtustrankaNazivFormatedOIB>
    <izvorni_sadrzaj>ČIGRA-KOP društvo s ograničenom odgovornošću za građevinarstvo i iznajmljivanje građevinskih strojeva, OIB 61181360947</izvorni_sadrzaj>
    <derivirana_varijabla naziv="DomainObject.Predmet.ProtustrankaNazivFormatedOIB_1">ČIGRA-KOP društvo s ograničenom odgovornošću za građevinarstvo i iznajmljivanje građevinskih strojeva, OIB 61181360947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Marko Aužina</izvorni_sadrzaj>
    <derivirana_varijabla naziv="DomainObject.Predmet.StrankaFormated_1">  FINA - Podružnica Šibenik; Marko Aužina</derivirana_varijabla>
  </DomainObject.Predmet.StrankaFormated>
  <DomainObject.Predmet.StrankaFormatedOIB>
    <izvorni_sadrzaj>  FINA - Podružnica Šibenik, OIB 85821130368; Marko Aužina, OIB 99078892161</izvorni_sadrzaj>
    <derivirana_varijabla naziv="DomainObject.Predmet.StrankaFormatedOIB_1">  FINA - Podružnica Šibenik, OIB 85821130368; Marko Aužina, OIB 99078892161</derivirana_varijabla>
  </DomainObject.Predmet.StrankaFormatedOIB>
  <DomainObject.Predmet.StrankaFormatedWithAdress>
    <izvorni_sadrzaj> FINA - Podružnica Šibenik, Perivoj L. Marune 1, 22000 Šibenik; Marko Aužina, 113.ŠIBENSKE BRIGADE HV-A 129 A (ranije: ŠIBENIK, KRALJA ZVONIMIRA, 193), 22000 Šibenik</izvorni_sadrzaj>
    <derivirana_varijabla naziv="DomainObject.Predmet.StrankaFormatedWithAdress_1"> FINA - Podružnica Šibenik, Perivoj L. Marune 1, 22000 Šibenik; Marko Aužina, 113.ŠIBENSKE BRIGADE HV-A 129 A (ranije: ŠIBENIK, KRALJA ZVONIMIRA, 193), 22000 Šibenik</derivirana_varijabla>
  </DomainObject.Predmet.StrankaFormatedWithAdress>
  <DomainObject.Predmet.StrankaFormatedWithAdressOIB>
    <izvorni_sadrzaj> FINA - Podružnica Šibenik, OIB 85821130368, Perivoj L. Marune 1, 22000 Šibenik; Marko Aužina, OIB 99078892161, 113.ŠIBENSKE BRIGADE HV-A 129 A (ranije: ŠIBENIK, KRALJA ZVONIMIRA, 193), 22000 Šibenik</izvorni_sadrzaj>
    <derivirana_varijabla naziv="DomainObject.Predmet.StrankaFormatedWithAdressOIB_1"> FINA - Podružnica Šibenik, OIB 85821130368, Perivoj L. Marune 1, 22000 Šibenik; Marko Aužina, OIB 99078892161, 113.ŠIBENSKE BRIGADE HV-A 129 A (ranije: ŠIBENIK, KRALJA ZVONIMIRA, 193), 22000 Šibenik</derivirana_varijabla>
  </DomainObject.Predmet.StrankaFormatedWithAdressOIB>
  <DomainObject.Predmet.StrankaWithAdress>
    <izvorni_sadrzaj>FINA - Podružnica Šibenik Perivoj L. Marune 1,22000 Šibenik,Marko Aužina 113.ŠIBENSKE BRIGADE HV-A 129 A (ranije: ŠIBENIK, KRALJA ZVONIMIRA, 193),22000 Šibenik</izvorni_sadrzaj>
    <derivirana_varijabla naziv="DomainObject.Predmet.StrankaWithAdress_1">FINA - Podružnica Šibenik Perivoj L. Marune 1,22000 Šibenik,Marko Aužina 113.ŠIBENSKE BRIGADE HV-A 129 A (ranije: ŠIBENIK, KRALJA ZVONIMIRA, 193),22000 Šibenik</derivirana_varijabla>
  </DomainObject.Predmet.StrankaWithAdress>
  <DomainObject.Predmet.StrankaWithAdressOIB>
    <izvorni_sadrzaj>FINA - Podružnica Šibenik, OIB 85821130368, Perivoj L. Marune 1,22000 Šibenik,Marko Aužina, OIB 99078892161, 113.ŠIBENSKE BRIGADE HV-A 129 A (ranije: ŠIBENIK, KRALJA ZVONIMIRA, 193),22000 Šibenik</izvorni_sadrzaj>
    <derivirana_varijabla naziv="DomainObject.Predmet.StrankaWithAdressOIB_1">FINA - Podružnica Šibenik, OIB 85821130368, Perivoj L. Marune 1,22000 Šibenik,Marko Aužina, OIB 99078892161, 113.ŠIBENSKE BRIGADE HV-A 129 A (ranije: ŠIBENIK, KRALJA ZVONIMIRA, 193),22000 Šibenik</derivirana_varijabla>
  </DomainObject.Predmet.StrankaWithAdressOIB>
  <DomainObject.Predmet.StrankaNazivFormated>
    <izvorni_sadrzaj>FINA - Podružnica Šibenik,Marko Aužina</izvorni_sadrzaj>
    <derivirana_varijabla naziv="DomainObject.Predmet.StrankaNazivFormated_1">FINA - Podružnica Šibenik,Marko Aužina</derivirana_varijabla>
  </DomainObject.Predmet.StrankaNazivFormated>
  <DomainObject.Predmet.StrankaNazivFormatedOIB>
    <izvorni_sadrzaj>FINA - Podružnica Šibenik, OIB 85821130368,Marko Aužina, OIB 99078892161</izvorni_sadrzaj>
    <derivirana_varijabla naziv="DomainObject.Predmet.StrankaNazivFormatedOIB_1">FINA - Podružnica Šibenik, OIB 85821130368,Marko Aužina, OIB 99078892161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Marko Aužina</item>
    </izvorni_sadrzaj>
    <derivirana_varijabla naziv="DomainObject.Predmet.StrankaListFormated_1">
      <item>FINA - Podružnica Šibenik</item>
      <item>Marko Aužina</item>
    </derivirana_varijabla>
  </DomainObject.Predmet.StrankaListFormated>
  <DomainObject.Predmet.StrankaListFormatedOIB>
    <izvorni_sadrzaj>
      <item>FINA - Podružnica Šibenik, OIB 85821130368</item>
      <item>Marko Aužina, OIB 99078892161</item>
    </izvorni_sadrzaj>
    <derivirana_varijabla naziv="DomainObject.Predmet.StrankaListFormatedOIB_1">
      <item>FINA - Podružnica Šibenik, OIB 85821130368</item>
      <item>Marko Aužina, OIB 99078892161</item>
    </derivirana_varijabla>
  </DomainObject.Predmet.StrankaListFormatedOIB>
  <DomainObject.Predmet.StrankaListFormatedWithAdress>
    <izvorni_sadrzaj>
      <item>FINA - Podružnica Šibenik, Perivoj L. Marune 1, 22000 Šibenik</item>
      <item>Marko Aužina, 113.ŠIBENSKE BRIGADE HV-A 129 A (ranije: ŠIBENIK, KRALJA ZVONIMIRA, 193), 22000 Šibenik</item>
    </izvorni_sadrzaj>
    <derivirana_varijabla naziv="DomainObject.Predmet.StrankaListFormatedWithAdress_1">
      <item>FINA - Podružnica Šibenik, Perivoj L. Marune 1, 22000 Šibenik</item>
      <item>Marko Aužina, 113.ŠIBENSKE BRIGADE HV-A 129 A (ranije: ŠIBENIK, KRALJA ZVONIMIRA, 193),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Marko Aužina, OIB 99078892161, 113.ŠIBENSKE BRIGADE HV-A 129 A (ranije: ŠIBENIK, KRALJA ZVONIMIRA, 193), 22000 Šibenik</item>
    </izvorni_sadrzaj>
    <derivirana_varijabla naziv="DomainObject.Predmet.StrankaListFormatedWithAdressOIB_1">
      <item>FINA - Podružnica Šibenik, OIB 85821130368, Perivoj L. Marune 1, 22000 Šibenik</item>
      <item>Marko Aužina, OIB 99078892161, 113.ŠIBENSKE BRIGADE HV-A 129 A (ranije: ŠIBENIK, KRALJA ZVONIMIRA, 193), 22000 Šibenik</item>
    </derivirana_varijabla>
  </DomainObject.Predmet.StrankaListFormatedWithAdressOIB>
  <DomainObject.Predmet.StrankaListNazivFormated>
    <izvorni_sadrzaj>
      <item>FINA - Podružnica Šibenik</item>
      <item>Marko Aužina</item>
    </izvorni_sadrzaj>
    <derivirana_varijabla naziv="DomainObject.Predmet.StrankaListNazivFormated_1">
      <item>FINA - Podružnica Šibenik</item>
      <item>Marko Aužina</item>
    </derivirana_varijabla>
  </DomainObject.Predmet.StrankaListNazivFormated>
  <DomainObject.Predmet.StrankaListNazivFormatedOIB>
    <izvorni_sadrzaj>
      <item>FINA - Podružnica Šibenik, OIB 85821130368</item>
      <item>Marko Aužina, OIB 99078892161</item>
    </izvorni_sadrzaj>
    <derivirana_varijabla naziv="DomainObject.Predmet.StrankaListNazivFormatedOIB_1">
      <item>FINA - Podružnica Šibenik, OIB 85821130368</item>
      <item>Marko Aužina, OIB 99078892161</item>
    </derivirana_varijabla>
  </DomainObject.Predmet.StrankaListNazivFormatedOIB>
  <DomainObject.Predmet.ProtuStrankaListFormated>
    <izvorni_sadrzaj>
      <item>ČIGRA-KOP društvo s ograničenom odgovornošću za građevinarstvo i iznajmljivanje građevinskih strojeva</item>
    </izvorni_sadrzaj>
    <derivirana_varijabla naziv="DomainObject.Predmet.ProtuStrankaListFormated_1">
      <item>ČIGRA-KOP društvo s ograničenom odgovornošću za građevinarstvo i iznajmljivanje građevinskih strojeva</item>
    </derivirana_varijabla>
  </DomainObject.Predmet.ProtuStrankaListFormated>
  <DomainObject.Predmet.ProtuStrankaListFormatedOIB>
    <izvorni_sadrzaj>
      <item>ČIGRA-KOP društvo s ograničenom odgovornošću za građevinarstvo i iznajmljivanje građevinskih strojeva, OIB 61181360947</item>
    </izvorni_sadrzaj>
    <derivirana_varijabla naziv="DomainObject.Predmet.ProtuStrankaListFormatedOIB_1">
      <item>ČIGRA-KOP društvo s ograničenom odgovornošću za građevinarstvo i iznajmljivanje građevinskih strojeva, OIB 61181360947</item>
    </derivirana_varijabla>
  </DomainObject.Predmet.ProtuStrankaListFormatedOIB>
  <DomainObject.Predmet.ProtuStrankaListFormatedWithAdress>
    <izvorni_sadrzaj>
      <item>ČIGRA-KOP društvo s ograničenom odgovornošću za građevinarstvo i iznajmljivanje građevinskih strojeva, 113. šibenske brigade HV-a 241C, 22000 Šibenik</item>
    </izvorni_sadrzaj>
    <derivirana_varijabla naziv="DomainObject.Predmet.ProtuStrankaListFormatedWithAdress_1">
      <item>ČIGRA-KOP društvo s ograničenom odgovornošću za građevinarstvo i iznajmljivanje građevinskih strojeva, 113. šibenske brigade HV-a 241C, 22000 Šibenik</item>
    </derivirana_varijabla>
  </DomainObject.Predmet.ProtuStrankaListFormatedWithAdress>
  <DomainObject.Predmet.ProtuStrankaListFormatedWithAdressOIB>
    <izvorni_sadrzaj>
      <item>ČIGRA-KOP društvo s ograničenom odgovornošću za građevinarstvo i iznajmljivanje građevinskih strojeva, OIB 61181360947, 113. šibenske brigade HV-a 241C, 22000 Šibenik</item>
    </izvorni_sadrzaj>
    <derivirana_varijabla naziv="DomainObject.Predmet.ProtuStrankaListFormatedWithAdressOIB_1">
      <item>ČIGRA-KOP društvo s ograničenom odgovornošću za građevinarstvo i iznajmljivanje građevinskih strojeva, OIB 61181360947, 113. šibenske brigade HV-a 241C, 22000 Šibenik</item>
    </derivirana_varijabla>
  </DomainObject.Predmet.ProtuStrankaListFormatedWithAdressOIB>
  <DomainObject.Predmet.ProtuStrankaListNazivFormated>
    <izvorni_sadrzaj>
      <item>ČIGRA-KOP društvo s ograničenom odgovornošću za građevinarstvo i iznajmljivanje građevinskih strojeva</item>
    </izvorni_sadrzaj>
    <derivirana_varijabla naziv="DomainObject.Predmet.ProtuStrankaListNazivFormated_1">
      <item>ČIGRA-KOP društvo s ograničenom odgovornošću za građevinarstvo i iznajmljivanje građevinskih strojeva</item>
    </derivirana_varijabla>
  </DomainObject.Predmet.ProtuStrankaListNazivFormated>
  <DomainObject.Predmet.ProtuStrankaListNazivFormatedOIB>
    <izvorni_sadrzaj>
      <item>ČIGRA-KOP društvo s ograničenom odgovornošću za građevinarstvo i iznajmljivanje građevinskih strojeva, OIB 61181360947</item>
    </izvorni_sadrzaj>
    <derivirana_varijabla naziv="DomainObject.Predmet.ProtuStrankaListNazivFormatedOIB_1">
      <item>ČIGRA-KOP društvo s ograničenom odgovornošću za građevinarstvo i iznajmljivanje građevinskih strojeva, OIB 61181360947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St-336/2017-2</izvorni_sadrzaj>
    <derivirana_varijabla naziv="DomainObject.PoslovniBrojDokumenta_1">St-336/2017-2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ČIGRA-KOP društvo s ograničenom odgovornošću za građevinarstvo i iznajmljivanje građevinskih strojeva</izvorni_sadrzaj>
    <derivirana_varijabla naziv="DomainObject.Predmet.ProtustrankaIDrugi_1">ČIGRA-KOP društvo s ograničenom odgovornošću za građevinarstvo i iznajmljivanje građevinskih strojeva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ČIGRA-KOP društvo s ograničenom odgovornošću za građevinarstvo i iznajmljivanje građevinskih strojeva, OIB 61181360947, 113. šibenske brigade HV-a 241C, 22000 Šibenik</izvorni_sadrzaj>
    <derivirana_varijabla naziv="DomainObject.Predmet.ProtustrankaIDrugiAdressOIB_1">ČIGRA-KOP društvo s ograničenom odgovornošću za građevinarstvo i iznajmljivanje građevinskih strojeva, OIB 61181360947, 113. šibenske brigade HV-a 241C,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ČIGRA-KOP društvo s ograničenom odgovornošću za građevinarstvo i iznajmljivanje građevinskih strojeva</item>
      <item>Marko Aužina</item>
    </izvorni_sadrzaj>
    <derivirana_varijabla naziv="DomainObject.Predmet.SudioniciListNaziv_1">
      <item>FINA - Podružnica Šibenik</item>
      <item>ČIGRA-KOP društvo s ograničenom odgovornošću za građevinarstvo i iznajmljivanje građevinskih strojeva</item>
      <item>Marko Aužina</item>
    </derivirana_varijabla>
  </DomainObject.Predmet.SudioniciListNaziv>
  <DomainObject.Predmet.SudioniciListAdressOIB>
    <izvorni_sadrzaj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</izvorni_sadrzaj>
    <derivirana_varijabla naziv="DomainObject.Predmet.SudioniciListAdressOIB_1">
      <item>FINA - Podružnica Šibenik, OIB 85821130368, Perivoj L. Marune 1,22000 Šibenik</item>
      <item>ČIGRA-KOP društvo s ograničenom odgovornošću za građevinarstvo i iznajmljivanje građevinskih strojeva, OIB 61181360947, 113. šibenske brigade HV-a 241C,22000 Šibenik</item>
      <item>Marko Aužina, OIB 99078892161, 113.ŠIBENSKE BRIGADE HV-A 129 A (ranije: ŠIBENIK, KRALJA ZVONIMIRA, 193),22000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53A4D-3290-420D-92D3-D1AD829C8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1820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2017-07-19T06:17:00Z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