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845a" w14:paraId="755845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DB4BAE">
        <w:t>41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7A7059">
        <w:t xml:space="preserve"> </w:t>
      </w:r>
      <w:r w:rsidR="00DB4BAE">
        <w:t>MARKI-TRANS</w:t>
      </w:r>
      <w:r w:rsidR="00B97E50">
        <w:t xml:space="preserve"> </w:t>
      </w:r>
      <w:r w:rsidR="006A3043">
        <w:t>j.</w:t>
      </w:r>
      <w:r w:rsidR="00E53774">
        <w:t>d.o.o.</w:t>
      </w:r>
      <w:r w:rsidR="00902821">
        <w:t xml:space="preserve"> za </w:t>
      </w:r>
      <w:r w:rsidR="006A3043">
        <w:t>usluge</w:t>
      </w:r>
      <w:r w:rsidR="00B507C7">
        <w:t xml:space="preserve">, </w:t>
      </w:r>
      <w:r w:rsidR="00BE4276">
        <w:t xml:space="preserve">Zagreb, </w:t>
      </w:r>
      <w:r w:rsidR="00DB4BAE">
        <w:t>Starotrnjanska 77/1</w:t>
      </w:r>
      <w:r w:rsidR="00BE4276">
        <w:t>,</w:t>
      </w:r>
      <w:r w:rsidR="00902821">
        <w:t xml:space="preserve"> MBS: 0</w:t>
      </w:r>
      <w:r w:rsidR="00281EAA">
        <w:t>80</w:t>
      </w:r>
      <w:r w:rsidR="00DB4BAE">
        <w:t>891930</w:t>
      </w:r>
      <w:r w:rsidR="00902821">
        <w:t xml:space="preserve">, OIB: </w:t>
      </w:r>
      <w:r w:rsidR="00DB4BAE">
        <w:t>74549033332</w:t>
      </w:r>
      <w:r>
        <w:t xml:space="preserve">, dana </w:t>
      </w:r>
      <w:r w:rsidR="00902821">
        <w:t>2</w:t>
      </w:r>
      <w:r w:rsidR="00595719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DB4BAE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B4BAE" w:rsidRPr="00DB4BAE">
        <w:t>MARKI-TRANS j.d.o.o. za usluge, Zagreb, Starotrnjanska 77/1, MBS: 080891930, OIB: 74549033332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084AB8">
        <w:t xml:space="preserve"> Jelena Kordić, Višnjevac, E. Kvaternika 44A, OIB: 78573539971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DB4BAE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B4BAE" w:rsidRPr="00DB4BAE">
        <w:t>MARKI-TRANS j.d.o.o. za usluge, Zagreb, Starotrnjanska 77/1, MBS: 080891930, OIB: 74549033332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6A3043">
        <w:rPr>
          <w:bCs/>
        </w:rPr>
        <w:t>30</w:t>
      </w:r>
      <w:r w:rsidRPr="00F877AB">
        <w:rPr>
          <w:bCs/>
        </w:rPr>
        <w:t xml:space="preserve">. </w:t>
      </w:r>
      <w:r w:rsidR="006A3043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A3043">
        <w:rPr>
          <w:bCs/>
        </w:rPr>
        <w:t>1</w:t>
      </w:r>
      <w:r w:rsidR="00DB4BAE">
        <w:rPr>
          <w:bCs/>
        </w:rPr>
        <w:t>823</w:t>
      </w:r>
      <w:r w:rsidRPr="00F877AB">
        <w:rPr>
          <w:bCs/>
        </w:rPr>
        <w:t xml:space="preserve"> od </w:t>
      </w:r>
      <w:r w:rsidR="00DB4BAE">
        <w:rPr>
          <w:bCs/>
        </w:rPr>
        <w:t>29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DB4BAE" w:rsidRPr="00DB4BAE">
        <w:rPr>
          <w:bCs/>
        </w:rPr>
        <w:t>MARKI-TRANS j.d.o.o. za usluge, Zagreb, Starotrnjanska 77/1, MBS: 080891930, OIB: 74549033332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F877AB" w:rsidP="00201703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</w:t>
      </w:r>
      <w:r w:rsidR="00201703">
        <w:rPr>
          <w:bCs/>
        </w:rPr>
        <w:t>je Trgovački sud u</w:t>
      </w:r>
    </w:p>
    <w:p w:rsidRDefault="00E53774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19 St-</w:t>
      </w:r>
      <w:r w:rsidR="00B507C7">
        <w:rPr>
          <w:bCs/>
        </w:rPr>
        <w:t>8</w:t>
      </w:r>
      <w:r w:rsidR="00DB4BAE">
        <w:rPr>
          <w:bCs/>
        </w:rPr>
        <w:t>41</w:t>
      </w:r>
      <w:r>
        <w:rPr>
          <w:bCs/>
        </w:rPr>
        <w:t>/17-6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</w:t>
      </w:r>
      <w:r w:rsidR="00DB4BAE">
        <w:t>41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DB4BAE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>2</w:t>
      </w:r>
      <w:r w:rsidR="00595719">
        <w:t>8</w:t>
      </w:r>
      <w:r w:rsidR="00205A1F">
        <w:t>. rujna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74F" w:rsidP="005C2CD1" w:rsidR="0027574F">
      <w:r>
        <w:separator/>
      </w:r>
    </w:p>
  </w:endnote>
  <w:endnote w:id="0" w:type="continuationSeparator">
    <w:p w:rsidRDefault="0027574F" w:rsidP="005C2CD1" w:rsidR="00275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74F" w:rsidP="005C2CD1" w:rsidR="0027574F">
      <w:r>
        <w:separator/>
      </w:r>
    </w:p>
  </w:footnote>
  <w:footnote w:id="0" w:type="continuationSeparator">
    <w:p w:rsidRDefault="0027574F" w:rsidP="005C2CD1" w:rsidR="00275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A8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36D0"/>
    <w:rsid w:val="00014887"/>
    <w:rsid w:val="00016B25"/>
    <w:rsid w:val="00035864"/>
    <w:rsid w:val="000412A0"/>
    <w:rsid w:val="000535EA"/>
    <w:rsid w:val="00077C9D"/>
    <w:rsid w:val="00084AB8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76425"/>
    <w:rsid w:val="001B49A2"/>
    <w:rsid w:val="001C73F4"/>
    <w:rsid w:val="001C7F1E"/>
    <w:rsid w:val="001E375C"/>
    <w:rsid w:val="001E5CC1"/>
    <w:rsid w:val="001F714B"/>
    <w:rsid w:val="00201703"/>
    <w:rsid w:val="00205A1F"/>
    <w:rsid w:val="002063E3"/>
    <w:rsid w:val="0023489A"/>
    <w:rsid w:val="0025000D"/>
    <w:rsid w:val="00267D26"/>
    <w:rsid w:val="0027574F"/>
    <w:rsid w:val="00277C01"/>
    <w:rsid w:val="00281EAA"/>
    <w:rsid w:val="00282A06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95719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3043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A7059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042C"/>
    <w:rsid w:val="00C85BE9"/>
    <w:rsid w:val="00CA01EF"/>
    <w:rsid w:val="00CA4D65"/>
    <w:rsid w:val="00CB3530"/>
    <w:rsid w:val="00CB64EA"/>
    <w:rsid w:val="00CE0EE4"/>
    <w:rsid w:val="00CF1A8E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BAE"/>
    <w:rsid w:val="00DE5F69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St-841/2017-6</izvorni_sadrzaj>
    <derivirana_varijabla naziv="DomainObject.Oznaka_1">St-841/2017-6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MARKI - TRANS j.d.o.o. za usluge</izvorni_sadrzaj>
    <derivirana_varijabla naziv="DomainObject.Predmet.ProtustrankaFormated_1">  MARKI - TRANS j.d.o.o. za usluge</derivirana_varijabla>
  </DomainObject.Predmet.ProtustrankaFormated>
  <DomainObject.Predmet.ProtustrankaFormatedOIB>
    <izvorni_sadrzaj>  MARKI - TRANS j.d.o.o. za usluge, OIB 74549033332</izvorni_sadrzaj>
    <derivirana_varijabla naziv="DomainObject.Predmet.ProtustrankaFormatedOIB_1">  MARKI - TRANS j.d.o.o. za usluge, OIB 74549033332</derivirana_varijabla>
  </DomainObject.Predmet.ProtustrankaFormatedOIB>
  <DomainObject.Predmet.ProtustrankaFormatedWithAdress>
    <izvorni_sadrzaj> MARKI - TRANS j.d.o.o. za usluge, Starotrnjanska 771, 10000 Zagreb</izvorni_sadrzaj>
    <derivirana_varijabla naziv="DomainObject.Predmet.ProtustrankaFormatedWithAdress_1"> MARKI - TRANS j.d.o.o. za usluge, Starotrnjanska 771, 10000 Zagreb</derivirana_varijabla>
  </DomainObject.Predmet.ProtustrankaFormatedWithAdress>
  <DomainObject.Predmet.ProtustrankaFormatedWithAdressOIB>
    <izvorni_sadrzaj> MARKI - TRANS j.d.o.o. za usluge, OIB 74549033332, Starotrnjanska 771, 10000 Zagreb</izvorni_sadrzaj>
    <derivirana_varijabla naziv="DomainObject.Predmet.ProtustrankaFormatedWithAdressOIB_1"> MARKI - TRANS j.d.o.o. za usluge, OIB 74549033332, Starotrnjanska 771, 10000 Zagreb</derivirana_varijabla>
  </DomainObject.Predmet.ProtustrankaFormatedWithAdressOIB>
  <DomainObject.Predmet.ProtustrankaWithAdress>
    <izvorni_sadrzaj>MARKI - TRANS j.d.o.o. za usluge Starotrnjanska 771, 10000 Zagreb</izvorni_sadrzaj>
    <derivirana_varijabla naziv="DomainObject.Predmet.ProtustrankaWithAdress_1">MARKI - TRANS j.d.o.o. za usluge Starotrnjanska 771, 10000 Zagreb</derivirana_varijabla>
  </DomainObject.Predmet.ProtustrankaWithAdress>
  <DomainObject.Predmet.ProtustrankaWithAdressOIB>
    <izvorni_sadrzaj>MARKI - TRANS j.d.o.o. za usluge, OIB 74549033332, Starotrnjanska 771, 10000 Zagreb</izvorni_sadrzaj>
    <derivirana_varijabla naziv="DomainObject.Predmet.ProtustrankaWithAdressOIB_1">MARKI - TRANS j.d.o.o. za usluge, OIB 74549033332, Starotrnjanska 771, 10000 Zagreb</derivirana_varijabla>
  </DomainObject.Predmet.ProtustrankaWithAdressOIB>
  <DomainObject.Predmet.ProtustrankaNazivFormated>
    <izvorni_sadrzaj>MARKI - TRANS j.d.o.o. za usluge</izvorni_sadrzaj>
    <derivirana_varijabla naziv="DomainObject.Predmet.ProtustrankaNazivFormated_1">MARKI - TRANS j.d.o.o. za usluge</derivirana_varijabla>
  </DomainObject.Predmet.ProtustrankaNazivFormated>
  <DomainObject.Predmet.ProtustrankaNazivFormatedOIB>
    <izvorni_sadrzaj>MARKI - TRANS j.d.o.o. za usluge, OIB 74549033332</izvorni_sadrzaj>
    <derivirana_varijabla naziv="DomainObject.Predmet.ProtustrankaNazivFormatedOIB_1">MARKI - TRANS j.d.o.o. za usluge, OIB 74549033332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MARKI - TRANS j.d.o.o. za usluge</item>
    </izvorni_sadrzaj>
    <derivirana_varijabla naziv="DomainObject.Predmet.ProtuStrankaListFormated_1">
      <item>MARKI - TRANS j.d.o.o. za usluge</item>
    </derivirana_varijabla>
  </DomainObject.Predmet.ProtuStrankaListFormated>
  <DomainObject.Predmet.ProtuStrankaListFormatedOIB>
    <izvorni_sadrzaj>
      <item>MARKI - TRANS j.d.o.o. za usluge, OIB 74549033332</item>
    </izvorni_sadrzaj>
    <derivirana_varijabla naziv="DomainObject.Predmet.ProtuStrankaListFormatedOIB_1">
      <item>MARKI - TRANS j.d.o.o. za usluge, OIB 74549033332</item>
    </derivirana_varijabla>
  </DomainObject.Predmet.ProtuStrankaListFormatedOIB>
  <DomainObject.Predmet.ProtuStrankaListFormatedWithAdress>
    <izvorni_sadrzaj>
      <item>MARKI - TRANS j.d.o.o. za usluge, Starotrnjanska 771, 10000 Zagreb</item>
    </izvorni_sadrzaj>
    <derivirana_varijabla naziv="DomainObject.Predmet.ProtuStrankaListFormatedWithAdress_1">
      <item>MARKI - TRANS j.d.o.o. za usluge, Starotrnjanska 771, 10000 Zagreb</item>
    </derivirana_varijabla>
  </DomainObject.Predmet.ProtuStrankaListFormatedWithAdress>
  <DomainObject.Predmet.ProtuStrankaListFormatedWithAdressOIB>
    <izvorni_sadrzaj>
      <item>MARKI - TRANS j.d.o.o. za usluge, OIB 74549033332, Starotrnjanska 771, 10000 Zagreb</item>
    </izvorni_sadrzaj>
    <derivirana_varijabla naziv="DomainObject.Predmet.ProtuStrankaListFormatedWithAdressOIB_1">
      <item>MARKI - TRANS j.d.o.o. za usluge, OIB 74549033332, Starotrnjanska 771, 10000 Zagreb</item>
    </derivirana_varijabla>
  </DomainObject.Predmet.ProtuStrankaListFormatedWithAdressOIB>
  <DomainObject.Predmet.ProtuStrankaListNazivFormated>
    <izvorni_sadrzaj>
      <item>MARKI - TRANS j.d.o.o. za usluge</item>
    </izvorni_sadrzaj>
    <derivirana_varijabla naziv="DomainObject.Predmet.ProtuStrankaListNazivFormated_1">
      <item>MARKI - TRANS j.d.o.o. za usluge</item>
    </derivirana_varijabla>
  </DomainObject.Predmet.ProtuStrankaListNazivFormated>
  <DomainObject.Predmet.ProtuStrankaListNazivFormatedOIB>
    <izvorni_sadrzaj>
      <item>MARKI - TRANS j.d.o.o. za usluge, OIB 74549033332</item>
    </izvorni_sadrzaj>
    <derivirana_varijabla naziv="DomainObject.Predmet.ProtuStrankaListNazivFormatedOIB_1">
      <item>MARKI - TRANS j.d.o.o. za usluge, OIB 74549033332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St-841/2017-6</izvorni_sadrzaj>
    <derivirana_varijabla naziv="DomainObject.PoslovniBrojDokumenta_1">St-841/2017-6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MARKI - TRANS j.d.o.o. za usluge</izvorni_sadrzaj>
    <derivirana_varijabla naziv="DomainObject.Predmet.ProtustrankaIDrugi_1">MARKI - TRANS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MARKI - TRANS j.d.o.o. za usluge, OIB 74549033332, Starotrnjanska 771, 10000 Zagreb</izvorni_sadrzaj>
    <derivirana_varijabla naziv="DomainObject.Predmet.ProtustrankaIDrugiAdressOIB_1">MARKI - TRANS j.d.o.o. za usluge, OIB 74549033332, Starotrnjanska 771,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 - TRANS j.d.o.o. za usluge</item>
      <item>FINA Regionalni centar Zagreb</item>
    </izvorni_sadrzaj>
    <derivirana_varijabla naziv="DomainObject.Predmet.SudioniciListNaziv_1">
      <item>MARKI - TRANS j.d.o.o. za usluge</item>
      <item>FINA Regionalni centar Zagreb</item>
    </derivirana_varijabla>
  </DomainObject.Predmet.SudioniciListNaziv>
  <DomainObject.Predmet.SudioniciListAdressOIB>
    <izvorni_sadrzaj>
      <item>MARKI - TRANS j.d.o.o. za usluge, OIB 74549033332, Starotrnjanska 771,10000 Zagreb</item>
      <item>FINA Regionalni centar Zagreb, OIB 85821130368, Trg svibanjskih žrtava 1995. br. 1,10000 Zagreb</item>
    </izvorni_sadrzaj>
    <derivirana_varijabla naziv="DomainObject.Predmet.SudioniciListAdressOIB_1">
      <item>MARKI - TRANS j.d.o.o. za usluge, OIB 74549033332, Starotrnjanska 771,10000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74549033332</item>
      <item>, OIB 85821130368</item>
    </izvorni_sadrzaj>
    <derivirana_varijabla naziv="DomainObject.Predmet.SudioniciListNazivOIB_1">
      <item>, OIB 74549033332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85E8F-DE52-4BB1-9855-6ACBFFD6B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3131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2017-09-27T12:10:00Z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2017-09-28T05:42:00Z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