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ad96" w14:paraId="767ad96" w:rsidRDefault="00400AC3" w:rsidP="00400AC3" w:rsidR="00400AC3" w:rsidRPr="00400AC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111/2015-20</w:t>
      </w:r>
    </w:p>
    <w:p w:rsidRDefault="00400AC3" w:rsidP="00400AC3" w:rsidR="00400AC3" w:rsidRPr="00400AC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400AC3" w:rsidP="00400AC3" w:rsidR="00400AC3" w:rsidRPr="00400AC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400AC3" w:rsidP="00400AC3" w:rsidR="00400AC3" w:rsidRPr="00400AC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00AC3" w:rsidP="00400AC3" w:rsidR="00400AC3" w:rsidRPr="00400A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00AC3" w:rsidP="00400AC3" w:rsidR="00400AC3" w:rsidRPr="00400A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400AC3" w:rsidP="00400AC3" w:rsidR="00400AC3" w:rsidRPr="00400A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400AC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sutkinji Tini Grgas, odlučujući o zahtjevu Financijske agencije, Regionalnog centra Split, Podružnica Zadar od 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 stečajnoga postupka nad dužnikom </w:t>
      </w:r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>FARMA PODVRŠJE</w:t>
      </w:r>
      <w:r w:rsidRPr="00400AC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j.d.o.o., sa sjedištem u </w:t>
      </w:r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Donje </w:t>
      </w:r>
      <w:proofErr w:type="spellStart"/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>Raštane</w:t>
      </w:r>
      <w:proofErr w:type="spellEnd"/>
      <w:r w:rsidRPr="00400AC3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Donje </w:t>
      </w:r>
      <w:proofErr w:type="spellStart"/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>Raštane</w:t>
      </w:r>
      <w:proofErr w:type="spellEnd"/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10,</w:t>
      </w:r>
      <w:r w:rsidRPr="00400AC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OIB: </w:t>
      </w:r>
      <w:r w:rsidR="00AE4FD8">
        <w:rPr>
          <w:rFonts w:cs="Times New Roman" w:eastAsia="Times New Roman" w:hAnsi="Times New Roman" w:ascii="Times New Roman"/>
          <w:sz w:val="24"/>
          <w:szCs w:val="20"/>
          <w:lang w:eastAsia="hr-HR"/>
        </w:rPr>
        <w:t>55602860700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85DFB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400AC3" w:rsidP="00400AC3" w:rsidR="00400AC3" w:rsidRPr="00400A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400AC3" w:rsidP="00400AC3" w:rsidR="00400AC3" w:rsidRPr="00400A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dan izdavanja Vaše potvrde Klasa: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110-07/17-01/32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2017. ovaj sud nije bio u mogućnost donijeti rješenje o otvaranju stečajnog postupka nad dužnikom, a koje se prema pravnom shvaćanju Visokog trgovačkog suda RH mora donijeti na dan izdavanja Vaše potvrde, to se ljubazno molite u roku od 8 dana od dana primitka ovog zaključka ponovno dostaviti ovom sudu potvrdu na okolnost je li dužnik u međuvremenu podmirio predmetno dugovanje.</w:t>
      </w:r>
    </w:p>
    <w:p w:rsidRDefault="00400AC3" w:rsidP="00400AC3" w:rsidR="00400AC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E4FD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85DFB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bookmarkStart w:name="_GoBack" w:id="0"/>
      <w:bookmarkEnd w:id="0"/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400AC3" w:rsidP="00400AC3" w:rsidR="00400AC3" w:rsidRPr="00400AC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400AC3" w:rsidP="00400AC3" w:rsidR="00400AC3" w:rsidRPr="00400AC3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400AC3" w:rsidP="00400AC3" w:rsidR="00400AC3" w:rsidRPr="00400AC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00AC3" w:rsidP="00400AC3" w:rsidR="00400AC3" w:rsidRPr="00400AC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400AC3" w:rsidP="00400AC3" w:rsidR="00400AC3" w:rsidRPr="00400AC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00AC3" w:rsidP="00400AC3" w:rsidR="00400AC3" w:rsidRPr="00400A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AC3" w:rsidP="00400AC3" w:rsidR="00400AC3" w:rsidRPr="00400AC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00AC3" w:rsidP="00400AC3" w:rsidR="00400AC3" w:rsidRPr="00400AC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00A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B85DFB" w:rsidR="00530A52"/>
    <w:sectPr w:rsidSect="00842CED" w:rsidR="00530A5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FD8" w:rsidR="00F14AF3">
      <w:pPr>
        <w:spacing w:lineRule="auto" w:line="240" w:after="0"/>
      </w:pPr>
      <w:r>
        <w:separator/>
      </w:r>
    </w:p>
  </w:endnote>
  <w:endnote w:id="0" w:type="continuationSeparator">
    <w:p w:rsidRDefault="00AE4FD8" w:rsidR="00F14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FD8" w:rsidR="00F14AF3">
      <w:pPr>
        <w:spacing w:lineRule="auto" w:line="240" w:after="0"/>
      </w:pPr>
      <w:r>
        <w:separator/>
      </w:r>
    </w:p>
  </w:footnote>
  <w:footnote w:id="0" w:type="continuationSeparator">
    <w:p w:rsidRDefault="00AE4FD8" w:rsidR="00F14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DFB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C3"/>
    <w:rsid w:val="0034402C"/>
    <w:rsid w:val="00400AC3"/>
    <w:rsid w:val="004901DF"/>
    <w:rsid w:val="0052527F"/>
    <w:rsid w:val="00664346"/>
    <w:rsid w:val="0079293D"/>
    <w:rsid w:val="00836FCC"/>
    <w:rsid w:val="008D48A1"/>
    <w:rsid w:val="009E1014"/>
    <w:rsid w:val="00A57BE4"/>
    <w:rsid w:val="00AB387D"/>
    <w:rsid w:val="00AE4FD8"/>
    <w:rsid w:val="00B85DFB"/>
    <w:rsid w:val="00CB0B72"/>
    <w:rsid w:val="00E253A8"/>
    <w:rsid w:val="00E3741B"/>
    <w:rsid w:val="00E80148"/>
    <w:rsid w:val="00F14AF3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00AC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00AC3"/>
  </w:style>
  <w:style w:styleId="Odlomakpopisa" w:type="paragraph">
    <w:name w:val="List Paragraph"/>
    <w:basedOn w:val="Normal"/>
    <w:uiPriority w:val="34"/>
    <w:qFormat/>
    <w:rsid w:val="00400A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0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40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0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0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0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00AC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00AC3"/>
  </w:style>
  <w:style w:styleId="Odlomakpopisa" w:type="paragraph">
    <w:name w:val="List Paragraph"/>
    <w:basedOn w:val="Normal"/>
    <w:uiPriority w:val="34"/>
    <w:qFormat/>
    <w:rsid w:val="00400A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0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40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0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0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0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St-111/2015-16</izvorni_sadrzaj>
    <derivirana_varijabla naziv="DomainObject.Oznaka_1">St-111/2015-16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St-111/2015-16</izvorni_sadrzaj>
    <derivirana_varijabla naziv="DomainObject.PoslovniBrojDokumenta_1">St-111/2015-16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966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2017-04-04T07:00:00Z</dcterms:created>
  <dc:creator>Tina Grgas</dc:creator>
  <cp:lastModifiedBy>wsadmin</cp:lastModifiedBy>
  <cp:lastPrinted>2017-04-04T06:58:00Z</cp:lastPrinted>
  <dcterms:modified xmlns:xsi="http://www.w3.org/2001/XMLSchema-instance" xsi:type="dcterms:W3CDTF">2017-04-04T07:13:00Z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St-111/2015-16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