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d5aa" w14:paraId="962d5a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87CA4">
        <w:t>909</w:t>
      </w:r>
      <w:r w:rsidR="00526778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F7643">
        <w:t xml:space="preserve"> </w:t>
      </w:r>
      <w:r w:rsidR="00B87CA4">
        <w:t>CIKLOTURIZAM d.o.o.,</w:t>
      </w:r>
      <w:r w:rsidR="003A46E1">
        <w:t xml:space="preserve"> OIB: </w:t>
      </w:r>
      <w:r w:rsidR="00B87CA4" w:rsidRPr="00B87CA4">
        <w:t>43043284435</w:t>
      </w:r>
      <w:r w:rsidR="00526778">
        <w:t xml:space="preserve">, </w:t>
      </w:r>
      <w:r w:rsidR="00B87CA4">
        <w:t xml:space="preserve">Kamenica 37A, Kamenica,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26778">
        <w:t xml:space="preserve"> </w:t>
      </w:r>
      <w:r w:rsidR="00B87CA4">
        <w:t xml:space="preserve">CIKLOTURIZAM d.o.o., OIB: </w:t>
      </w:r>
      <w:r w:rsidR="00B87CA4" w:rsidRPr="00B87CA4">
        <w:t>43043284435</w:t>
      </w:r>
      <w:r w:rsidR="00B87CA4">
        <w:t>, Kamenica 37A, Kamenica</w:t>
      </w:r>
      <w:r w:rsidR="00740000">
        <w:t xml:space="preserve">, </w:t>
      </w:r>
      <w:r w:rsidR="00CB6C18">
        <w:t xml:space="preserve">iznosi </w:t>
      </w:r>
      <w:r w:rsidR="00B87CA4">
        <w:t>3.299,09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B87CA4">
        <w:t xml:space="preserve"> Darinka Jug, Sesvete, Ulica kaktusa 18, OIB: 86950320147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A4B" w:rsidR="00D27A4B">
      <w:r>
        <w:separator/>
      </w:r>
    </w:p>
  </w:endnote>
  <w:endnote w:id="0" w:type="continuationSeparator">
    <w:p w:rsidRDefault="00D27A4B" w:rsidR="00D27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A4B" w:rsidR="00D27A4B">
      <w:r>
        <w:separator/>
      </w:r>
    </w:p>
  </w:footnote>
  <w:footnote w:id="0" w:type="continuationSeparator">
    <w:p w:rsidRDefault="00D27A4B" w:rsidR="00D27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B6363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CIKLOTURIZAM društvo s ograničenom odgovornošću za turističke usluge i trgovinu</izvorni_sadrzaj>
    <derivirana_varijabla naziv="DomainObject.Predmet.ProtustrankaFormated_1">  CIKLOTURIZAM društvo s ograničenom odgovornošću za turističke usluge i trgovinu</derivirana_varijabla>
  </DomainObject.Predmet.ProtustrankaFormated>
  <DomainObject.Predmet.ProtustrankaFormatedOIB>
    <izvorni_sadrzaj>  CIKLOTURIZAM društvo s ograničenom odgovornošću za turističke usluge i trgovinu, OIB 43043284435</izvorni_sadrzaj>
    <derivirana_varijabla naziv="DomainObject.Predmet.ProtustrankaFormatedOIB_1">  CIKLOTURIZAM društvo s ograničenom odgovornošću za turističke usluge i trgovinu, OIB 43043284435</derivirana_varijabla>
  </DomainObject.Predmet.ProtustrankaFormatedOIB>
  <DomainObject.Predmet.ProtustrankaFormatedWithAdress>
    <izvorni_sadrzaj> CIKLOTURIZAM društvo s ograničenom odgovornošću za turističke usluge i trgovinu, Kamenica 37/A, 42250 Kamenica</izvorni_sadrzaj>
    <derivirana_varijabla naziv="DomainObject.Predmet.ProtustrankaFormatedWithAdress_1"> CIKLOTURIZAM društvo s ograničenom odgovornošću za turističke usluge i trgovinu, Kamenica 37/A, 42250 Kamenica</derivirana_varijabla>
  </DomainObject.Predmet.ProtustrankaFormatedWithAdress>
  <DomainObject.Predmet.ProtustrankaFormatedWithAdressOIB>
    <izvorni_sadrzaj> CIKLOTURIZAM društvo s ograničenom odgovornošću za turističke usluge i trgovinu, OIB 43043284435, Kamenica 37/A, 42250 Kamenica</izvorni_sadrzaj>
    <derivirana_varijabla naziv="DomainObject.Predmet.ProtustrankaFormatedWithAdressOIB_1"> CIKLOTURIZAM društvo s ograničenom odgovornošću za turističke usluge i trgovinu, OIB 43043284435, Kamenica 37/A, 42250 Kamenica</derivirana_varijabla>
  </DomainObject.Predmet.ProtustrankaFormatedWithAdressOIB>
  <DomainObject.Predmet.ProtustrankaWithAdress>
    <izvorni_sadrzaj>CIKLOTURIZAM društvo s ograničenom odgovornošću za turističke usluge i trgovinu Kamenica 37/A, 42250 Kamenica</izvorni_sadrzaj>
    <derivirana_varijabla naziv="DomainObject.Predmet.ProtustrankaWithAdress_1">CIKLOTURIZAM društvo s ograničenom odgovornošću za turističke usluge i trgovinu Kamenica 37/A, 42250 Kamenica</derivirana_varijabla>
  </DomainObject.Predmet.ProtustrankaWithAdress>
  <DomainObject.Predmet.ProtustrankaWithAdressOIB>
    <izvorni_sadrzaj>CIKLOTURIZAM društvo s ograničenom odgovornošću za turističke usluge i trgovinu, OIB 43043284435, Kamenica 37/A, 42250 Kamenica</izvorni_sadrzaj>
    <derivirana_varijabla naziv="DomainObject.Predmet.ProtustrankaWithAdressOIB_1">CIKLOTURIZAM društvo s ograničenom odgovornošću za turističke usluge i trgovinu, OIB 43043284435, Kamenica 37/A, 42250 Kamenica</derivirana_varijabla>
  </DomainObject.Predmet.ProtustrankaWithAdressOIB>
  <DomainObject.Predmet.ProtustrankaNazivFormated>
    <izvorni_sadrzaj>CIKLOTURIZAM društvo s ograničenom odgovornošću za turističke usluge i trgovinu</izvorni_sadrzaj>
    <derivirana_varijabla naziv="DomainObject.Predmet.ProtustrankaNazivFormated_1">CIKLOTURIZAM društvo s ograničenom odgovornošću za turističke usluge i trgovinu</derivirana_varijabla>
  </DomainObject.Predmet.ProtustrankaNazivFormated>
  <DomainObject.Predmet.ProtustrankaNazivFormatedOIB>
    <izvorni_sadrzaj>CIKLOTURIZAM društvo s ograničenom odgovornošću za turističke usluge i trgovinu, OIB 43043284435</izvorni_sadrzaj>
    <derivirana_varijabla naziv="DomainObject.Predmet.ProtustrankaNazivFormatedOIB_1">CIKLOTURIZAM društvo s ograničenom odgovornošću za turističke usluge i trgovinu, OIB 43043284435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3299.09</izvorni_sadrzaj>
    <derivirana_varijabla naziv="DomainObject.Predmet.TrenutnaVrijednost_1">3299.09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CIKLOTURIZAM društvo s ograničenom odgovornošću za turističke usluge i trgovinu</item>
    </izvorni_sadrzaj>
    <derivirana_varijabla naziv="DomainObject.Predmet.ProtuStrankaListFormated_1">
      <item>CIKLOTURIZAM društvo s ograničenom odgovornošću za turističke usluge i trgovinu</item>
    </derivirana_varijabla>
  </DomainObject.Predmet.ProtuStrankaListFormated>
  <DomainObject.Predmet.ProtuStrankaListFormatedOIB>
    <izvorni_sadrzaj>
      <item>CIKLOTURIZAM društvo s ograničenom odgovornošću za turističke usluge i trgovinu, OIB 43043284435</item>
    </izvorni_sadrzaj>
    <derivirana_varijabla naziv="DomainObject.Predmet.ProtuStrankaListFormatedOIB_1">
      <item>CIKLOTURIZAM društvo s ograničenom odgovornošću za turističke usluge i trgovinu, OIB 43043284435</item>
    </derivirana_varijabla>
  </DomainObject.Predmet.ProtuStrankaListFormatedOIB>
  <DomainObject.Predmet.ProtuStrankaListFormatedWithAdress>
    <izvorni_sadrzaj>
      <item>CIKLOTURIZAM društvo s ograničenom odgovornošću za turističke usluge i trgovinu, Kamenica 37/A, 42250 Kamenica</item>
    </izvorni_sadrzaj>
    <derivirana_varijabla naziv="DomainObject.Predmet.ProtuStrankaListFormatedWithAdress_1">
      <item>CIKLOTURIZAM društvo s ograničenom odgovornošću za turističke usluge i trgovinu, Kamenica 37/A, 42250 Kamenica</item>
    </derivirana_varijabla>
  </DomainObject.Predmet.ProtuStrankaListFormatedWithAdress>
  <DomainObject.Predmet.ProtuStrankaListFormatedWithAdressOIB>
    <izvorni_sadrzaj>
      <item>CIKLOTURIZAM društvo s ograničenom odgovornošću za turističke usluge i trgovinu, OIB 43043284435, Kamenica 37/A, 42250 Kamenica</item>
    </izvorni_sadrzaj>
    <derivirana_varijabla naziv="DomainObject.Predmet.ProtuStrankaListFormatedWithAdressOIB_1">
      <item>CIKLOTURIZAM društvo s ograničenom odgovornošću za turističke usluge i trgovinu, OIB 43043284435, Kamenica 37/A, 42250 Kamenica</item>
    </derivirana_varijabla>
  </DomainObject.Predmet.ProtuStrankaListFormatedWithAdressOIB>
  <DomainObject.Predmet.ProtuStrankaListNazivFormated>
    <izvorni_sadrzaj>
      <item>CIKLOTURIZAM društvo s ograničenom odgovornošću za turističke usluge i trgovinu</item>
    </izvorni_sadrzaj>
    <derivirana_varijabla naziv="DomainObject.Predmet.ProtuStrankaListNazivFormated_1">
      <item>CIKLOTURIZAM društvo s ograničenom odgovornošću za turističke usluge i trgovinu</item>
    </derivirana_varijabla>
  </DomainObject.Predmet.ProtuStrankaListNazivFormated>
  <DomainObject.Predmet.ProtuStrankaListNazivFormatedOIB>
    <izvorni_sadrzaj>
      <item>CIKLOTURIZAM društvo s ograničenom odgovornošću za turističke usluge i trgovinu, OIB 43043284435</item>
    </izvorni_sadrzaj>
    <derivirana_varijabla naziv="DomainObject.Predmet.ProtuStrankaListNazivFormatedOIB_1">
      <item>CIKLOTURIZAM društvo s ograničenom odgovornošću za turističke usluge i trgovinu, OIB 43043284435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CIKLOTURIZAM društvo s ograničenom odgovornošću za turističke usluge i trgovinu</izvorni_sadrzaj>
    <derivirana_varijabla naziv="DomainObject.Predmet.ProtustrankaIDrugi_1">CIKLOTURIZAM društvo s ograničenom odgovornošću za turističke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CIKLOTURIZAM društvo s ograničenom odgovornošću za turističke usluge i trgovinu, OIB 43043284435, Kamenica 37/A, 42250 Kamenica</izvorni_sadrzaj>
    <derivirana_varijabla naziv="DomainObject.Predmet.ProtustrankaIDrugiAdressOIB_1">CIKLOTURIZAM društvo s ograničenom odgovornošću za turističke usluge i trgovinu, OIB 43043284435, Kamenica 37/A, 42250 Kamenica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CIKLOTURIZAM društvo s ograničenom odgovornošću za turističke usluge i trgovinu</item>
      <item>E-oglasna ploča</item>
      <item>Sudski registar, Trgovački sud u Varaždinu</item>
    </izvorni_sadrzaj>
    <derivirana_varijabla naziv="DomainObject.Predmet.SudioniciListNaziv_1">
      <item>Financijska agencija</item>
      <item>CIKLOTURIZAM društvo s ograničenom odgovornošću za turističke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CIKLOTURIZAM društvo s ograničenom odgovornošću za turističke usluge i trgovinu, OIB 43043284435, Kamenica 37/A,42250 Kamenica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CIKLOTURIZAM društvo s ograničenom odgovornošću za turističke usluge i trgovinu, OIB 43043284435, Kamenica 37/A,42250 Kamenica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43043284435</item>
      <item>, OIB null</item>
      <item>, OIB null</item>
    </izvorni_sadrzaj>
    <derivirana_varijabla naziv="DomainObject.Predmet.SudioniciListNazivOIB_1">
      <item>, OIB 85821130368</item>
      <item>, OIB 43043284435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F3E62-FB37-461F-AEB1-0FC668C65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1855</properties:Characters>
  <properties:Lines>46</properties:Lines>
  <properties:Paragraphs>14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2016-01-14T12:10:00Z</cp:lastPrinted>
  <dcterms:modified xmlns:xsi="http://www.w3.org/2001/XMLSchema-instance" xsi:type="dcterms:W3CDTF">2016-01-14T12:10:00Z</dcterms:modified>
  <cp:revision>55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