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38ec4" w14:paraId="fc38ec4" w:rsidRDefault="00D5508D" w:rsidP="001A6516" w:rsidR="00F5443A" w:rsidRPr="00F5443A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0146C" w:rsidRPr="00F0146C">
        <w:rPr>
          <w:b/>
        </w:rPr>
        <w:t xml:space="preserve"> </w:t>
      </w:r>
      <w:r w:rsidR="00F0146C">
        <w:rPr>
          <w:b/>
        </w:rPr>
        <w:tab/>
      </w:r>
      <w:r w:rsidR="00F0146C">
        <w:rPr>
          <w:b/>
        </w:rPr>
        <w:tab/>
      </w:r>
      <w:r w:rsidR="00F0146C">
        <w:rPr>
          <w:b/>
        </w:rPr>
        <w:tab/>
      </w:r>
      <w:r w:rsidR="00F0146C">
        <w:rPr>
          <w:b/>
        </w:rPr>
        <w:tab/>
      </w:r>
      <w:r w:rsidR="00F0146C">
        <w:rPr>
          <w:b/>
        </w:rPr>
        <w:tab/>
      </w:r>
      <w:r w:rsidR="00F0146C">
        <w:rPr>
          <w:b/>
        </w:rPr>
        <w:tab/>
      </w:r>
      <w:r w:rsidR="00F0146C">
        <w:rPr>
          <w:b/>
        </w:rPr>
        <w:tab/>
      </w:r>
      <w:r w:rsidR="00F0146C">
        <w:rPr>
          <w:b/>
        </w:rPr>
        <w:tab/>
        <w:t xml:space="preserve">  </w:t>
      </w:r>
      <w:r w:rsidR="00F0146C" w:rsidRPr="00F0146C">
        <w:rPr>
          <w:b/>
        </w:rPr>
        <w:t>Broj:7/ St-</w:t>
      </w:r>
      <w:r w:rsidR="005B04F5">
        <w:rPr>
          <w:b/>
        </w:rPr>
        <w:t>225/2012</w:t>
      </w:r>
      <w:r w:rsidR="00F0146C" w:rsidRPr="00F0146C">
        <w:rPr>
          <w:b/>
        </w:rPr>
        <w:t>-</w:t>
      </w:r>
      <w:r w:rsidR="000C548E">
        <w:rPr>
          <w:b/>
        </w:rPr>
        <w:t>74</w:t>
      </w:r>
    </w:p>
    <w:p w:rsidRDefault="001A6516" w:rsidP="001A6516" w:rsidR="001A6516" w:rsidRPr="00F5443A">
      <w:pPr>
        <w:rPr>
          <w:b/>
        </w:rPr>
      </w:pPr>
      <w:r w:rsidRPr="00F5443A">
        <w:rPr>
          <w:b/>
        </w:rPr>
        <w:t xml:space="preserve">REPUBLIKA HRVATSKA                                                                   </w:t>
      </w:r>
    </w:p>
    <w:p w:rsidRDefault="001A6516" w:rsidP="001A6516" w:rsidR="001A6516" w:rsidRPr="00F5443A">
      <w:pPr>
        <w:rPr>
          <w:b/>
        </w:rPr>
      </w:pPr>
      <w:r w:rsidRPr="00F5443A">
        <w:rPr>
          <w:b/>
        </w:rPr>
        <w:t>TRGOVAČKI SUD U OSIJEKU</w:t>
      </w:r>
    </w:p>
    <w:p w:rsidRDefault="001A6516" w:rsidP="00F0146C" w:rsidR="0020679F">
      <w:pPr>
        <w:rPr>
          <w:b/>
        </w:rPr>
      </w:pPr>
      <w:r w:rsidRPr="00F5443A">
        <w:rPr>
          <w:b/>
        </w:rPr>
        <w:t>STALNA SLUŽBA</w:t>
      </w:r>
      <w:r w:rsidR="00AF60F4">
        <w:rPr>
          <w:b/>
        </w:rPr>
        <w:t xml:space="preserve"> </w:t>
      </w:r>
      <w:r w:rsidR="00F0146C">
        <w:rPr>
          <w:b/>
        </w:rPr>
        <w:t xml:space="preserve">U SLAVONSKOM BRODU </w:t>
      </w:r>
      <w:r w:rsidR="00F0146C">
        <w:rPr>
          <w:b/>
        </w:rPr>
        <w:tab/>
      </w:r>
      <w:r w:rsidR="00F0146C">
        <w:rPr>
          <w:b/>
        </w:rPr>
        <w:tab/>
      </w:r>
    </w:p>
    <w:p w:rsidRDefault="001A6516" w:rsidP="001A6516" w:rsidR="001A6516" w:rsidRPr="00F5443A">
      <w:pPr>
        <w:rPr>
          <w:b/>
        </w:rPr>
      </w:pPr>
      <w:r w:rsidRPr="00F5443A">
        <w:rPr>
          <w:b/>
        </w:rPr>
        <w:t>Trg pobjede 13</w:t>
      </w:r>
    </w:p>
    <w:p w:rsidRDefault="001A6516" w:rsidP="001A6516" w:rsidR="001A6516" w:rsidRPr="00F5443A">
      <w:pPr>
        <w:rPr>
          <w:b/>
        </w:rPr>
      </w:pPr>
      <w:r w:rsidRPr="00F5443A">
        <w:rPr>
          <w:b/>
        </w:rPr>
        <w:t>SLAVONSKI BROD</w:t>
      </w:r>
    </w:p>
    <w:p w:rsidRDefault="001A6516" w:rsidP="001A6516" w:rsidR="001A6516"/>
    <w:p w:rsidRDefault="001A6516" w:rsidP="001A6516" w:rsidR="001A6516"/>
    <w:p w:rsidRDefault="001A6516" w:rsidP="0010628D" w:rsidR="001A6516">
      <w:pPr>
        <w:ind w:firstLine="1440"/>
        <w:jc w:val="both"/>
      </w:pPr>
      <w:r w:rsidRPr="00852BA9">
        <w:rPr>
          <w:b/>
        </w:rPr>
        <w:t xml:space="preserve">TRGOVAČKI SUD U OSIJEKU, STALNA SLUŽBA </w:t>
      </w:r>
      <w:r w:rsidR="00F0146C">
        <w:rPr>
          <w:b/>
        </w:rPr>
        <w:t>U SLAVONSKOM BRODU</w:t>
      </w:r>
      <w:r w:rsidR="00AF60F4">
        <w:rPr>
          <w:b/>
        </w:rPr>
        <w:t>,</w:t>
      </w:r>
      <w:r>
        <w:t xml:space="preserve"> po stečajnoj sutkinji Mirni Vujčić, u stečajnom postupku nad stečajnim dužnikom</w:t>
      </w:r>
      <w:r w:rsidR="00911AEF" w:rsidRPr="00911AEF">
        <w:t xml:space="preserve"> </w:t>
      </w:r>
      <w:r w:rsidR="00A43B90" w:rsidRPr="00A43B90">
        <w:t xml:space="preserve">AGATON društvo s ograničenom odgovornošću za trgovinu i usluge "u stečaju", skraćena tvrtka: AGATON d.o.o. "u stečaju", </w:t>
      </w:r>
      <w:proofErr w:type="spellStart"/>
      <w:r w:rsidR="00A43B90" w:rsidRPr="00A43B90">
        <w:t>Filipovac</w:t>
      </w:r>
      <w:proofErr w:type="spellEnd"/>
      <w:r w:rsidR="00A43B90" w:rsidRPr="00A43B90">
        <w:t>, Grad Lipik, Tabor 32, OIB 08654269074</w:t>
      </w:r>
      <w:r w:rsidR="0020679F" w:rsidRPr="0020679F">
        <w:t>,</w:t>
      </w:r>
      <w:r w:rsidR="0010628D">
        <w:t xml:space="preserve"> </w:t>
      </w:r>
      <w:r>
        <w:t xml:space="preserve">dana </w:t>
      </w:r>
      <w:r w:rsidR="00A43B90">
        <w:t>29. studenog</w:t>
      </w:r>
      <w:r w:rsidR="00C73A9D">
        <w:t xml:space="preserve"> 201</w:t>
      </w:r>
      <w:r w:rsidR="0020679F">
        <w:t>6</w:t>
      </w:r>
      <w:r>
        <w:t>. godine donio je</w:t>
      </w:r>
    </w:p>
    <w:p w:rsidRDefault="001A6516" w:rsidP="001A6516" w:rsidR="001A6516"/>
    <w:p w:rsidRDefault="001A6516" w:rsidP="00F0146C" w:rsidR="001A6516" w:rsidRPr="00BC4346">
      <w:pPr>
        <w:jc w:val="center"/>
        <w:rPr>
          <w:b/>
        </w:rPr>
      </w:pPr>
      <w:r w:rsidRPr="00BC4346">
        <w:rPr>
          <w:b/>
        </w:rPr>
        <w:t>P    O    T    V    R    D    U</w:t>
      </w:r>
    </w:p>
    <w:p w:rsidRDefault="001A6516" w:rsidP="00F0146C" w:rsidR="001A6516"/>
    <w:p w:rsidRDefault="00790FE4" w:rsidP="00A43B90" w:rsidR="00A43B90" w:rsidRPr="00A43B90">
      <w:pPr>
        <w:jc w:val="both"/>
      </w:pPr>
      <w:r>
        <w:t xml:space="preserve"> </w:t>
      </w:r>
      <w:r>
        <w:tab/>
      </w:r>
      <w:r>
        <w:tab/>
      </w:r>
      <w:r w:rsidR="00790749">
        <w:t xml:space="preserve"> kojom se potvrđuje da je  kupac</w:t>
      </w:r>
      <w:r w:rsidR="0020679F">
        <w:t xml:space="preserve"> </w:t>
      </w:r>
      <w:r w:rsidR="00362B29" w:rsidRPr="00362B29">
        <w:t xml:space="preserve"> </w:t>
      </w:r>
      <w:r w:rsidR="00A43B90" w:rsidRPr="00A43B90">
        <w:t xml:space="preserve">MAROJE STJEPOVIĆ iz Dubrovnika, Pera </w:t>
      </w:r>
      <w:proofErr w:type="spellStart"/>
      <w:r w:rsidR="00A43B90" w:rsidRPr="00A43B90">
        <w:t>Budmani</w:t>
      </w:r>
      <w:proofErr w:type="spellEnd"/>
      <w:r w:rsidR="00A43B90" w:rsidRPr="00A43B90">
        <w:t xml:space="preserve"> 10, OIB: 57640555089</w:t>
      </w:r>
      <w:r w:rsidR="00362B29">
        <w:t xml:space="preserve"> </w:t>
      </w:r>
      <w:r w:rsidR="00AB3C69">
        <w:t>uplati</w:t>
      </w:r>
      <w:r w:rsidR="00790749">
        <w:t>o</w:t>
      </w:r>
      <w:r w:rsidR="00AB3C69">
        <w:t xml:space="preserve"> </w:t>
      </w:r>
      <w:proofErr w:type="spellStart"/>
      <w:r w:rsidR="00AB3C69">
        <w:t>kupovninu</w:t>
      </w:r>
      <w:proofErr w:type="spellEnd"/>
      <w:r w:rsidR="001A6516">
        <w:t xml:space="preserve"> </w:t>
      </w:r>
      <w:r w:rsidR="008D502F">
        <w:t xml:space="preserve">u iznosu od </w:t>
      </w:r>
      <w:r w:rsidR="00A43B90" w:rsidRPr="00A43B90">
        <w:t xml:space="preserve">446.250,00 </w:t>
      </w:r>
      <w:r w:rsidR="003F20CA" w:rsidRPr="003F20CA">
        <w:t>Kn</w:t>
      </w:r>
      <w:r w:rsidR="008D502F">
        <w:t xml:space="preserve"> </w:t>
      </w:r>
      <w:r w:rsidR="001A6516">
        <w:t>u skladu s rješenjem o dosudi ovoga suda poslovni broj 7/St-</w:t>
      </w:r>
      <w:r w:rsidR="00A43B90">
        <w:t>225</w:t>
      </w:r>
      <w:r w:rsidR="00AA0538">
        <w:t>/201</w:t>
      </w:r>
      <w:r w:rsidR="00A43B90">
        <w:t>2</w:t>
      </w:r>
      <w:r w:rsidR="00AA0538">
        <w:t>-</w:t>
      </w:r>
      <w:r w:rsidR="00A43B90">
        <w:t>69</w:t>
      </w:r>
      <w:r w:rsidR="00C03D1B">
        <w:t xml:space="preserve"> o</w:t>
      </w:r>
      <w:r w:rsidR="001A6516">
        <w:t xml:space="preserve">d </w:t>
      </w:r>
      <w:r w:rsidR="00A43B90">
        <w:t>31. listopada</w:t>
      </w:r>
      <w:r w:rsidR="0020679F">
        <w:t xml:space="preserve"> </w:t>
      </w:r>
      <w:r w:rsidR="00C03D1B">
        <w:t>201</w:t>
      </w:r>
      <w:r w:rsidR="00F0146C">
        <w:t>6</w:t>
      </w:r>
      <w:r w:rsidR="001A6516">
        <w:t xml:space="preserve">. godine, a koje je pravomoćno </w:t>
      </w:r>
      <w:r w:rsidR="00643D85" w:rsidRPr="00643D85">
        <w:t>17. studenog</w:t>
      </w:r>
      <w:r w:rsidR="006E085D" w:rsidRPr="00643D85">
        <w:t xml:space="preserve"> 201</w:t>
      </w:r>
      <w:r w:rsidR="00B311CD" w:rsidRPr="00643D85">
        <w:t>6</w:t>
      </w:r>
      <w:r w:rsidR="001A6516" w:rsidRPr="00643D85">
        <w:t>.</w:t>
      </w:r>
      <w:r w:rsidR="001A6516" w:rsidRPr="006E085D">
        <w:t xml:space="preserve"> godine</w:t>
      </w:r>
      <w:r w:rsidR="007A427E">
        <w:t xml:space="preserve"> i to</w:t>
      </w:r>
      <w:r w:rsidR="00A03B67">
        <w:t xml:space="preserve"> za</w:t>
      </w:r>
      <w:r w:rsidR="002C0E97">
        <w:t xml:space="preserve"> </w:t>
      </w:r>
      <w:r w:rsidR="00A43B90" w:rsidRPr="00A43B90">
        <w:t>posebni dio nekretnine:</w:t>
      </w:r>
    </w:p>
    <w:p w:rsidRDefault="00A43B90" w:rsidP="00A43B90" w:rsidR="00A43B90" w:rsidRPr="00A43B90">
      <w:pPr>
        <w:jc w:val="both"/>
      </w:pPr>
    </w:p>
    <w:p w:rsidRDefault="00A43B90" w:rsidP="00A43B90" w:rsidR="00A43B90" w:rsidRPr="00A43B90">
      <w:pPr>
        <w:jc w:val="both"/>
      </w:pPr>
      <w:r w:rsidRPr="00A43B90">
        <w:t xml:space="preserve"> </w:t>
      </w:r>
      <w:r w:rsidRPr="00A43B90">
        <w:tab/>
        <w:t xml:space="preserve"> </w:t>
      </w:r>
      <w:r w:rsidRPr="00A43B90">
        <w:tab/>
        <w:t xml:space="preserve">-  9. etaža 8.012/111.858 -1. poslovni prostor broj 2 u prizemlju desno površine 56,71 </w:t>
      </w:r>
      <w:proofErr w:type="spellStart"/>
      <w:r w:rsidRPr="00A43B90">
        <w:t>čm</w:t>
      </w:r>
      <w:proofErr w:type="spellEnd"/>
      <w:r w:rsidRPr="00A43B90">
        <w:t xml:space="preserve">, sa terasom površine 12,78 </w:t>
      </w:r>
      <w:proofErr w:type="spellStart"/>
      <w:r w:rsidRPr="00A43B90">
        <w:t>čm</w:t>
      </w:r>
      <w:proofErr w:type="spellEnd"/>
      <w:r w:rsidRPr="00A43B90">
        <w:t xml:space="preserve"> i parkirališnim mjestom površine 12,85 </w:t>
      </w:r>
      <w:proofErr w:type="spellStart"/>
      <w:r w:rsidRPr="00A43B90">
        <w:t>čm</w:t>
      </w:r>
      <w:proofErr w:type="spellEnd"/>
      <w:r w:rsidRPr="00A43B90">
        <w:t xml:space="preserve">, ukupne površine 82,34 </w:t>
      </w:r>
      <w:proofErr w:type="spellStart"/>
      <w:r w:rsidRPr="00A43B90">
        <w:t>čm</w:t>
      </w:r>
      <w:proofErr w:type="spellEnd"/>
      <w:r w:rsidRPr="00A43B90">
        <w:t xml:space="preserve">, s kojim je neodvojivo povezan suvlasnički dio od 8.012/111.858  kč.br. 4968/11 – stambena zgrada u </w:t>
      </w:r>
      <w:proofErr w:type="spellStart"/>
      <w:r w:rsidRPr="00A43B90">
        <w:t>Kranjčevićevoj</w:t>
      </w:r>
      <w:proofErr w:type="spellEnd"/>
      <w:r w:rsidRPr="00A43B90">
        <w:t xml:space="preserve"> ulici br. 53., vrt i dvorište sa 298 m2 odnosno 82,9 </w:t>
      </w:r>
      <w:proofErr w:type="spellStart"/>
      <w:r w:rsidRPr="00A43B90">
        <w:t>čhv</w:t>
      </w:r>
      <w:proofErr w:type="spellEnd"/>
      <w:r w:rsidRPr="00A43B90">
        <w:t>,</w:t>
      </w:r>
    </w:p>
    <w:p w:rsidRDefault="00A43B90" w:rsidP="00A43B90" w:rsidR="00A43B90" w:rsidRPr="00A43B90">
      <w:pPr>
        <w:jc w:val="both"/>
      </w:pPr>
      <w:r w:rsidRPr="00A43B90">
        <w:t xml:space="preserve">  </w:t>
      </w:r>
      <w:r w:rsidRPr="00A43B90">
        <w:tab/>
        <w:t xml:space="preserve"> </w:t>
      </w:r>
      <w:r w:rsidRPr="00A43B90">
        <w:tab/>
        <w:t xml:space="preserve">upisane u  </w:t>
      </w:r>
      <w:proofErr w:type="spellStart"/>
      <w:r w:rsidRPr="00A43B90">
        <w:t>zk.ul</w:t>
      </w:r>
      <w:proofErr w:type="spellEnd"/>
      <w:r w:rsidRPr="00A43B90">
        <w:t>. 10521 poduložak 9 k.o. Grad Zagreb</w:t>
      </w:r>
      <w:r w:rsidR="00B075F8">
        <w:t>,</w:t>
      </w:r>
    </w:p>
    <w:p w:rsidRDefault="00F0146C" w:rsidP="00A43B90" w:rsidR="00F0146C">
      <w:pPr>
        <w:jc w:val="both"/>
      </w:pPr>
    </w:p>
    <w:p w:rsidRDefault="00F72272" w:rsidP="00F0146C" w:rsidR="007135DD">
      <w:pPr>
        <w:ind w:firstLine="1440"/>
        <w:jc w:val="both"/>
      </w:pPr>
      <w:r>
        <w:t xml:space="preserve">a koje je kupio </w:t>
      </w:r>
      <w:r w:rsidR="00B075F8">
        <w:t xml:space="preserve">nakon prve </w:t>
      </w:r>
      <w:r w:rsidR="00A43B90" w:rsidRPr="00A43B90">
        <w:t>e</w:t>
      </w:r>
      <w:r w:rsidR="00B075F8">
        <w:t>lektroničke</w:t>
      </w:r>
      <w:r w:rsidR="00A43B90" w:rsidRPr="00A43B90">
        <w:t xml:space="preserve"> javne dražbe</w:t>
      </w:r>
      <w:r w:rsidR="00A43B90">
        <w:t xml:space="preserve"> </w:t>
      </w:r>
      <w:r w:rsidR="00B075F8">
        <w:t xml:space="preserve">koju je provela </w:t>
      </w:r>
      <w:r w:rsidR="00A43B90">
        <w:t>Financijsk</w:t>
      </w:r>
      <w:r w:rsidR="00B075F8">
        <w:t>a</w:t>
      </w:r>
      <w:r w:rsidR="00A43B90">
        <w:t xml:space="preserve"> agencije</w:t>
      </w:r>
      <w:r w:rsidR="00B075F8">
        <w:t xml:space="preserve"> u razdoblju od 28. srpnja 2016. do 18. listopada 2016. godine</w:t>
      </w:r>
      <w:r>
        <w:t xml:space="preserve">, čime su ostvarene pretpostavke za upis prava vlasništva u korist kupca </w:t>
      </w:r>
      <w:r w:rsidR="00A43B90" w:rsidRPr="00A43B90">
        <w:t xml:space="preserve">MAROJE STJEPOVIĆ iz Dubrovnika, Pera </w:t>
      </w:r>
      <w:proofErr w:type="spellStart"/>
      <w:r w:rsidR="00A43B90" w:rsidRPr="00A43B90">
        <w:t>Budmani</w:t>
      </w:r>
      <w:proofErr w:type="spellEnd"/>
      <w:r w:rsidR="00A43B90" w:rsidRPr="00A43B90">
        <w:t xml:space="preserve"> 10, OIB: 57640555089</w:t>
      </w:r>
      <w:r w:rsidR="00A43B90">
        <w:t xml:space="preserve"> </w:t>
      </w:r>
      <w:r>
        <w:t xml:space="preserve">i brisanja tereta sukladno </w:t>
      </w:r>
      <w:r w:rsidR="00B075F8">
        <w:t xml:space="preserve">pravomoćnom </w:t>
      </w:r>
      <w:r>
        <w:t>rješenju o dosudi poslovni broj 7/St-</w:t>
      </w:r>
      <w:r w:rsidR="00A43B90">
        <w:t>225</w:t>
      </w:r>
      <w:r w:rsidR="00C06B03">
        <w:t>/201</w:t>
      </w:r>
      <w:r w:rsidR="00A43B90">
        <w:t>2</w:t>
      </w:r>
      <w:r w:rsidR="00C06B03">
        <w:t>-</w:t>
      </w:r>
      <w:r w:rsidR="00A43B90">
        <w:t>69</w:t>
      </w:r>
      <w:r w:rsidR="00C06B03">
        <w:t xml:space="preserve"> od</w:t>
      </w:r>
      <w:r w:rsidR="00F32835">
        <w:t xml:space="preserve"> </w:t>
      </w:r>
      <w:r w:rsidR="00A43B90">
        <w:t>31. listopada</w:t>
      </w:r>
      <w:r w:rsidR="007135DD">
        <w:t xml:space="preserve"> </w:t>
      </w:r>
      <w:r w:rsidR="00F0146C">
        <w:t>2016</w:t>
      </w:r>
      <w:r>
        <w:t>. godine.</w:t>
      </w:r>
    </w:p>
    <w:p w:rsidRDefault="007135DD" w:rsidP="007135DD" w:rsidR="007135DD">
      <w:pPr>
        <w:ind w:firstLine="1440"/>
      </w:pPr>
    </w:p>
    <w:p w:rsidRDefault="00517A57" w:rsidP="00F0146C" w:rsidR="001A6516">
      <w:pPr>
        <w:jc w:val="center"/>
      </w:pPr>
      <w:r>
        <w:t xml:space="preserve">U Slavonskom Brodu, </w:t>
      </w:r>
      <w:r w:rsidR="00A43B90">
        <w:t>2</w:t>
      </w:r>
      <w:r w:rsidR="00BB05E2">
        <w:t>9</w:t>
      </w:r>
      <w:r w:rsidR="00A43B90">
        <w:t>. studenog</w:t>
      </w:r>
      <w:r w:rsidR="007135DD">
        <w:t xml:space="preserve"> 2016</w:t>
      </w:r>
      <w:r w:rsidR="001A6516">
        <w:t>. godine</w:t>
      </w:r>
    </w:p>
    <w:p w:rsidRDefault="001A6516" w:rsidP="001A6516" w:rsidR="001A6516"/>
    <w:p w:rsidRDefault="00BD3D77" w:rsidP="00A43B90" w:rsidR="00BD3D77" w:rsidRPr="00BD3D77">
      <w:pPr>
        <w:rPr>
          <w:lang w:eastAsia="en-US"/>
        </w:rPr>
      </w:pPr>
      <w:r w:rsidRPr="00BD3D77">
        <w:rPr>
          <w:lang w:eastAsia="en-US"/>
        </w:rPr>
        <w:tab/>
      </w:r>
      <w:r w:rsidRPr="00BD3D77">
        <w:rPr>
          <w:lang w:eastAsia="en-US"/>
        </w:rPr>
        <w:tab/>
      </w:r>
      <w:r w:rsidRPr="00BD3D77">
        <w:rPr>
          <w:lang w:eastAsia="en-US"/>
        </w:rPr>
        <w:tab/>
      </w:r>
      <w:r w:rsidRPr="00BD3D77">
        <w:rPr>
          <w:lang w:eastAsia="en-US"/>
        </w:rPr>
        <w:tab/>
      </w:r>
      <w:r w:rsidRPr="00BD3D77">
        <w:rPr>
          <w:lang w:eastAsia="en-US"/>
        </w:rPr>
        <w:tab/>
      </w:r>
      <w:r w:rsidRPr="00BD3D77">
        <w:rPr>
          <w:lang w:eastAsia="en-US"/>
        </w:rPr>
        <w:tab/>
      </w:r>
      <w:r w:rsidRPr="00BD3D77">
        <w:rPr>
          <w:lang w:eastAsia="en-US"/>
        </w:rPr>
        <w:tab/>
      </w:r>
      <w:r w:rsidRPr="00BD3D77">
        <w:rPr>
          <w:lang w:eastAsia="en-US"/>
        </w:rPr>
        <w:tab/>
        <w:t xml:space="preserve">   Stečajna sutkinja:</w:t>
      </w:r>
      <w:r w:rsidRPr="00BD3D77">
        <w:rPr>
          <w:lang w:eastAsia="en-US"/>
        </w:rPr>
        <w:tab/>
      </w:r>
      <w:r w:rsidRPr="00BD3D77">
        <w:rPr>
          <w:lang w:eastAsia="en-US"/>
        </w:rPr>
        <w:tab/>
      </w:r>
      <w:r w:rsidRPr="00BD3D77">
        <w:rPr>
          <w:lang w:eastAsia="en-US"/>
        </w:rPr>
        <w:tab/>
        <w:t xml:space="preserve">            </w:t>
      </w:r>
      <w:r w:rsidRPr="00BD3D77">
        <w:rPr>
          <w:lang w:eastAsia="en-US"/>
        </w:rPr>
        <w:tab/>
      </w:r>
      <w:r w:rsidRPr="00BD3D77">
        <w:rPr>
          <w:lang w:eastAsia="en-US"/>
        </w:rPr>
        <w:tab/>
      </w:r>
      <w:r w:rsidRPr="00BD3D77">
        <w:rPr>
          <w:lang w:eastAsia="en-US"/>
        </w:rPr>
        <w:tab/>
      </w:r>
      <w:r w:rsidRPr="00BD3D77">
        <w:rPr>
          <w:lang w:eastAsia="en-US"/>
        </w:rPr>
        <w:tab/>
      </w:r>
      <w:r w:rsidRPr="00BD3D77">
        <w:rPr>
          <w:lang w:eastAsia="en-US"/>
        </w:rPr>
        <w:tab/>
      </w:r>
      <w:r w:rsidRPr="00BD3D77">
        <w:rPr>
          <w:lang w:eastAsia="en-US"/>
        </w:rPr>
        <w:tab/>
        <w:t xml:space="preserve">  </w:t>
      </w:r>
      <w:r w:rsidR="00A43B90">
        <w:rPr>
          <w:lang w:eastAsia="en-US"/>
        </w:rPr>
        <w:t xml:space="preserve">   </w:t>
      </w:r>
      <w:r w:rsidRPr="00BD3D77">
        <w:rPr>
          <w:lang w:eastAsia="en-US"/>
        </w:rPr>
        <w:t xml:space="preserve"> Mirna Vujčić </w:t>
      </w:r>
    </w:p>
    <w:p w:rsidRDefault="00BD3D77" w:rsidP="00BD3D77" w:rsidR="00BD3D77" w:rsidRPr="00BD3D77">
      <w:pPr>
        <w:rPr>
          <w:lang w:eastAsia="en-US" w:val="en-US"/>
        </w:rPr>
      </w:pPr>
    </w:p>
    <w:p w:rsidRDefault="001F5753" w:rsidP="001A6516" w:rsidR="001F5753"/>
    <w:p w:rsidRDefault="00A202AA" w:rsidP="001A6516" w:rsidR="0036670C" w:rsidRPr="00B311CD">
      <w:pPr>
        <w:rPr>
          <w:sz w:val="22"/>
          <w:szCs w:val="22"/>
        </w:rPr>
      </w:pPr>
      <w:r w:rsidRPr="00B311CD">
        <w:rPr>
          <w:sz w:val="22"/>
          <w:szCs w:val="22"/>
        </w:rPr>
        <w:t>1.Objaviti na mrežnoj stranici e-Oglasna ploča sudova</w:t>
      </w:r>
    </w:p>
    <w:p w:rsidRDefault="00A202AA" w:rsidP="001A6516" w:rsidR="001A6516" w:rsidRPr="00B311CD">
      <w:pPr>
        <w:rPr>
          <w:sz w:val="22"/>
          <w:szCs w:val="22"/>
        </w:rPr>
      </w:pPr>
      <w:r w:rsidRPr="00B311CD">
        <w:rPr>
          <w:sz w:val="22"/>
          <w:szCs w:val="22"/>
        </w:rPr>
        <w:t>2. Dostaviti radi obavijesti</w:t>
      </w:r>
      <w:r w:rsidR="001A6516" w:rsidRPr="00B311CD">
        <w:rPr>
          <w:sz w:val="22"/>
          <w:szCs w:val="22"/>
        </w:rPr>
        <w:t xml:space="preserve">: </w:t>
      </w:r>
    </w:p>
    <w:p w:rsidRDefault="00F32835" w:rsidP="00F32835" w:rsidR="00F32835" w:rsidRPr="00B311CD">
      <w:pPr>
        <w:rPr>
          <w:sz w:val="22"/>
          <w:szCs w:val="22"/>
        </w:rPr>
      </w:pPr>
      <w:r w:rsidRPr="00B311CD">
        <w:rPr>
          <w:sz w:val="22"/>
          <w:szCs w:val="22"/>
        </w:rPr>
        <w:t>-</w:t>
      </w:r>
      <w:r w:rsidR="004A72B3" w:rsidRPr="00B311CD">
        <w:rPr>
          <w:sz w:val="22"/>
          <w:szCs w:val="22"/>
        </w:rPr>
        <w:t xml:space="preserve">Kupcu </w:t>
      </w:r>
    </w:p>
    <w:p w:rsidRDefault="001A6516" w:rsidP="001A6516" w:rsidR="001A6516" w:rsidRPr="00B311CD">
      <w:pPr>
        <w:rPr>
          <w:sz w:val="22"/>
          <w:szCs w:val="22"/>
        </w:rPr>
      </w:pPr>
      <w:r w:rsidRPr="00B311CD">
        <w:rPr>
          <w:sz w:val="22"/>
          <w:szCs w:val="22"/>
        </w:rPr>
        <w:t xml:space="preserve">- </w:t>
      </w:r>
      <w:r w:rsidR="00A43B90">
        <w:rPr>
          <w:sz w:val="22"/>
          <w:szCs w:val="22"/>
        </w:rPr>
        <w:t>stečajnom upravitelju</w:t>
      </w:r>
    </w:p>
    <w:p w:rsidRDefault="001A6516" w:rsidP="001A6516" w:rsidR="001A6516" w:rsidRPr="00B311CD">
      <w:pPr>
        <w:rPr>
          <w:sz w:val="22"/>
          <w:szCs w:val="22"/>
        </w:rPr>
      </w:pPr>
      <w:r w:rsidRPr="00B311CD">
        <w:rPr>
          <w:sz w:val="22"/>
          <w:szCs w:val="22"/>
        </w:rPr>
        <w:t xml:space="preserve">- </w:t>
      </w:r>
      <w:proofErr w:type="spellStart"/>
      <w:r w:rsidRPr="00B311CD">
        <w:rPr>
          <w:sz w:val="22"/>
          <w:szCs w:val="22"/>
        </w:rPr>
        <w:t>Zk</w:t>
      </w:r>
      <w:proofErr w:type="spellEnd"/>
      <w:r w:rsidRPr="00B311CD">
        <w:rPr>
          <w:sz w:val="22"/>
          <w:szCs w:val="22"/>
        </w:rPr>
        <w:t>. odjelu Općinskog</w:t>
      </w:r>
      <w:r w:rsidR="00A43B90">
        <w:rPr>
          <w:sz w:val="22"/>
          <w:szCs w:val="22"/>
        </w:rPr>
        <w:t xml:space="preserve"> građanskog</w:t>
      </w:r>
      <w:r w:rsidRPr="00B311CD">
        <w:rPr>
          <w:sz w:val="22"/>
          <w:szCs w:val="22"/>
        </w:rPr>
        <w:t xml:space="preserve"> suda </w:t>
      </w:r>
      <w:r w:rsidR="00F0146C" w:rsidRPr="00B311CD">
        <w:rPr>
          <w:sz w:val="22"/>
          <w:szCs w:val="22"/>
        </w:rPr>
        <w:t xml:space="preserve">u </w:t>
      </w:r>
      <w:r w:rsidR="00A43B90">
        <w:rPr>
          <w:sz w:val="22"/>
          <w:szCs w:val="22"/>
        </w:rPr>
        <w:t>Zagrebu</w:t>
      </w:r>
      <w:r w:rsidRPr="00B311CD">
        <w:rPr>
          <w:sz w:val="22"/>
          <w:szCs w:val="22"/>
        </w:rPr>
        <w:t xml:space="preserve"> zajedno s primjerkom rješenja o dosudi koje  </w:t>
      </w:r>
    </w:p>
    <w:p w:rsidRDefault="001A6516" w:rsidP="001A6516" w:rsidR="001A6516" w:rsidRPr="00B311CD">
      <w:pPr>
        <w:rPr>
          <w:sz w:val="22"/>
          <w:szCs w:val="22"/>
        </w:rPr>
      </w:pPr>
      <w:r w:rsidRPr="00B311CD">
        <w:rPr>
          <w:sz w:val="22"/>
          <w:szCs w:val="22"/>
        </w:rPr>
        <w:t xml:space="preserve">  sadržava klauzulu pravomoćnosti i popratnim dopisom</w:t>
      </w:r>
    </w:p>
    <w:p w:rsidRDefault="001A6516" w:rsidP="001A6516" w:rsidR="001A6516" w:rsidRPr="00B311CD">
      <w:pPr>
        <w:rPr>
          <w:sz w:val="22"/>
          <w:szCs w:val="22"/>
        </w:rPr>
      </w:pPr>
      <w:r w:rsidRPr="00B311CD">
        <w:rPr>
          <w:sz w:val="22"/>
          <w:szCs w:val="22"/>
        </w:rPr>
        <w:t xml:space="preserve">- primjerak rješenja o dosudi s klauzulom pravomoćnosti i potvrdom dostaviti i Poreznoj    </w:t>
      </w:r>
    </w:p>
    <w:p w:rsidRDefault="001A6516" w:rsidP="001A6516" w:rsidR="001A6516" w:rsidRPr="00B311CD">
      <w:pPr>
        <w:rPr>
          <w:sz w:val="22"/>
          <w:szCs w:val="22"/>
        </w:rPr>
      </w:pPr>
      <w:r w:rsidRPr="00B311CD">
        <w:rPr>
          <w:sz w:val="22"/>
          <w:szCs w:val="22"/>
        </w:rPr>
        <w:t xml:space="preserve">   upravi </w:t>
      </w:r>
      <w:r w:rsidR="00A43B90">
        <w:rPr>
          <w:sz w:val="22"/>
          <w:szCs w:val="22"/>
        </w:rPr>
        <w:t>Zagreb</w:t>
      </w:r>
    </w:p>
    <w:sectPr w:rsidSect="00B876F2" w:rsidR="001A6516" w:rsidRPr="00B311C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8B3" w:rsidR="00BB18B3">
      <w:r>
        <w:separator/>
      </w:r>
    </w:p>
  </w:endnote>
  <w:endnote w:id="0" w:type="continuationSeparator">
    <w:p w:rsidRDefault="00BB18B3" w:rsidR="00BB18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8B3" w:rsidR="00BB18B3">
      <w:r>
        <w:separator/>
      </w:r>
    </w:p>
  </w:footnote>
  <w:footnote w:id="0" w:type="continuationSeparator">
    <w:p w:rsidRDefault="00BB18B3" w:rsidR="00BB18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02AA" w:rsidP="005F7FB8" w:rsidR="00A202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02AA" w:rsidR="00A202A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02AA" w:rsidP="005F7FB8" w:rsidR="00A202A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75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202AA" w:rsidR="00A202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616352"/>
    <w:multiLevelType w:val="hybridMultilevel"/>
    <w:tmpl w:val="8FB6DD88"/>
    <w:lvl w:tplc="67A225CC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6516"/>
    <w:rsid w:val="00015B2D"/>
    <w:rsid w:val="000247DE"/>
    <w:rsid w:val="000275EE"/>
    <w:rsid w:val="000616AC"/>
    <w:rsid w:val="000C0B1C"/>
    <w:rsid w:val="000C348D"/>
    <w:rsid w:val="000C548E"/>
    <w:rsid w:val="000D427A"/>
    <w:rsid w:val="0010628D"/>
    <w:rsid w:val="00156F2D"/>
    <w:rsid w:val="001A6516"/>
    <w:rsid w:val="001B7790"/>
    <w:rsid w:val="001F5753"/>
    <w:rsid w:val="0020679F"/>
    <w:rsid w:val="00240DE4"/>
    <w:rsid w:val="00253722"/>
    <w:rsid w:val="002745C4"/>
    <w:rsid w:val="002B7D5B"/>
    <w:rsid w:val="002C0E97"/>
    <w:rsid w:val="0032142C"/>
    <w:rsid w:val="00362B29"/>
    <w:rsid w:val="0036670C"/>
    <w:rsid w:val="003B659C"/>
    <w:rsid w:val="003C5617"/>
    <w:rsid w:val="003F20CA"/>
    <w:rsid w:val="00430DEB"/>
    <w:rsid w:val="00443016"/>
    <w:rsid w:val="00473936"/>
    <w:rsid w:val="004860C4"/>
    <w:rsid w:val="004A72B3"/>
    <w:rsid w:val="004B6918"/>
    <w:rsid w:val="00513122"/>
    <w:rsid w:val="00517A57"/>
    <w:rsid w:val="00551385"/>
    <w:rsid w:val="005B04F5"/>
    <w:rsid w:val="005E5235"/>
    <w:rsid w:val="005F1A7B"/>
    <w:rsid w:val="005F7FB8"/>
    <w:rsid w:val="00643D85"/>
    <w:rsid w:val="00675194"/>
    <w:rsid w:val="0067756A"/>
    <w:rsid w:val="006807A9"/>
    <w:rsid w:val="00681831"/>
    <w:rsid w:val="006D2940"/>
    <w:rsid w:val="006E085D"/>
    <w:rsid w:val="006F5ED3"/>
    <w:rsid w:val="00704456"/>
    <w:rsid w:val="007135DD"/>
    <w:rsid w:val="00780C91"/>
    <w:rsid w:val="00790749"/>
    <w:rsid w:val="00790FE4"/>
    <w:rsid w:val="007A17C3"/>
    <w:rsid w:val="007A427E"/>
    <w:rsid w:val="007B58EC"/>
    <w:rsid w:val="00852BA9"/>
    <w:rsid w:val="00881B97"/>
    <w:rsid w:val="008C2055"/>
    <w:rsid w:val="008D502F"/>
    <w:rsid w:val="00911AEF"/>
    <w:rsid w:val="00961922"/>
    <w:rsid w:val="009F267D"/>
    <w:rsid w:val="00A03B67"/>
    <w:rsid w:val="00A202AA"/>
    <w:rsid w:val="00A41705"/>
    <w:rsid w:val="00A43B90"/>
    <w:rsid w:val="00A601B1"/>
    <w:rsid w:val="00A9545C"/>
    <w:rsid w:val="00AA0538"/>
    <w:rsid w:val="00AA2C7A"/>
    <w:rsid w:val="00AA5350"/>
    <w:rsid w:val="00AB1934"/>
    <w:rsid w:val="00AB3C69"/>
    <w:rsid w:val="00AB58F6"/>
    <w:rsid w:val="00AF2ACF"/>
    <w:rsid w:val="00AF3CA4"/>
    <w:rsid w:val="00AF60F4"/>
    <w:rsid w:val="00B075F8"/>
    <w:rsid w:val="00B21065"/>
    <w:rsid w:val="00B311CD"/>
    <w:rsid w:val="00B760B8"/>
    <w:rsid w:val="00B876F2"/>
    <w:rsid w:val="00BA1A4B"/>
    <w:rsid w:val="00BB05E2"/>
    <w:rsid w:val="00BB18B3"/>
    <w:rsid w:val="00BC4346"/>
    <w:rsid w:val="00BC48CB"/>
    <w:rsid w:val="00BD27B6"/>
    <w:rsid w:val="00BD3D77"/>
    <w:rsid w:val="00BF5744"/>
    <w:rsid w:val="00C03D1B"/>
    <w:rsid w:val="00C06B03"/>
    <w:rsid w:val="00C73A9D"/>
    <w:rsid w:val="00CC1677"/>
    <w:rsid w:val="00CD4CDC"/>
    <w:rsid w:val="00CE0FCB"/>
    <w:rsid w:val="00D4205B"/>
    <w:rsid w:val="00D5508D"/>
    <w:rsid w:val="00E01810"/>
    <w:rsid w:val="00E30A4D"/>
    <w:rsid w:val="00E434EF"/>
    <w:rsid w:val="00E47D8D"/>
    <w:rsid w:val="00E53645"/>
    <w:rsid w:val="00EA18CE"/>
    <w:rsid w:val="00EA4002"/>
    <w:rsid w:val="00F0146C"/>
    <w:rsid w:val="00F2341A"/>
    <w:rsid w:val="00F32835"/>
    <w:rsid w:val="00F36E89"/>
    <w:rsid w:val="00F5443A"/>
    <w:rsid w:val="00F6742B"/>
    <w:rsid w:val="00F72272"/>
    <w:rsid w:val="00FA3047"/>
    <w:rsid w:val="00FA3999"/>
    <w:rsid w:val="00FB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876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876F2"/>
  </w:style>
  <w:style w:styleId="Tekstbalonia" w:type="paragraph">
    <w:name w:val="Balloon Text"/>
    <w:basedOn w:val="Normal"/>
    <w:link w:val="TekstbaloniaChar"/>
    <w:rsid w:val="00473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7393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4C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4CD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4CD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4CD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4CD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876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876F2"/>
  </w:style>
  <w:style w:styleId="Tekstbalonia" w:type="paragraph">
    <w:name w:val="Balloon Text"/>
    <w:basedOn w:val="Normal"/>
    <w:link w:val="TekstbaloniaChar"/>
    <w:rsid w:val="00473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7393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4C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4CD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4CD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4CD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4CD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028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POTVRDA</izvorni_sadrzaj>
    <derivirana_varijabla naziv="DomainObject.Primjedba_1">POTVRDA</derivirana_varijabla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2012.</izvorni_sadrzaj>
    <derivirana_varijabla naziv="DomainObject.Predmet.DatumOsnivanja_1">29.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St-225/2012</izvorni_sadrzaj>
    <derivirana_varijabla naziv="DomainObject.Predmet.OznakaBroj_1">St-225/2012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AGATON društvo s ograničenom odgovornošću za trgovinu i usluge " u stečaju "</izvorni_sadrzaj>
    <derivirana_varijabla naziv="DomainObject.Predmet.ProtustrankaFormated_1">  AGATON društvo s ograničenom odgovornošću za trgovinu i usluge " u stečaju "</derivirana_varijabla>
  </DomainObject.Predmet.ProtustrankaFormated>
  <DomainObject.Predmet.ProtustrankaFormatedOIB>
    <izvorni_sadrzaj>  AGATON društvo s ograničenom odgovornošću za trgovinu i usluge " u stečaju ", OIB 08654269074</izvorni_sadrzaj>
    <derivirana_varijabla naziv="DomainObject.Predmet.ProtustrankaFormatedOIB_1">  AGATON društvo s ograničenom odgovornošću za trgovinu i usluge " u stečaju ", OIB 08654269074</derivirana_varijabla>
  </DomainObject.Predmet.ProtustrankaFormatedOIB>
  <DomainObject.Predmet.ProtustrankaFormatedWithAdress>
    <izvorni_sadrzaj> AGATON društvo s ograničenom odgovornošću za trgovinu i usluge " u stečaju ", Tabor 32, 34551 Filipovac</izvorni_sadrzaj>
    <derivirana_varijabla naziv="DomainObject.Predmet.ProtustrankaFormatedWithAdress_1"> AGATON društvo s ograničenom odgovornošću za trgovinu i usluge " u stečaju ", Tabor 32, 34551 Filipovac</derivirana_varijabla>
  </DomainObject.Predmet.ProtustrankaFormatedWithAdress>
  <DomainObject.Predmet.ProtustrankaFormatedWithAdressOIB>
    <izvorni_sadrzaj> AGATON društvo s ograničenom odgovornošću za trgovinu i usluge " u stečaju ", OIB 08654269074, Tabor 32, 34551 Filipovac</izvorni_sadrzaj>
    <derivirana_varijabla naziv="DomainObject.Predmet.ProtustrankaFormatedWithAdressOIB_1"> AGATON društvo s ograničenom odgovornošću za trgovinu i usluge " u stečaju ", OIB 08654269074, Tabor 32, 34551 Filipovac</derivirana_varijabla>
  </DomainObject.Predmet.ProtustrankaFormatedWithAdressOIB>
  <DomainObject.Predmet.ProtustrankaWithAdress>
    <izvorni_sadrzaj>AGATON društvo s ograničenom odgovornošću za trgovinu i usluge " u stečaju " Tabor 32, 34551 Filipovac</izvorni_sadrzaj>
    <derivirana_varijabla naziv="DomainObject.Predmet.ProtustrankaWithAdress_1">AGATON društvo s ograničenom odgovornošću za trgovinu i usluge " u stečaju " Tabor 32, 34551 Filipovac</derivirana_varijabla>
  </DomainObject.Predmet.ProtustrankaWithAdress>
  <DomainObject.Predmet.ProtustrankaWithAdressOIB>
    <izvorni_sadrzaj>AGATON društvo s ograničenom odgovornošću za trgovinu i usluge " u stečaju ", OIB 08654269074, Tabor 32, 34551 Filipovac</izvorni_sadrzaj>
    <derivirana_varijabla naziv="DomainObject.Predmet.ProtustrankaWithAdressOIB_1">AGATON društvo s ograničenom odgovornošću za trgovinu i usluge " u stečaju ", OIB 08654269074, Tabor 32, 34551 Filipovac</derivirana_varijabla>
  </DomainObject.Predmet.ProtustrankaWithAdressOIB>
  <DomainObject.Predmet.ProtustrankaNazivFormated>
    <izvorni_sadrzaj>AGATON društvo s ograničenom odgovornošću za trgovinu i usluge " u stečaju "</izvorni_sadrzaj>
    <derivirana_varijabla naziv="DomainObject.Predmet.ProtustrankaNazivFormated_1">AGATON društvo s ograničenom odgovornošću za trgovinu i usluge " u stečaju "</derivirana_varijabla>
  </DomainObject.Predmet.ProtustrankaNazivFormated>
  <DomainObject.Predmet.ProtustrankaNazivFormatedOIB>
    <izvorni_sadrzaj>AGATON društvo s ograničenom odgovornošću za trgovinu i usluge " u stečaju ", OIB 08654269074</izvorni_sadrzaj>
    <derivirana_varijabla naziv="DomainObject.Predmet.ProtustrankaNazivFormatedOIB_1">AGATON društvo s ograničenom odgovornošću za trgovinu i usluge " u stečaju ", OIB 08654269074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BISERKA ZANDONA , LIPIK</izvorni_sadrzaj>
    <derivirana_varijabla naziv="DomainObject.Predmet.StrankaFormated_1">  BISERKA ZANDONA , LIPIK</derivirana_varijabla>
  </DomainObject.Predmet.StrankaFormated>
  <DomainObject.Predmet.StrankaFormatedOIB>
    <izvorni_sadrzaj>  BISERKA ZANDONA , LIPIK</izvorni_sadrzaj>
    <derivirana_varijabla naziv="DomainObject.Predmet.StrankaFormatedOIB_1">  BISERKA ZANDONA , LIPIK</derivirana_varijabla>
  </DomainObject.Predmet.StrankaFormatedOIB>
  <DomainObject.Predmet.StrankaFormatedWithAdress>
    <izvorni_sadrzaj> BISERKA ZANDONA , LIPIK, Tabor 53, Filipovac, Lipik</izvorni_sadrzaj>
    <derivirana_varijabla naziv="DomainObject.Predmet.StrankaFormatedWithAdress_1"> BISERKA ZANDONA , LIPIK, Tabor 53, Filipovac, Lipik</derivirana_varijabla>
  </DomainObject.Predmet.StrankaFormatedWithAdress>
  <DomainObject.Predmet.StrankaFormatedWithAdressOIB>
    <izvorni_sadrzaj> BISERKA ZANDONA , LIPIK, Tabor 53, Filipovac, Lipik</izvorni_sadrzaj>
    <derivirana_varijabla naziv="DomainObject.Predmet.StrankaFormatedWithAdressOIB_1"> BISERKA ZANDONA , LIPIK, Tabor 53, Filipovac, Lipik</derivirana_varijabla>
  </DomainObject.Predmet.StrankaFormatedWithAdressOIB>
  <DomainObject.Predmet.StrankaWithAdress>
    <izvorni_sadrzaj>BISERKA ZANDONA , LIPIK Tabor 53, Filipovac,Lipik</izvorni_sadrzaj>
    <derivirana_varijabla naziv="DomainObject.Predmet.StrankaWithAdress_1">BISERKA ZANDONA , LIPIK Tabor 53, Filipovac,Lipik</derivirana_varijabla>
  </DomainObject.Predmet.StrankaWithAdress>
  <DomainObject.Predmet.StrankaWithAdressOIB>
    <izvorni_sadrzaj>BISERKA ZANDONA , LIPIK, Tabor 53, Filipovac,Lipik</izvorni_sadrzaj>
    <derivirana_varijabla naziv="DomainObject.Predmet.StrankaWithAdressOIB_1">BISERKA ZANDONA , LIPIK, Tabor 53, Filipovac,Lipik</derivirana_varijabla>
  </DomainObject.Predmet.StrankaWithAdressOIB>
  <DomainObject.Predmet.StrankaNazivFormated>
    <izvorni_sadrzaj>BISERKA ZANDONA , LIPIK</izvorni_sadrzaj>
    <derivirana_varijabla naziv="DomainObject.Predmet.StrankaNazivFormated_1">BISERKA ZANDONA , LIPIK</derivirana_varijabla>
  </DomainObject.Predmet.StrankaNazivFormated>
  <DomainObject.Predmet.StrankaNazivFormatedOIB>
    <izvorni_sadrzaj>BISERKA ZANDONA , LIPIK</izvorni_sadrzaj>
    <derivirana_varijabla naziv="DomainObject.Predmet.StrankaNazivFormatedOIB_1">BISERKA ZANDONA , LIPIK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BISERKA ZANDONA , LIPIK</item>
    </izvorni_sadrzaj>
    <derivirana_varijabla naziv="DomainObject.Predmet.StrankaListFormated_1">
      <item>BISERKA ZANDONA , LIPIK</item>
    </derivirana_varijabla>
  </DomainObject.Predmet.StrankaListFormated>
  <DomainObject.Predmet.StrankaListFormatedOIB>
    <izvorni_sadrzaj>
      <item>BISERKA ZANDONA , LIPIK</item>
    </izvorni_sadrzaj>
    <derivirana_varijabla naziv="DomainObject.Predmet.StrankaListFormatedOIB_1">
      <item>BISERKA ZANDONA , LIPIK</item>
    </derivirana_varijabla>
  </DomainObject.Predmet.StrankaListFormatedOIB>
  <DomainObject.Predmet.StrankaListFormatedWithAdress>
    <izvorni_sadrzaj>
      <item>BISERKA ZANDONA , LIPIK, Tabor 53, Filipovac, Lipik</item>
    </izvorni_sadrzaj>
    <derivirana_varijabla naziv="DomainObject.Predmet.StrankaListFormatedWithAdress_1">
      <item>BISERKA ZANDONA , LIPIK, Tabor 53, Filipovac, Lipik</item>
    </derivirana_varijabla>
  </DomainObject.Predmet.StrankaListFormatedWithAdress>
  <DomainObject.Predmet.StrankaListFormatedWithAdressOIB>
    <izvorni_sadrzaj>
      <item>BISERKA ZANDONA , LIPIK, Tabor 53, Filipovac, Lipik</item>
    </izvorni_sadrzaj>
    <derivirana_varijabla naziv="DomainObject.Predmet.StrankaListFormatedWithAdressOIB_1">
      <item>BISERKA ZANDONA , LIPIK, Tabor 53, Filipovac, Lipik</item>
    </derivirana_varijabla>
  </DomainObject.Predmet.StrankaListFormatedWithAdressOIB>
  <DomainObject.Predmet.StrankaListNazivFormated>
    <izvorni_sadrzaj>
      <item>BISERKA ZANDONA , LIPIK</item>
    </izvorni_sadrzaj>
    <derivirana_varijabla naziv="DomainObject.Predmet.StrankaListNazivFormated_1">
      <item>BISERKA ZANDONA , LIPIK</item>
    </derivirana_varijabla>
  </DomainObject.Predmet.StrankaListNazivFormated>
  <DomainObject.Predmet.StrankaListNazivFormatedOIB>
    <izvorni_sadrzaj>
      <item>BISERKA ZANDONA , LIPIK</item>
    </izvorni_sadrzaj>
    <derivirana_varijabla naziv="DomainObject.Predmet.StrankaListNazivFormatedOIB_1">
      <item>BISERKA ZANDONA , LIPIK</item>
    </derivirana_varijabla>
  </DomainObject.Predmet.StrankaListNazivFormatedOIB>
  <DomainObject.Predmet.ProtuStrankaListFormated>
    <izvorni_sadrzaj>
      <item>AGATON društvo s ograničenom odgovornošću za trgovinu i usluge " u stečaju "</item>
    </izvorni_sadrzaj>
    <derivirana_varijabla naziv="DomainObject.Predmet.ProtuStrankaListFormated_1">
      <item>AGATON društvo s ograničenom odgovornošću za trgovinu i usluge " u stečaju "</item>
    </derivirana_varijabla>
  </DomainObject.Predmet.ProtuStrankaListFormated>
  <DomainObject.Predmet.ProtuStrankaListFormatedOIB>
    <izvorni_sadrzaj>
      <item>AGATON društvo s ograničenom odgovornošću za trgovinu i usluge " u stečaju ", OIB 08654269074</item>
    </izvorni_sadrzaj>
    <derivirana_varijabla naziv="DomainObject.Predmet.ProtuStrankaListFormatedOIB_1">
      <item>AGATON društvo s ograničenom odgovornošću za trgovinu i usluge " u stečaju ", OIB 08654269074</item>
    </derivirana_varijabla>
  </DomainObject.Predmet.ProtuStrankaListFormatedOIB>
  <DomainObject.Predmet.ProtuStrankaListFormatedWithAdress>
    <izvorni_sadrzaj>
      <item>AGATON društvo s ograničenom odgovornošću za trgovinu i usluge " u stečaju ", Tabor 32, 34551 Filipovac</item>
    </izvorni_sadrzaj>
    <derivirana_varijabla naziv="DomainObject.Predmet.ProtuStrankaListFormatedWithAdress_1">
      <item>AGATON društvo s ograničenom odgovornošću za trgovinu i usluge " u stečaju ", Tabor 32, 34551 Filipovac</item>
    </derivirana_varijabla>
  </DomainObject.Predmet.ProtuStrankaListFormatedWithAdress>
  <DomainObject.Predmet.ProtuStrankaListFormatedWithAdressOIB>
    <izvorni_sadrzaj>
      <item>AGATON društvo s ograničenom odgovornošću za trgovinu i usluge " u stečaju ", OIB 08654269074, Tabor 32, 34551 Filipovac</item>
    </izvorni_sadrzaj>
    <derivirana_varijabla naziv="DomainObject.Predmet.ProtuStrankaListFormatedWithAdressOIB_1">
      <item>AGATON društvo s ograničenom odgovornošću za trgovinu i usluge " u stečaju ", OIB 08654269074, Tabor 32, 34551 Filipovac</item>
    </derivirana_varijabla>
  </DomainObject.Predmet.ProtuStrankaListFormatedWithAdressOIB>
  <DomainObject.Predmet.ProtuStrankaListNazivFormated>
    <izvorni_sadrzaj>
      <item>AGATON društvo s ograničenom odgovornošću za trgovinu i usluge " u stečaju "</item>
    </izvorni_sadrzaj>
    <derivirana_varijabla naziv="DomainObject.Predmet.ProtuStrankaListNazivFormated_1">
      <item>AGATON društvo s ograničenom odgovornošću za trgovinu i usluge " u stečaju "</item>
    </derivirana_varijabla>
  </DomainObject.Predmet.ProtuStrankaListNazivFormated>
  <DomainObject.Predmet.ProtuStrankaListNazivFormatedOIB>
    <izvorni_sadrzaj>
      <item>AGATON društvo s ograničenom odgovornošću za trgovinu i usluge " u stečaju ", OIB 08654269074</item>
    </izvorni_sadrzaj>
    <derivirana_varijabla naziv="DomainObject.Predmet.ProtuStrankaListNazivFormatedOIB_1">
      <item>AGATON društvo s ograničenom odgovornošću za trgovinu i usluge " u stečaju ", OIB 08654269074</item>
    </derivirana_varijabla>
  </DomainObject.Predmet.ProtuStrankaListNazivFormatedOIB>
  <DomainObject.Predmet.OstaliListFormated>
    <izvorni_sadrzaj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</item>
    </izvorni_sadrzaj>
    <derivirana_varijabla naziv="DomainObject.Predmet.OstaliListFormated_1"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</item>
    </derivirana_varijabla>
  </DomainObject.Predmet.OstaliListFormated>
  <DomainObject.Predmet.OstaliListFormatedOIB>
    <izvorni_sadrzaj>
      <item>MILAN NAKIĆ dipl.iur., OIB 11576973023</item>
      <item>DANIJEL ZANDONA</item>
      <item>ŽDO GRAĐANSKO-UPRAVNI ODJEL</item>
      <item>POREZNA UPRAVA, Ispostava</item>
      <item>POREZNA UPRAVA, Ispostava</item>
      <item>Financijska agencija, OIB 85821130368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Stjepović, OIB 57640555089</item>
    </izvorni_sadrzaj>
    <derivirana_varijabla naziv="DomainObject.Predmet.OstaliListFormatedOIB_1">
      <item>MILAN NAKIĆ dipl.iur., OIB 11576973023</item>
      <item>DANIJEL ZANDONA</item>
      <item>ŽDO GRAĐANSKO-UPRAVNI ODJEL</item>
      <item>POREZNA UPRAVA, Ispostava</item>
      <item>POREZNA UPRAVA, Ispostava</item>
      <item>Financijska agencija, OIB 85821130368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Stjepović, OIB 57640555089</item>
    </derivirana_varijabla>
  </DomainObject.Predmet.OstaliListFormatedOIB>
  <DomainObject.Predmet.OstaliListFormatedWithAdress>
    <izvorni_sadrzaj>
      <item>MILAN NAKIĆ dipl.iur.,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Vrtni put 3, 10000 Zagreb</item>
      <item>ERSTE &amp; STEIERMARKISCHE BANK d.d., Jadranski trg 3/A, 51000 Rijeka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  <item>Maroje Stjepović, Pera Budmani 10, 20000 Dubrovnik</item>
    </izvorni_sadrzaj>
    <derivirana_varijabla naziv="DomainObject.Predmet.OstaliListFormatedWithAdress_1">
      <item>MILAN NAKIĆ dipl.iur.,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Vrtni put 3, 10000 Zagreb</item>
      <item>ERSTE &amp; STEIERMARKISCHE BANK d.d., Jadranski trg 3/A, 51000 Rijeka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  <item>Maroje Stjepović, Pera Budmani 10, 20000 Dubrovnik</item>
    </derivirana_varijabla>
  </DomainObject.Predmet.OstaliListFormatedWithAdress>
  <DomainObject.Predmet.OstaliListFormatedWithAdressOIB>
    <izvorni_sadrzaj>
      <item>MILAN NAKIĆ dipl.iur., OIB 11576973023,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OIB 85821130368, Vrtni put 3, 10000 Zagreb</item>
      <item>ERSTE &amp; STEIERMARKISCHE BANK d.d., Jadranski trg 3/A, 51000 Rijeka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  <item>Maroje Stjepović, OIB 57640555089, Pera Budmani 10, 20000 Dubrovnik</item>
    </izvorni_sadrzaj>
    <derivirana_varijabla naziv="DomainObject.Predmet.OstaliListFormatedWithAdressOIB_1">
      <item>MILAN NAKIĆ dipl.iur., OIB 11576973023,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OIB 85821130368, Vrtni put 3, 10000 Zagreb</item>
      <item>ERSTE &amp; STEIERMARKISCHE BANK d.d., Jadranski trg 3/A, 51000 Rijeka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  <item>Maroje Stjepović, OIB 57640555089, Pera Budmani 10, 20000 Dubrovnik</item>
    </derivirana_varijabla>
  </DomainObject.Predmet.OstaliListFormatedWithAdressOIB>
  <DomainObject.Predmet.OstaliListNazivFormated>
    <izvorni_sadrzaj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</item>
    </izvorni_sadrzaj>
    <derivirana_varijabla naziv="DomainObject.Predmet.OstaliListNazivFormated_1"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</item>
    </derivirana_varijabla>
  </DomainObject.Predmet.OstaliListNazivFormated>
  <DomainObject.Predmet.OstaliListNazivFormatedOIB>
    <izvorni_sadrzaj>
      <item>MILAN NAKIĆ dipl.iur., OIB 11576973023</item>
      <item>DANIJEL ZANDONA</item>
      <item>ŽDO GRAĐANSKO-UPRAVNI ODJEL</item>
      <item>POREZNA UPRAVA, Ispostava</item>
      <item>POREZNA UPRAVA, Ispostava</item>
      <item>Financijska agencija, OIB 85821130368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Stjepović, OIB 57640555089</item>
    </izvorni_sadrzaj>
    <derivirana_varijabla naziv="DomainObject.Predmet.OstaliListNazivFormatedOIB_1">
      <item>MILAN NAKIĆ dipl.iur., OIB 11576973023</item>
      <item>DANIJEL ZANDONA</item>
      <item>ŽDO GRAĐANSKO-UPRAVNI ODJEL</item>
      <item>POREZNA UPRAVA, Ispostava</item>
      <item>POREZNA UPRAVA, Ispostava</item>
      <item>Financijska agencija, OIB 85821130368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BISERKA ZANDONA , LIPIK</izvorni_sadrzaj>
    <derivirana_varijabla naziv="DomainObject.Predmet.StrankaIDrugi_1">BISERKA ZANDONA , LIPIK</derivirana_varijabla>
  </DomainObject.Predmet.StrankaIDrugi>
  <DomainObject.Predmet.ProtustrankaIDrugi>
    <izvorni_sadrzaj>AGATON društvo s ograničenom odgovornošću za trgovinu i usluge " u stečaju "</izvorni_sadrzaj>
    <derivirana_varijabla naziv="DomainObject.Predmet.ProtustrankaIDrugi_1">AGATON društvo s ograničenom odgovornošću za trgovinu i usluge " u stečaju "</derivirana_varijabla>
  </DomainObject.Predmet.ProtustrankaIDrugi>
  <DomainObject.Predmet.StrankaIDrugiAdressOIB>
    <izvorni_sadrzaj>BISERKA ZANDONA , LIPIK, Tabor 53, Filipovac, Lipik</izvorni_sadrzaj>
    <derivirana_varijabla naziv="DomainObject.Predmet.StrankaIDrugiAdressOIB_1">BISERKA ZANDONA , LIPIK, Tabor 53, Filipovac, Lipik</derivirana_varijabla>
  </DomainObject.Predmet.StrankaIDrugiAdressOIB>
  <DomainObject.Predmet.ProtustrankaIDrugiAdressOIB>
    <izvorni_sadrzaj>AGATON društvo s ograničenom odgovornošću za trgovinu i usluge " u stečaju ", OIB 08654269074, Tabor 32, 34551 Filipovac</izvorni_sadrzaj>
    <derivirana_varijabla naziv="DomainObject.Predmet.ProtustrankaIDrugiAdressOIB_1">AGATON društvo s ograničenom odgovornošću za trgovinu i usluge " u stečaju ", OIB 08654269074, Tabor 32, 34551 Filipovac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AGATON društvo s ograničenom odgovornošću za trgovinu i usluge " u stečaju "</item>
      <item>BISERKA ZANDONA , LIPIK</item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</item>
    </izvorni_sadrzaj>
    <derivirana_varijabla naziv="DomainObject.Predmet.SudioniciListNaziv_1">
      <item>AGATON društvo s ograničenom odgovornošću za trgovinu i usluge " u stečaju "</item>
      <item>BISERKA ZANDONA , LIPIK</item>
      <item>MILAN NAKIĆ dipl.iur.</item>
      <item>DANIJEL ZANDONA</item>
      <item>ŽDO GRAĐANSKO-UPRAVNI ODJEL</item>
      <item>POREZNA UPRAVA, Ispostava</item>
      <item>POREZNA UPRAVA, Ispostava</item>
      <item>Financijska agencija</item>
      <item>ERSTE &amp; STEIERMARKISCHE BANK d.d.</item>
      <item>POLICIJSA UPRAVA POŽEŠKO-SLAVONSKA, Policijska postaja</item>
      <item>VESNA LAZARIĆ</item>
      <item>JURE ŠAIN, predstavnik</item>
      <item>ŽELJKO DAMJANAC</item>
      <item>Gabrijel Zovak</item>
      <item>Maroje Stjepović</item>
    </derivirana_varijabla>
  </DomainObject.Predmet.SudioniciListNaziv>
  <DomainObject.Predmet.SudioniciListAdressOIB>
    <izvorni_sadrzaj>
      <item>AGATON društvo s ograničenom odgovornošću za trgovinu i usluge " u stečaju ", OIB 08654269074, Tabor 32,34551 Filipovac</item>
      <item>BISERKA ZANDONA , LIPIK, Tabor 53, Filipovac,Lipik</item>
      <item>MILAN NAKIĆ dipl.iur., OIB 11576973023,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OIB 85821130368, Vrtni put 3,10000 Zagreb</item>
      <item>ERSTE &amp; STEIERMARKISCHE BANK d.d., Jadranski trg 3/A,51000 Rijeka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  <item>Maroje Stjepović, OIB 57640555089, Pera Budmani 10,20000 Dubrovnik</item>
    </izvorni_sadrzaj>
    <derivirana_varijabla naziv="DomainObject.Predmet.SudioniciListAdressOIB_1">
      <item>AGATON društvo s ograničenom odgovornošću za trgovinu i usluge " u stečaju ", OIB 08654269074, Tabor 32,34551 Filipovac</item>
      <item>BISERKA ZANDONA , LIPIK, Tabor 53, Filipovac,Lipik</item>
      <item>MILAN NAKIĆ dipl.iur., OIB 11576973023, 34550 Pakrac</item>
      <item>DANIJEL ZANDONA, 34551 Lipik</item>
      <item>ŽDO GRAĐANSKO-UPRAVNI ODJEL, 35000 Slavonski Brod</item>
      <item>POREZNA UPRAVA, Ispostava, 34000 Požega</item>
      <item>POREZNA UPRAVA, Ispostava, 34550 Pakrac</item>
      <item>Financijska agencija, OIB 85821130368, Vrtni put 3,10000 Zagreb</item>
      <item>ERSTE &amp; STEIERMARKISCHE BANK d.d., Jadranski trg 3/A,51000 Rijeka</item>
      <item>POLICIJSA UPRAVA POŽEŠKO-SLAVONSKA, Policijska postaja, 34551 Lipik</item>
      <item>VESNA LAZARIĆ, 35000 Slavonski Brod</item>
      <item>JURE ŠAIN, predstavnik, 35000 Slavonski Brod</item>
      <item>ŽELJKO DAMJANAC, 34000 Požega</item>
      <item>Gabrijel Zovak</item>
      <item>Maroje Stjepović, OIB 57640555089, Pera Budmani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08654269074</item>
      <item>, OIB null</item>
      <item>, OIB 11576973023</item>
      <item>, OIB null</item>
      <item>, OIB null</item>
      <item>, OIB null</item>
      <item>, OIB null</item>
      <item>, OIB 85821130368</item>
      <item>, OIB null</item>
      <item>, OIB null</item>
      <item>, OIB null</item>
      <item>, OIB null</item>
      <item>, OIB null</item>
      <item>, OIB null</item>
      <item>, OIB 57640555089</item>
    </izvorni_sadrzaj>
    <derivirana_varijabla naziv="DomainObject.Predmet.SudioniciListNazivOIB_1">
      <item>, OIB 08654269074</item>
      <item>, OIB null</item>
      <item>, OIB 11576973023</item>
      <item>, OIB null</item>
      <item>, OIB null</item>
      <item>, OIB null</item>
      <item>, OIB null</item>
      <item>, OIB 85821130368</item>
      <item>, OIB null</item>
      <item>, OIB null</item>
      <item>, OIB null</item>
      <item>, OIB null</item>
      <item>, OIB null</item>
      <item>, OIB null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317</properties:Words>
  <properties:Characters>1758</properties:Characters>
  <properties:Lines>48</properties:Lines>
  <properties:Paragraphs>22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                                                                  </vt:lpstr>
    </vt:vector>
  </properties:TitlesOfParts>
  <properties:LinksUpToDate>false</properties:LinksUpToDate>
  <properties:CharactersWithSpaces>2222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2016-09-23T08:32:00Z</dcterms:created>
  <dc:creator>alet</dc:creator>
  <dc:description/>
  <cp:keywords/>
  <cp:lastModifiedBy>wsadmin</cp:lastModifiedBy>
  <cp:lastPrinted>2016-11-28T12:46:00Z</cp:lastPrinted>
  <dcterms:modified xmlns:xsi="http://www.w3.org/2001/XMLSchema-instance" xsi:type="dcterms:W3CDTF">2016-11-29T09:01:00Z</dcterms:modified>
  <cp:revision>12</cp:revision>
  <dc:subject/>
  <dc:title>REPUBLIKA HRVATSKA                                                                   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