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e3b99" w14:paraId="b7e3b99" w:rsidRDefault="00AE649C" w:rsidP="00FA5B5E" w:rsidR="00AE649C" w:rsidRPr="00B76F3C">
      <w:pPr>
        <w:pStyle w:val="Naslov3"/>
        <w15:collapsed w:val="false"/>
      </w:pPr>
      <w:bookmarkStart w:name="_GoBack" w:id="0"/>
      <w:bookmarkEnd w:id="0"/>
    </w:p>
    <w:p w:rsidRDefault="00690891" w:rsidP="00690891" w:rsidR="00690891">
      <w:pPr>
        <w:jc w:val="right"/>
        <w:rPr>
          <w:rFonts w:hAnsi="Arial" w:ascii="Arial"/>
        </w:rPr>
      </w:pPr>
      <w:r>
        <w:rPr>
          <w:rFonts w:hAnsi="Arial" w:ascii="Arial"/>
        </w:rPr>
        <w:t xml:space="preserve">        7 St-254/2016-9.</w:t>
      </w:r>
    </w:p>
    <w:p w:rsidRDefault="00690891" w:rsidP="00690891" w:rsidR="00690891">
      <w:pPr>
        <w:rPr>
          <w:rFonts w:hAnsi="Arial" w:ascii="Arial"/>
        </w:rPr>
      </w:pPr>
    </w:p>
    <w:p w:rsidRDefault="00690891" w:rsidP="00690891" w:rsidR="00690891">
      <w:pPr>
        <w:jc w:val="center"/>
        <w:rPr>
          <w:rFonts w:hAnsi="Arial" w:ascii="Arial"/>
          <w:b/>
        </w:rPr>
      </w:pPr>
    </w:p>
    <w:p w:rsidRDefault="00690891" w:rsidP="00690891" w:rsidR="00690891">
      <w:pPr>
        <w:jc w:val="center"/>
        <w:rPr>
          <w:rFonts w:hAnsi="Arial" w:ascii="Arial"/>
          <w:b/>
        </w:rPr>
      </w:pPr>
      <w:r>
        <w:rPr>
          <w:rFonts w:hAnsi="Arial" w:ascii="Arial"/>
          <w:b/>
        </w:rPr>
        <w:t>U  I M E  R E P U B L I K E   H R V A T  S K E</w:t>
      </w:r>
    </w:p>
    <w:p w:rsidRDefault="00690891" w:rsidP="00690891" w:rsidR="00690891">
      <w:pPr>
        <w:jc w:val="center"/>
        <w:rPr>
          <w:rFonts w:hAnsi="Arial" w:ascii="Arial"/>
          <w:b/>
        </w:rPr>
      </w:pPr>
    </w:p>
    <w:p w:rsidRDefault="00690891" w:rsidP="00690891" w:rsidR="00690891">
      <w:pPr>
        <w:jc w:val="center"/>
        <w:rPr>
          <w:rFonts w:hAnsi="Arial" w:ascii="Arial"/>
          <w:b/>
        </w:rPr>
      </w:pPr>
      <w:r>
        <w:rPr>
          <w:rFonts w:hAnsi="Arial" w:ascii="Arial"/>
          <w:b/>
        </w:rPr>
        <w:t xml:space="preserve"> R J E Š E N J E</w:t>
      </w:r>
    </w:p>
    <w:p w:rsidRDefault="00690891" w:rsidP="00690891" w:rsidR="00690891">
      <w:pPr>
        <w:jc w:val="both"/>
        <w:rPr>
          <w:rFonts w:hAnsi="Arial" w:ascii="Arial"/>
        </w:rPr>
      </w:pPr>
    </w:p>
    <w:p w:rsidRDefault="00690891" w:rsidP="00690891" w:rsidR="00690891">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LIATRIS j.d.o.o. za trgovinu i usluge iz Virovitice, Ulica Petra Preradovića 51, MBS 010086922, OIB 49964040901, dana 21. srpnja 2016. godine</w:t>
      </w:r>
    </w:p>
    <w:p w:rsidRDefault="00690891" w:rsidP="00690891" w:rsidR="00690891">
      <w:pPr>
        <w:jc w:val="center"/>
        <w:rPr>
          <w:rFonts w:hAnsi="Arial" w:ascii="Arial"/>
          <w:b/>
        </w:rPr>
      </w:pPr>
      <w:r>
        <w:rPr>
          <w:rFonts w:hAnsi="Arial" w:ascii="Arial"/>
          <w:b/>
        </w:rPr>
        <w:t>r i j e š i o   j e</w:t>
      </w:r>
    </w:p>
    <w:p w:rsidRDefault="00690891" w:rsidP="00690891" w:rsidR="00690891">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LIATRIS j.d.o.o. za trgovinu i usluge iz Virovitice, Ulica Petra Preradovića 51, MBS 010086922, OIB 49964040901.</w:t>
      </w:r>
    </w:p>
    <w:p w:rsidRDefault="00690891" w:rsidP="00690891" w:rsidR="00690891">
      <w:pPr>
        <w:jc w:val="both"/>
        <w:rPr>
          <w:rFonts w:hAnsi="Arial" w:ascii="Arial"/>
        </w:rPr>
      </w:pPr>
      <w:r>
        <w:rPr>
          <w:rFonts w:hAnsi="Arial" w:ascii="Arial"/>
        </w:rPr>
        <w:tab/>
      </w:r>
      <w:r>
        <w:rPr>
          <w:rFonts w:hAnsi="Arial" w:ascii="Arial"/>
          <w:b/>
        </w:rPr>
        <w:t>II.</w:t>
      </w:r>
      <w:r>
        <w:rPr>
          <w:rFonts w:hAnsi="Arial" w:ascii="Arial"/>
        </w:rPr>
        <w:t>Za stečajnog upravitelja imenuje se MARKO ČAČIĆ iz Novske, Osječka 217, OIB 71598929328.</w:t>
      </w:r>
    </w:p>
    <w:p w:rsidRDefault="00690891" w:rsidP="00690891" w:rsidR="00690891">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LIATRIS j.d.o.o. za trgovinu i usluge iz Virovitice, Ulica Petra Preradovića 51, MBS 010086922, OIB 49964040901.</w:t>
      </w:r>
    </w:p>
    <w:p w:rsidRDefault="00690891" w:rsidP="00690891" w:rsidR="00690891">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690891" w:rsidP="00690891" w:rsidR="00690891">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690891" w:rsidP="00690891" w:rsidR="00690891">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690891" w:rsidP="00690891" w:rsidR="00690891">
      <w:pPr>
        <w:jc w:val="center"/>
        <w:rPr>
          <w:rFonts w:hAnsi="Arial" w:ascii="Arial"/>
          <w:b/>
        </w:rPr>
      </w:pPr>
      <w:r>
        <w:rPr>
          <w:rFonts w:hAnsi="Arial" w:ascii="Arial"/>
          <w:b/>
        </w:rPr>
        <w:t>Obrazloženje</w:t>
      </w:r>
    </w:p>
    <w:p w:rsidRDefault="00690891" w:rsidP="00690891" w:rsidR="00690891">
      <w:pPr>
        <w:jc w:val="both"/>
        <w:rPr>
          <w:rFonts w:hAnsi="Arial" w:ascii="Arial"/>
        </w:rPr>
      </w:pPr>
      <w:r>
        <w:rPr>
          <w:rFonts w:hAnsi="Arial" w:ascii="Arial"/>
        </w:rPr>
        <w:tab/>
        <w:t xml:space="preserve">Na prijedlog predlagatelja FINA Regionalni centar Zagreb, Podružnica Bjelovar, za otvaranje stečajnog postupka nad dužnikom LIATRIS j.d.o.o. za trgovinu i usluge iz Virovitice, Ulica Petra Preradovića 51, MBS 010086922, OIB 49964040901, sud je Rješenjem broj 7 St-254/2016-2 od 18. travnja 2016. godine pokrenuo postupak radi utvrđivanja uvjeta za otvaranje stečajnog postupka nad dužnikom, a u svom prijedlogu predlagatelj je istakao da je žiro-račun tvrtke dužnika </w:t>
      </w:r>
      <w:r>
        <w:rPr>
          <w:rFonts w:hAnsi="Arial" w:ascii="Arial"/>
        </w:rPr>
        <w:lastRenderedPageBreak/>
        <w:t xml:space="preserve">u neprekidnoj blokadi duže od 60 dana, zbog čega je ispunjen razlog za otvaranje stečaja nad dužnikom, dok predlagatelj ne raspolaže podacima o imovini dužnika, već samo o tome da dužnik ima jednog zaposlenog. </w:t>
      </w:r>
    </w:p>
    <w:p w:rsidRDefault="00690891" w:rsidP="00690891" w:rsidR="00690891">
      <w:pPr>
        <w:jc w:val="both"/>
        <w:rPr>
          <w:rFonts w:hAnsi="Arial" w:ascii="Arial"/>
        </w:rPr>
      </w:pPr>
      <w:r>
        <w:rPr>
          <w:rFonts w:hAnsi="Arial" w:ascii="Arial"/>
        </w:rPr>
        <w:t xml:space="preserve">  </w:t>
      </w:r>
      <w:r>
        <w:rPr>
          <w:rFonts w:hAnsi="Arial" w:ascii="Arial"/>
        </w:rPr>
        <w:tab/>
        <w:t xml:space="preserve">Trgovački sud u Bjelovaru svojim rješenjem pod poslovnim brojem 7 St-254/2016-2 dana 18. travnja 2016. godine pokrenuo je prethodni postupak radi utvrđivanja uvjeta za otvaranje stečajnog postupka nad dužnikom, te radi utvrđenja da li se imovinom dužnika mogu namiriti troškovi otvaranja stečajnog postupka ili je neznatne vrijednosti.  </w:t>
      </w:r>
    </w:p>
    <w:p w:rsidRDefault="00690891" w:rsidP="00690891" w:rsidR="00690891">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Marka Čačić od 29.04.2016.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690891" w:rsidP="00690891" w:rsidR="00690891">
      <w:pPr>
        <w:ind w:firstLine="720"/>
        <w:jc w:val="both"/>
        <w:rPr>
          <w:rFonts w:hAnsi="Arial" w:ascii="Arial"/>
        </w:rPr>
      </w:pPr>
      <w:r>
        <w:rPr>
          <w:rFonts w:hAnsi="Arial" w:ascii="Arial"/>
        </w:rPr>
        <w:t xml:space="preserve">Zbog toga je sud temeljem čl.132.Stečajnog zakona, svojim rješenjem broj 7 St-254/2016-8 od 20. lipnja 2016. godine pozvao osobe koje imaju pravni interes za provedbom stečajnog postupka da u roku od 15 dana uplate predujam od 29.850,00 kuna za namirenje troškova prethodnog i otvorenog stečajnog postupka, a to rješenje je objavljeno na e-oglasnoj ploči ovog suda dana 20. lipnja 2016. godine. </w:t>
      </w:r>
    </w:p>
    <w:p w:rsidRDefault="00690891" w:rsidP="00690891" w:rsidR="00690891">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690891" w:rsidP="00690891" w:rsidR="00690891">
      <w:pPr>
        <w:ind w:firstLine="720"/>
        <w:jc w:val="center"/>
        <w:rPr>
          <w:rFonts w:hAnsi="Arial" w:ascii="Arial"/>
        </w:rPr>
      </w:pPr>
      <w:r>
        <w:rPr>
          <w:rFonts w:hAnsi="Arial" w:ascii="Arial"/>
        </w:rPr>
        <w:t>U Bjelovaru, 21. srpnja 2016. godine</w:t>
      </w:r>
    </w:p>
    <w:p w:rsidRDefault="00690891" w:rsidP="00690891" w:rsidR="00690891">
      <w:pPr>
        <w:ind w:firstLine="720"/>
        <w:jc w:val="center"/>
        <w:rPr>
          <w:rFonts w:hAnsi="Arial" w:ascii="Arial"/>
        </w:rPr>
      </w:pPr>
    </w:p>
    <w:p w:rsidRDefault="00690891" w:rsidP="00690891" w:rsidR="0069089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690891" w:rsidP="00690891" w:rsidR="0069089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90891" w:rsidP="00690891" w:rsidR="0069089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690891" w:rsidP="00690891" w:rsidR="00690891">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690891" w:rsidP="00690891" w:rsidR="00690891">
      <w:pPr>
        <w:ind w:firstLine="720"/>
        <w:jc w:val="both"/>
        <w:rPr>
          <w:rFonts w:hAnsi="Arial" w:ascii="Arial"/>
        </w:rPr>
      </w:pPr>
      <w:r>
        <w:rPr>
          <w:rFonts w:hAnsi="Arial" w:ascii="Arial"/>
        </w:rPr>
        <w:tab/>
      </w:r>
    </w:p>
    <w:p w:rsidRDefault="00690891" w:rsidP="00690891" w:rsidR="00690891">
      <w:pPr>
        <w:jc w:val="both"/>
        <w:rPr>
          <w:rFonts w:hAnsi="Arial" w:ascii="Arial"/>
        </w:rPr>
      </w:pPr>
      <w:r>
        <w:rPr>
          <w:rFonts w:hAnsi="Arial" w:ascii="Arial"/>
        </w:rPr>
        <w:tab/>
      </w:r>
    </w:p>
    <w:p w:rsidRDefault="00690891" w:rsidP="00690891" w:rsidR="00690891">
      <w:pPr>
        <w:jc w:val="both"/>
        <w:rPr>
          <w:rFonts w:hAnsi="Arial" w:ascii="Arial"/>
        </w:rPr>
      </w:pPr>
      <w:r>
        <w:rPr>
          <w:rFonts w:hAnsi="Arial" w:ascii="Arial"/>
        </w:rPr>
        <w:lastRenderedPageBreak/>
        <w:tab/>
      </w:r>
      <w:r>
        <w:rPr>
          <w:rFonts w:hAnsi="Arial" w:ascii="Arial"/>
        </w:rPr>
        <w:tab/>
      </w:r>
    </w:p>
    <w:p w:rsidRDefault="00690891" w:rsidP="00690891" w:rsidR="00690891">
      <w:pPr>
        <w:jc w:val="both"/>
        <w:rPr>
          <w:rFonts w:hAnsi="Arial" w:ascii="Arial"/>
        </w:rPr>
      </w:pPr>
      <w:proofErr w:type="spellStart"/>
      <w:r>
        <w:rPr>
          <w:rFonts w:hAnsi="Arial" w:ascii="Arial"/>
        </w:rPr>
        <w:t>Rj</w:t>
      </w:r>
      <w:proofErr w:type="spellEnd"/>
      <w:r>
        <w:rPr>
          <w:rFonts w:hAnsi="Arial" w:ascii="Arial"/>
        </w:rPr>
        <w:t>.</w:t>
      </w:r>
    </w:p>
    <w:p w:rsidRDefault="00690891" w:rsidP="00690891" w:rsidR="00690891">
      <w:pPr>
        <w:jc w:val="both"/>
        <w:rPr>
          <w:rFonts w:hAnsi="Arial" w:ascii="Arial"/>
        </w:rPr>
      </w:pPr>
      <w:r>
        <w:rPr>
          <w:rFonts w:hAnsi="Arial" w:ascii="Arial"/>
        </w:rPr>
        <w:t>Dna: dužniku putem e-oglasne ploče suda</w:t>
      </w:r>
    </w:p>
    <w:p w:rsidRDefault="00690891" w:rsidP="00690891" w:rsidR="00690891">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690891" w:rsidP="00690891" w:rsidR="00690891">
      <w:pPr>
        <w:jc w:val="both"/>
        <w:rPr>
          <w:rFonts w:hAnsi="Arial" w:ascii="Arial"/>
        </w:rPr>
      </w:pPr>
      <w:r>
        <w:rPr>
          <w:rFonts w:hAnsi="Arial" w:ascii="Arial"/>
        </w:rPr>
        <w:t xml:space="preserve">         stečajnom upravitelju putem e-oglasne ploče suda</w:t>
      </w:r>
    </w:p>
    <w:p w:rsidRDefault="00690891" w:rsidP="00690891" w:rsidR="00690891">
      <w:pPr>
        <w:jc w:val="both"/>
        <w:rPr>
          <w:rFonts w:hAnsi="Arial" w:ascii="Arial"/>
        </w:rPr>
      </w:pPr>
      <w:r>
        <w:rPr>
          <w:rFonts w:hAnsi="Arial" w:ascii="Arial"/>
        </w:rPr>
        <w:t xml:space="preserve">         ŽDO u Bjelovaru putem e-oglasne ploče suda</w:t>
      </w:r>
    </w:p>
    <w:p w:rsidRDefault="00690891" w:rsidP="00690891" w:rsidR="00690891">
      <w:pPr>
        <w:jc w:val="both"/>
        <w:rPr>
          <w:rFonts w:hAnsi="Arial" w:ascii="Arial"/>
        </w:rPr>
      </w:pPr>
      <w:r>
        <w:rPr>
          <w:rFonts w:hAnsi="Arial" w:ascii="Arial"/>
        </w:rPr>
        <w:t xml:space="preserve">         e-oglasna ploča suda</w:t>
      </w:r>
    </w:p>
    <w:p w:rsidRDefault="00690891" w:rsidP="00690891" w:rsidR="00690891">
      <w:pPr>
        <w:jc w:val="both"/>
        <w:rPr>
          <w:rFonts w:hAnsi="Arial" w:ascii="Arial"/>
        </w:rPr>
      </w:pPr>
      <w:r>
        <w:rPr>
          <w:rFonts w:hAnsi="Arial" w:ascii="Arial"/>
        </w:rPr>
        <w:t xml:space="preserve">         FINI RC ZAGREB,Podružnica Bjelovar nakon pravomoćnosti putem pošte</w:t>
      </w:r>
    </w:p>
    <w:p w:rsidRDefault="00690891" w:rsidP="00690891" w:rsidR="00690891">
      <w:pPr>
        <w:jc w:val="both"/>
        <w:rPr>
          <w:rFonts w:hAnsi="Arial" w:ascii="Arial"/>
        </w:rPr>
      </w:pPr>
      <w:r>
        <w:rPr>
          <w:rFonts w:hAnsi="Arial" w:ascii="Arial"/>
        </w:rPr>
        <w:t xml:space="preserve">        sudskom registru nakon pravomoćnosti elektroničkim putem</w:t>
      </w:r>
    </w:p>
    <w:p w:rsidRDefault="00690891" w:rsidP="00690891" w:rsidR="00690891">
      <w:pPr>
        <w:jc w:val="both"/>
        <w:rPr>
          <w:rFonts w:hAnsi="Arial" w:ascii="Arial"/>
        </w:rPr>
      </w:pPr>
      <w:proofErr w:type="spellStart"/>
      <w:r>
        <w:rPr>
          <w:rFonts w:hAnsi="Arial" w:ascii="Arial"/>
        </w:rPr>
        <w:t>Sc.pravomoćnost</w:t>
      </w:r>
      <w:proofErr w:type="spellEnd"/>
    </w:p>
    <w:p w:rsidRDefault="00690891" w:rsidP="00690891" w:rsidR="00690891">
      <w:pPr>
        <w:jc w:val="both"/>
        <w:rPr>
          <w:rFonts w:hAnsi="Arial" w:ascii="Arial"/>
        </w:rPr>
      </w:pPr>
      <w:r>
        <w:rPr>
          <w:rFonts w:hAnsi="Arial" w:ascii="Arial"/>
        </w:rPr>
        <w:t>Bj.21.07.2016.g.</w:t>
      </w:r>
    </w:p>
    <w:p w:rsidRDefault="0069089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0891"/>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07619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St-254/2016-9</izvorni_sadrzaj>
    <derivirana_varijabla naziv="DomainObject.Oznaka_1">St-254/2016-9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St-254/2016</izvorni_sadrzaj>
    <derivirana_varijabla naziv="DomainObject.Predmet.OznakaBroj_1">St-254/2016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LIATRIS j.d.o.o. za trgovinu i usluge, Virovitica zastupanog po punomoćniku MAJA KIŠ</izvorni_sadrzaj>
    <derivirana_varijabla naziv="DomainObject.Predmet.ProtustrankaFormated_1">  LIATRIS j.d.o.o. za trgovinu i usluge, Virovitica zastupanog po punomoćniku MAJA KIŠ</derivirana_varijabla>
  </DomainObject.Predmet.ProtustrankaFormated>
  <DomainObject.Predmet.ProtustrankaFormatedOIB>
    <izvorni_sadrzaj>  LIATRIS j.d.o.o. za trgovinu i usluge, Virovitica, OIB 49964040901 zastupanog po punomoćniku MAJA KIŠ</izvorni_sadrzaj>
    <derivirana_varijabla naziv="DomainObject.Predmet.ProtustrankaFormatedOIB_1">  LIATRIS j.d.o.o. za trgovinu i usluge, Virovitica, OIB 49964040901 zastupanog po punomoćniku MAJA KIŠ</derivirana_varijabla>
  </DomainObject.Predmet.ProtustrankaFormatedOIB>
  <DomainObject.Predmet.ProtustrankaFormatedWithAdress>
    <izvorni_sadrzaj> LIATRIS j.d.o.o. za trgovinu i usluge, Virovitica, Ulica Petra Preradovića 51, 33000 Virovitica zastupanog po punomoćniku MAJA KIŠ</izvorni_sadrzaj>
    <derivirana_varijabla naziv="DomainObject.Predmet.ProtustrankaFormatedWithAdress_1"> LIATRIS j.d.o.o. za trgovinu i usluge, Virovitica, Ulica Petra Preradovića 51, 33000 Virovitica zastupanog po punomoćniku MAJA KIŠ</derivirana_varijabla>
  </DomainObject.Predmet.ProtustrankaFormatedWithAdress>
  <DomainObject.Predmet.ProtustrankaFormatedWithAdressOIB>
    <izvorni_sadrzaj> LIATRIS j.d.o.o. za trgovinu i usluge, Virovitica, OIB 49964040901, Ulica Petra Preradovića 51, 33000 Virovitica zastupanog po punomoćniku MAJA KIŠ</izvorni_sadrzaj>
    <derivirana_varijabla naziv="DomainObject.Predmet.ProtustrankaFormatedWithAdressOIB_1"> LIATRIS j.d.o.o. za trgovinu i usluge, Virovitica, OIB 49964040901, Ulica Petra Preradovića 51, 33000 Virovitica zastupanog po punomoćniku MAJA KIŠ</derivirana_varijabla>
  </DomainObject.Predmet.ProtustrankaFormatedWithAdressOIB>
  <DomainObject.Predmet.ProtustrankaWithAdress>
    <izvorni_sadrzaj>LIATRIS j.d.o.o. za trgovinu i usluge, Virovitica Ulica Petra Preradovića 51, 33000 Virovitica</izvorni_sadrzaj>
    <derivirana_varijabla naziv="DomainObject.Predmet.ProtustrankaWithAdress_1">LIATRIS j.d.o.o. za trgovinu i usluge, Virovitica Ulica Petra Preradovića 51, 33000 Virovitica</derivirana_varijabla>
  </DomainObject.Predmet.ProtustrankaWithAdress>
  <DomainObject.Predmet.ProtustrankaWithAdressOIB>
    <izvorni_sadrzaj>LIATRIS j.d.o.o. za trgovinu i usluge, Virovitica, OIB 49964040901, Ulica Petra Preradovića 51, 33000 Virovitica</izvorni_sadrzaj>
    <derivirana_varijabla naziv="DomainObject.Predmet.ProtustrankaWithAdressOIB_1">LIATRIS j.d.o.o. za trgovinu i usluge, Virovitica, OIB 49964040901, Ulica Petra Preradovića 51, 33000 Virovitica</derivirana_varijabla>
  </DomainObject.Predmet.ProtustrankaWithAdressOIB>
  <DomainObject.Predmet.ProtustrankaNazivFormated>
    <izvorni_sadrzaj>LIATRIS j.d.o.o. za trgovinu i usluge, Virovitica</izvorni_sadrzaj>
    <derivirana_varijabla naziv="DomainObject.Predmet.ProtustrankaNazivFormated_1">LIATRIS j.d.o.o. za trgovinu i usluge, Virovitica</derivirana_varijabla>
  </DomainObject.Predmet.ProtustrankaNazivFormated>
  <DomainObject.Predmet.ProtustrankaNazivFormatedOIB>
    <izvorni_sadrzaj>LIATRIS j.d.o.o. za trgovinu i usluge, Virovitica, OIB 49964040901</izvorni_sadrzaj>
    <derivirana_varijabla naziv="DomainObject.Predmet.ProtustrankaNazivFormatedOIB_1">LIATRIS j.d.o.o. za trgovinu i usluge, Virovitica, OIB 49964040901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LIATRIS j.d.o.o. za trgovinu i usluge, Virovitica zastupanog po punomoćniku MAJA KIŠ</item>
    </izvorni_sadrzaj>
    <derivirana_varijabla naziv="DomainObject.Predmet.ProtuStrankaListFormated_1">
      <item>LIATRIS j.d.o.o. za trgovinu i usluge, Virovitica zastupanog po punomoćniku MAJA KIŠ</item>
    </derivirana_varijabla>
  </DomainObject.Predmet.ProtuStrankaListFormated>
  <DomainObject.Predmet.ProtuStrankaListFormatedOIB>
    <izvorni_sadrzaj>
      <item>LIATRIS j.d.o.o. za trgovinu i usluge, Virovitica, OIB 49964040901 zastupanog po punomoćniku MAJA KIŠ</item>
    </izvorni_sadrzaj>
    <derivirana_varijabla naziv="DomainObject.Predmet.ProtuStrankaListFormatedOIB_1">
      <item>LIATRIS j.d.o.o. za trgovinu i usluge, Virovitica, OIB 49964040901 zastupanog po punomoćniku MAJA KIŠ</item>
    </derivirana_varijabla>
  </DomainObject.Predmet.ProtuStrankaListFormatedOIB>
  <DomainObject.Predmet.ProtuStrankaListFormatedWithAdress>
    <izvorni_sadrzaj>
      <item>LIATRIS j.d.o.o. za trgovinu i usluge, Virovitica, Ulica Petra Preradovića 51, 33000 Virovitica zastupanog po punomoćniku MAJA KIŠ</item>
    </izvorni_sadrzaj>
    <derivirana_varijabla naziv="DomainObject.Predmet.ProtuStrankaListFormatedWithAdress_1">
      <item>LIATRIS j.d.o.o. za trgovinu i usluge, Virovitica, Ulica Petra Preradovića 51, 33000 Virovitica zastupanog po punomoćniku MAJA KIŠ</item>
    </derivirana_varijabla>
  </DomainObject.Predmet.ProtuStrankaListFormatedWithAdress>
  <DomainObject.Predmet.ProtuStrankaListFormatedWithAdressOIB>
    <izvorni_sadrzaj>
      <item>LIATRIS j.d.o.o. za trgovinu i usluge, Virovitica, OIB 49964040901, Ulica Petra Preradovića 51, 33000 Virovitica zastupanog po punomoćniku MAJA KIŠ</item>
    </izvorni_sadrzaj>
    <derivirana_varijabla naziv="DomainObject.Predmet.ProtuStrankaListFormatedWithAdressOIB_1">
      <item>LIATRIS j.d.o.o. za trgovinu i usluge, Virovitica, OIB 49964040901, Ulica Petra Preradovića 51, 33000 Virovitica zastupanog po punomoćniku MAJA KIŠ</item>
    </derivirana_varijabla>
  </DomainObject.Predmet.ProtuStrankaListFormatedWithAdressOIB>
  <DomainObject.Predmet.ProtuStrankaListNazivFormated>
    <izvorni_sadrzaj>
      <item>LIATRIS j.d.o.o. za trgovinu i usluge, Virovitica</item>
    </izvorni_sadrzaj>
    <derivirana_varijabla naziv="DomainObject.Predmet.ProtuStrankaListNazivFormated_1">
      <item>LIATRIS j.d.o.o. za trgovinu i usluge, Virovitica</item>
    </derivirana_varijabla>
  </DomainObject.Predmet.ProtuStrankaListNazivFormated>
  <DomainObject.Predmet.ProtuStrankaListNazivFormatedOIB>
    <izvorni_sadrzaj>
      <item>LIATRIS j.d.o.o. za trgovinu i usluge, Virovitica, OIB 49964040901</item>
    </izvorni_sadrzaj>
    <derivirana_varijabla naziv="DomainObject.Predmet.ProtuStrankaListNazivFormatedOIB_1">
      <item>LIATRIS j.d.o.o. za trgovinu i usluge, Virovitica, OIB 49964040901</item>
    </derivirana_varijabla>
  </DomainObject.Predmet.ProtuStrankaListNazivFormatedOIB>
  <DomainObject.Predmet.OstaliListFormated>
    <izvorni_sadrzaj>
      <item>MAJA KIŠ punomoćnik sudionika u postupku LIATRIS j.d.o.o. za trgovinu i usluge, Virovitica</item>
    </izvorni_sadrzaj>
    <derivirana_varijabla naziv="DomainObject.Predmet.OstaliListFormated_1">
      <item>MAJA KIŠ punomoćnik sudionika u postupku LIATRIS j.d.o.o. za trgovinu i usluge, Virovitica</item>
    </derivirana_varijabla>
  </DomainObject.Predmet.OstaliListFormated>
  <DomainObject.Predmet.OstaliListFormatedOIB>
    <izvorni_sadrzaj>
      <item>MAJA KIŠ, OIB 84335795818 punomoćnik sudionika u postupku LIATRIS j.d.o.o. za trgovinu i usluge, Virovitica</item>
    </izvorni_sadrzaj>
    <derivirana_varijabla naziv="DomainObject.Predmet.OstaliListFormatedOIB_1">
      <item>MAJA KIŠ, OIB 84335795818 punomoćnik sudionika u postupku LIATRIS j.d.o.o. za trgovinu i usluge, Virovitica</item>
    </derivirana_varijabla>
  </DomainObject.Predmet.OstaliListFormatedOIB>
  <DomainObject.Predmet.OstaliListFormatedWithAdress>
    <izvorni_sadrzaj>
      <item>MAJA KIŠ, Ulica Petra Preradovića 51, 33000 Virovitica punomoćnik sudionika u postupku LIATRIS j.d.o.o. za trgovinu i usluge, Virovitica</item>
    </izvorni_sadrzaj>
    <derivirana_varijabla naziv="DomainObject.Predmet.OstaliListFormatedWithAdress_1">
      <item>MAJA KIŠ, Ulica Petra Preradovića 51, 33000 Virovitica punomoćnik sudionika u postupku LIATRIS j.d.o.o. za trgovinu i usluge, Virovitica</item>
    </derivirana_varijabla>
  </DomainObject.Predmet.OstaliListFormatedWithAdress>
  <DomainObject.Predmet.OstaliListFormatedWithAdressOIB>
    <izvorni_sadrzaj>
      <item>MAJA KIŠ, OIB 84335795818, Ulica Petra Preradovića 51, 33000 Virovitica punomoćnik sudionika u postupku LIATRIS j.d.o.o. za trgovinu i usluge, Virovitica</item>
    </izvorni_sadrzaj>
    <derivirana_varijabla naziv="DomainObject.Predmet.OstaliListFormatedWithAdressOIB_1">
      <item>MAJA KIŠ, OIB 84335795818, Ulica Petra Preradovića 51, 33000 Virovitica punomoćnik sudionika u postupku LIATRIS j.d.o.o. za trgovinu i usluge, Virovitica</item>
    </derivirana_varijabla>
  </DomainObject.Predmet.OstaliListFormatedWithAdressOIB>
  <DomainObject.Predmet.OstaliListNazivFormated>
    <izvorni_sadrzaj>
      <item>MAJA KIŠ</item>
    </izvorni_sadrzaj>
    <derivirana_varijabla naziv="DomainObject.Predmet.OstaliListNazivFormated_1">
      <item>MAJA KIŠ</item>
    </derivirana_varijabla>
  </DomainObject.Predmet.OstaliListNazivFormated>
  <DomainObject.Predmet.OstaliListNazivFormatedOIB>
    <izvorni_sadrzaj>
      <item>MAJA KIŠ, OIB 84335795818</item>
    </izvorni_sadrzaj>
    <derivirana_varijabla naziv="DomainObject.Predmet.OstaliListNazivFormatedOIB_1">
      <item>MAJA KIŠ, OIB 84335795818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St-254/2016-9</izvorni_sadrzaj>
    <derivirana_varijabla naziv="DomainObject.PoslovniBrojDokumenta_1">St-254/2016-9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LIATRIS j.d.o.o. za trgovinu i usluge, Virovitica</izvorni_sadrzaj>
    <derivirana_varijabla naziv="DomainObject.Predmet.ProtustrankaIDrugi_1">LIATRIS j.d.o.o. za trgovinu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LIATRIS j.d.o.o. za trgovinu i usluge, Virovitica, OIB 49964040901, Ulica Petra Preradovića 51, 33000 Virovitica</izvorni_sadrzaj>
    <derivirana_varijabla naziv="DomainObject.Predmet.ProtustrankaIDrugiAdressOIB_1">LIATRIS j.d.o.o. za trgovinu i usluge, Virovitica, OIB 49964040901, Ulica Petra Preradovića 51,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LIATRIS j.d.o.o. za trgovinu i usluge, Virovitica</item>
      <item>MAJA KIŠ</item>
    </izvorni_sadrzaj>
    <derivirana_varijabla naziv="DomainObject.Predmet.SudioniciListNaziv_1">
      <item>FINA, RC ZAGREB, Podružnica Bjelovar</item>
      <item>LIATRIS j.d.o.o. za trgovinu i usluge, Virovitica</item>
      <item>MAJA KIŠ</item>
    </derivirana_varijabla>
  </DomainObject.Predmet.SudioniciListNaziv>
  <DomainObject.Predmet.SudioniciListAdressOIB>
    <izvorni_sadrzaj>
      <item>FINA, RC ZAGREB, Podružnica Bjelovar, OIB 85821130368, F. Supila 4,43000 Bjelovar</item>
      <item>LIATRIS j.d.o.o. za trgovinu i usluge, Virovitica, OIB 49964040901, Ulica Petra Preradovića 51,33000 Virovitica</item>
      <item>MAJA KIŠ, OIB 84335795818, Ulica Petra Preradovića 51,33000 Virovitica</item>
    </izvorni_sadrzaj>
    <derivirana_varijabla naziv="DomainObject.Predmet.SudioniciListAdressOIB_1">
      <item>FINA, RC ZAGREB, Podružnica Bjelovar, OIB 85821130368, F. Supila 4,43000 Bjelovar</item>
      <item>LIATRIS j.d.o.o. za trgovinu i usluge, Virovitica, OIB 49964040901, Ulica Petra Preradovića 51,33000 Virovitica</item>
      <item>MAJA KIŠ, OIB 84335795818, Ulica Petra Preradovića 51,33000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6E06BF-DAC3-417D-97ED-2331DFB744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640</properties:Words>
  <properties:Characters>3499</properties:Characters>
  <properties:Lines>86</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2016-07-21T09:17:00Z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St-254/2016-9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