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f786" w14:paraId="5b4f786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6D4932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F742FA" w:rsidR="00F024AB" w:rsidRPr="0017216B">
      <w:pPr>
        <w:ind w:firstLine="708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4F534B">
        <w:t>TPK-ARMATURA d.o.o., Zagreb, Slavonska avenija 20b</w:t>
      </w:r>
      <w:r w:rsidR="004F534B" w:rsidRPr="005A035F">
        <w:t xml:space="preserve">, </w:t>
      </w:r>
      <w:r w:rsidR="004F534B">
        <w:t>OIB 30817831374</w:t>
      </w:r>
      <w:r w:rsidR="00F742FA">
        <w:t xml:space="preserve">, </w:t>
      </w:r>
      <w:r w:rsidR="00B36E8A">
        <w:t>pod poslovnim brojem</w:t>
      </w:r>
      <w:r w:rsidR="006159F4">
        <w:t xml:space="preserve"> 40</w:t>
      </w:r>
      <w:r w:rsidR="006159F4">
        <w:rPr>
          <w:b/>
        </w:rPr>
        <w:t xml:space="preserve">. </w:t>
      </w:r>
      <w:r w:rsidR="006159F4">
        <w:t>St-</w:t>
      </w:r>
      <w:r w:rsidR="004F534B">
        <w:t>258</w:t>
      </w:r>
      <w:r w:rsidR="006159F4">
        <w:t>/1</w:t>
      </w:r>
      <w:r w:rsidR="00F742FA">
        <w:t>7</w:t>
      </w:r>
      <w:r w:rsidR="00B36E8A">
        <w:t xml:space="preserve">,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>koji Zakon se u ovom postupku primjenjuje temeljem odredbe članka 442. stavak 1. Stečajnog zakona (N.N. br. 71/15)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r>
        <w:t>1.</w:t>
      </w:r>
      <w:r w:rsidR="0064443D">
        <w:t xml:space="preserve">Ročište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predstečajne nagodbe u postupka </w:t>
      </w:r>
      <w:r>
        <w:t xml:space="preserve">nad </w:t>
      </w:r>
      <w:r w:rsidR="00425F15" w:rsidRPr="00005E65">
        <w:t xml:space="preserve">dužnikom </w:t>
      </w:r>
      <w:r w:rsidR="004F534B">
        <w:t>TPK-ARMATURA d.o.o., Zagreb, Slavonska avenija 20b</w:t>
      </w:r>
      <w:r w:rsidR="004F534B" w:rsidRPr="005A035F">
        <w:t xml:space="preserve">, </w:t>
      </w:r>
      <w:r w:rsidR="004F534B">
        <w:t>OIB 30817831374</w:t>
      </w:r>
      <w:r w:rsidR="00F742FA">
        <w:t xml:space="preserve"> </w:t>
      </w:r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F742FA" w:rsidP="003A3539" w:rsidR="003A3539">
      <w:pPr>
        <w:ind w:left="708"/>
      </w:pPr>
      <w:r>
        <w:rPr>
          <w:b/>
        </w:rPr>
        <w:t>7.lipnja</w:t>
      </w:r>
      <w:r w:rsidR="003A3539" w:rsidRPr="00111BF4">
        <w:rPr>
          <w:b/>
        </w:rPr>
        <w:t xml:space="preserve"> 201</w:t>
      </w:r>
      <w:r>
        <w:rPr>
          <w:b/>
        </w:rPr>
        <w:t>7</w:t>
      </w:r>
      <w:r w:rsidR="003A3539" w:rsidRPr="00111BF4">
        <w:rPr>
          <w:b/>
        </w:rPr>
        <w:t xml:space="preserve">. u </w:t>
      </w:r>
      <w:r w:rsidR="003A3539">
        <w:rPr>
          <w:b/>
        </w:rPr>
        <w:t>1</w:t>
      </w:r>
      <w:r w:rsidR="004F534B">
        <w:rPr>
          <w:b/>
        </w:rPr>
        <w:t>1</w:t>
      </w:r>
      <w:r w:rsidR="003A3539">
        <w:rPr>
          <w:b/>
        </w:rPr>
        <w:t>,</w:t>
      </w:r>
      <w:r>
        <w:rPr>
          <w:b/>
        </w:rPr>
        <w:t>00</w:t>
      </w:r>
      <w:r w:rsidR="003A3539">
        <w:rPr>
          <w:b/>
        </w:rPr>
        <w:t xml:space="preserve"> </w:t>
      </w:r>
      <w:r w:rsidR="003A3539" w:rsidRPr="00111BF4">
        <w:rPr>
          <w:b/>
        </w:rPr>
        <w:t>sati,</w:t>
      </w:r>
      <w:r w:rsidR="003A3539">
        <w:t xml:space="preserve"> u zgradi Trgovačkog suda Zagreb, Petrinjska  8, soba broj  96.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predstečajne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r>
        <w:t>2.</w:t>
      </w:r>
      <w:r w:rsidR="0034061B">
        <w:t>T</w:t>
      </w:r>
      <w:r>
        <w:t xml:space="preserve">ekst predstečajne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r w:rsidR="00F742FA">
        <w:t>1</w:t>
      </w:r>
      <w:r w:rsidR="004F534B">
        <w:t>9</w:t>
      </w:r>
      <w:r w:rsidR="00F742FA">
        <w:t>.svibnja</w:t>
      </w:r>
      <w:r w:rsidR="001D37BD">
        <w:t xml:space="preserve"> </w:t>
      </w:r>
      <w:r w:rsidR="00EF4937">
        <w:t>201</w:t>
      </w:r>
      <w:r w:rsidR="00F742FA">
        <w:t>7</w:t>
      </w:r>
      <w:r w:rsidR="00EF4937">
        <w:t>.</w:t>
      </w: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E063EF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E063EF" w:rsidP="00E063EF" w:rsidR="00E063EF">
      <w:pPr>
        <w:ind w:firstLine="708" w:left="4248"/>
        <w:jc w:val="both"/>
      </w:pPr>
      <w:r>
        <w:t>Za točnost otpravka, ovlašteni službenik:</w:t>
      </w:r>
    </w:p>
    <w:p w:rsidRDefault="00E063EF" w:rsidP="00422EE0" w:rsidR="00E063E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76BC"/>
    <w:rsid w:val="0004346D"/>
    <w:rsid w:val="00046694"/>
    <w:rsid w:val="00071E5C"/>
    <w:rsid w:val="00091659"/>
    <w:rsid w:val="000C09E9"/>
    <w:rsid w:val="000C34C5"/>
    <w:rsid w:val="000C65FC"/>
    <w:rsid w:val="000D1CDA"/>
    <w:rsid w:val="000F277D"/>
    <w:rsid w:val="000F4B25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534B"/>
    <w:rsid w:val="004F7812"/>
    <w:rsid w:val="00511778"/>
    <w:rsid w:val="0051396F"/>
    <w:rsid w:val="005431CA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22A9F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59C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063EF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742FA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3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3E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3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3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3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3E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3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3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TPK ARMATURA d.o.o.</izvorni_sadrzaj>
    <derivirana_varijabla naziv="DomainObject.Predmet.ProtustrankaFormated_1">  TPK ARMATURA d.o.o.</derivirana_varijabla>
  </DomainObject.Predmet.ProtustrankaFormated>
  <DomainObject.Predmet.ProtustrankaFormatedOIB>
    <izvorni_sadrzaj>  TPK ARMATURA d.o.o., OIB 30817831374</izvorni_sadrzaj>
    <derivirana_varijabla naziv="DomainObject.Predmet.ProtustrankaFormatedOIB_1">  TPK ARMATURA d.o.o., OIB 30817831374</derivirana_varijabla>
  </DomainObject.Predmet.ProtustrankaFormatedOIB>
  <DomainObject.Predmet.ProtustrankaFormatedWithAdress>
    <izvorni_sadrzaj> TPK ARMATURA d.o.o., Slavonska avenija 20b, 10000 Zagreb</izvorni_sadrzaj>
    <derivirana_varijabla naziv="DomainObject.Predmet.ProtustrankaFormatedWithAdress_1"> TPK ARMATURA d.o.o., Slavonska avenija 20b, 10000 Zagreb</derivirana_varijabla>
  </DomainObject.Predmet.ProtustrankaFormatedWithAdress>
  <DomainObject.Predmet.ProtustrankaFormatedWithAdressOIB>
    <izvorni_sadrzaj> TPK ARMATURA d.o.o., OIB 30817831374, Slavonska avenija 20b, 10000 Zagreb</izvorni_sadrzaj>
    <derivirana_varijabla naziv="DomainObject.Predmet.ProtustrankaFormatedWithAdressOIB_1"> TPK ARMATURA d.o.o., OIB 30817831374, Slavonska avenija 20b, 10000 Zagreb</derivirana_varijabla>
  </DomainObject.Predmet.ProtustrankaFormatedWithAdressOIB>
  <DomainObject.Predmet.ProtustrankaWithAdress>
    <izvorni_sadrzaj>TPK ARMATURA d.o.o. Slavonska avenija 20b, 10000 Zagreb</izvorni_sadrzaj>
    <derivirana_varijabla naziv="DomainObject.Predmet.ProtustrankaWithAdress_1">TPK ARMATURA d.o.o. Slavonska avenija 20b, 10000 Zagreb</derivirana_varijabla>
  </DomainObject.Predmet.ProtustrankaWithAdress>
  <DomainObject.Predmet.ProtustrankaWithAdressOIB>
    <izvorni_sadrzaj>TPK ARMATURA d.o.o., OIB 30817831374, Slavonska avenija 20b, 10000 Zagreb</izvorni_sadrzaj>
    <derivirana_varijabla naziv="DomainObject.Predmet.ProtustrankaWithAdressOIB_1">TPK ARMATURA d.o.o., OIB 30817831374, Slavonska avenija 20b, 10000 Zagreb</derivirana_varijabla>
  </DomainObject.Predmet.ProtustrankaWithAdressOIB>
  <DomainObject.Predmet.ProtustrankaNazivFormated>
    <izvorni_sadrzaj>TPK ARMATURA d.o.o.</izvorni_sadrzaj>
    <derivirana_varijabla naziv="DomainObject.Predmet.ProtustrankaNazivFormated_1">TPK ARMATURA d.o.o.</derivirana_varijabla>
  </DomainObject.Predmet.ProtustrankaNazivFormated>
  <DomainObject.Predmet.ProtustrankaNazivFormatedOIB>
    <izvorni_sadrzaj>TPK ARMATURA d.o.o., OIB 30817831374</izvorni_sadrzaj>
    <derivirana_varijabla naziv="DomainObject.Predmet.ProtustrankaNazivFormatedOIB_1">TPK ARMATURA d.o.o., OIB 30817831374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TPK ARMATURA d.o.o.</izvorni_sadrzaj>
    <derivirana_varijabla naziv="DomainObject.Predmet.StrankaFormated_1">  TPK ARMATURA d.o.o.</derivirana_varijabla>
  </DomainObject.Predmet.StrankaFormated>
  <DomainObject.Predmet.StrankaFormatedOIB>
    <izvorni_sadrzaj>  TPK ARMATURA d.o.o., OIB 30817831374</izvorni_sadrzaj>
    <derivirana_varijabla naziv="DomainObject.Predmet.StrankaFormatedOIB_1">  TPK ARMATURA d.o.o., OIB 30817831374</derivirana_varijabla>
  </DomainObject.Predmet.StrankaFormatedOIB>
  <DomainObject.Predmet.StrankaFormatedWithAdress>
    <izvorni_sadrzaj> TPK ARMATURA d.o.o., Slavonska avenija 20b, 10000 Zagreb</izvorni_sadrzaj>
    <derivirana_varijabla naziv="DomainObject.Predmet.StrankaFormatedWithAdress_1"> TPK ARMATURA d.o.o., Slavonska avenija 20b, 10000 Zagreb</derivirana_varijabla>
  </DomainObject.Predmet.StrankaFormatedWithAdress>
  <DomainObject.Predmet.StrankaFormatedWithAdressOIB>
    <izvorni_sadrzaj> TPK ARMATURA d.o.o., OIB 30817831374, Slavonska avenija 20b, 10000 Zagreb</izvorni_sadrzaj>
    <derivirana_varijabla naziv="DomainObject.Predmet.StrankaFormatedWithAdressOIB_1"> TPK ARMATURA d.o.o., OIB 30817831374, Slavonska avenija 20b, 10000 Zagreb</derivirana_varijabla>
  </DomainObject.Predmet.StrankaFormatedWithAdressOIB>
  <DomainObject.Predmet.StrankaWithAdress>
    <izvorni_sadrzaj>TPK ARMATURA d.o.o. Slavonska avenija 20b,10000 Zagreb</izvorni_sadrzaj>
    <derivirana_varijabla naziv="DomainObject.Predmet.StrankaWithAdress_1">TPK ARMATURA d.o.o. Slavonska avenija 20b,10000 Zagreb</derivirana_varijabla>
  </DomainObject.Predmet.StrankaWithAdress>
  <DomainObject.Predmet.StrankaWithAdressOIB>
    <izvorni_sadrzaj>TPK ARMATURA d.o.o., OIB 30817831374, Slavonska avenija 20b,10000 Zagreb</izvorni_sadrzaj>
    <derivirana_varijabla naziv="DomainObject.Predmet.StrankaWithAdressOIB_1">TPK ARMATURA d.o.o., OIB 30817831374, Slavonska avenija 20b,10000 Zagreb</derivirana_varijabla>
  </DomainObject.Predmet.StrankaWithAdressOIB>
  <DomainObject.Predmet.StrankaNazivFormated>
    <izvorni_sadrzaj>TPK ARMATURA d.o.o.</izvorni_sadrzaj>
    <derivirana_varijabla naziv="DomainObject.Predmet.StrankaNazivFormated_1">TPK ARMATURA d.o.o.</derivirana_varijabla>
  </DomainObject.Predmet.StrankaNazivFormated>
  <DomainObject.Predmet.StrankaNazivFormatedOIB>
    <izvorni_sadrzaj>TPK ARMATURA d.o.o., OIB 30817831374</izvorni_sadrzaj>
    <derivirana_varijabla naziv="DomainObject.Predmet.StrankaNazivFormatedOIB_1">TPK ARMATURA d.o.o., OIB 30817831374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TPK ARMATURA d.o.o.</item>
    </izvorni_sadrzaj>
    <derivirana_varijabla naziv="DomainObject.Predmet.StrankaListFormated_1">
      <item>TPK ARMATURA d.o.o.</item>
    </derivirana_varijabla>
  </DomainObject.Predmet.StrankaListFormated>
  <DomainObject.Predmet.StrankaListFormatedOIB>
    <izvorni_sadrzaj>
      <item>TPK ARMATURA d.o.o., OIB 30817831374</item>
    </izvorni_sadrzaj>
    <derivirana_varijabla naziv="DomainObject.Predmet.StrankaListFormatedOIB_1">
      <item>TPK ARMATURA d.o.o., OIB 30817831374</item>
    </derivirana_varijabla>
  </DomainObject.Predmet.StrankaListFormatedOIB>
  <DomainObject.Predmet.StrankaListFormatedWithAdress>
    <izvorni_sadrzaj>
      <item>TPK ARMATURA d.o.o., Slavonska avenija 20b, 10000 Zagreb</item>
    </izvorni_sadrzaj>
    <derivirana_varijabla naziv="DomainObject.Predmet.StrankaListFormatedWithAdress_1">
      <item>TPK ARMATURA d.o.o., Slavonska avenija 20b, 10000 Zagreb</item>
    </derivirana_varijabla>
  </DomainObject.Predmet.StrankaListFormatedWithAdress>
  <DomainObject.Predmet.StrankaListFormatedWithAdressOIB>
    <izvorni_sadrzaj>
      <item>TPK ARMATURA d.o.o., OIB 30817831374, Slavonska avenija 20b, 10000 Zagreb</item>
    </izvorni_sadrzaj>
    <derivirana_varijabla naziv="DomainObject.Predmet.StrankaListFormatedWithAdressOIB_1">
      <item>TPK ARMATURA d.o.o., OIB 30817831374, Slavonska avenija 20b, 10000 Zagreb</item>
    </derivirana_varijabla>
  </DomainObject.Predmet.StrankaListFormatedWithAdressOIB>
  <DomainObject.Predmet.StrankaListNazivFormated>
    <izvorni_sadrzaj>
      <item>TPK ARMATURA d.o.o.</item>
    </izvorni_sadrzaj>
    <derivirana_varijabla naziv="DomainObject.Predmet.StrankaListNazivFormated_1">
      <item>TPK ARMATURA d.o.o.</item>
    </derivirana_varijabla>
  </DomainObject.Predmet.StrankaListNazivFormated>
  <DomainObject.Predmet.StrankaListNazivFormatedOIB>
    <izvorni_sadrzaj>
      <item>TPK ARMATURA d.o.o., OIB 30817831374</item>
    </izvorni_sadrzaj>
    <derivirana_varijabla naziv="DomainObject.Predmet.StrankaListNazivFormatedOIB_1">
      <item>TPK ARMATURA d.o.o., OIB 30817831374</item>
    </derivirana_varijabla>
  </DomainObject.Predmet.StrankaListNazivFormatedOIB>
  <DomainObject.Predmet.ProtuStrankaListFormated>
    <izvorni_sadrzaj>
      <item>TPK ARMATURA d.o.o.</item>
    </izvorni_sadrzaj>
    <derivirana_varijabla naziv="DomainObject.Predmet.ProtuStrankaListFormated_1">
      <item>TPK ARMATURA d.o.o.</item>
    </derivirana_varijabla>
  </DomainObject.Predmet.ProtuStrankaListFormated>
  <DomainObject.Predmet.ProtuStrankaListFormatedOIB>
    <izvorni_sadrzaj>
      <item>TPK ARMATURA d.o.o., OIB 30817831374</item>
    </izvorni_sadrzaj>
    <derivirana_varijabla naziv="DomainObject.Predmet.ProtuStrankaListFormatedOIB_1">
      <item>TPK ARMATURA d.o.o., OIB 30817831374</item>
    </derivirana_varijabla>
  </DomainObject.Predmet.ProtuStrankaListFormatedOIB>
  <DomainObject.Predmet.ProtuStrankaListFormatedWithAdress>
    <izvorni_sadrzaj>
      <item>TPK ARMATURA d.o.o., Slavonska avenija 20b, 10000 Zagreb</item>
    </izvorni_sadrzaj>
    <derivirana_varijabla naziv="DomainObject.Predmet.ProtuStrankaListFormatedWithAdress_1">
      <item>TPK ARMATURA d.o.o., Slavonska avenija 20b, 10000 Zagreb</item>
    </derivirana_varijabla>
  </DomainObject.Predmet.ProtuStrankaListFormatedWithAdress>
  <DomainObject.Predmet.ProtuStrankaListFormatedWithAdressOIB>
    <izvorni_sadrzaj>
      <item>TPK ARMATURA d.o.o., OIB 30817831374, Slavonska avenija 20b, 10000 Zagreb</item>
    </izvorni_sadrzaj>
    <derivirana_varijabla naziv="DomainObject.Predmet.ProtuStrankaListFormatedWithAdressOIB_1">
      <item>TPK ARMATURA d.o.o., OIB 30817831374, Slavonska avenija 20b, 10000 Zagreb</item>
    </derivirana_varijabla>
  </DomainObject.Predmet.ProtuStrankaListFormatedWithAdressOIB>
  <DomainObject.Predmet.ProtuStrankaListNazivFormated>
    <izvorni_sadrzaj>
      <item>TPK ARMATURA d.o.o.</item>
    </izvorni_sadrzaj>
    <derivirana_varijabla naziv="DomainObject.Predmet.ProtuStrankaListNazivFormated_1">
      <item>TPK ARMATURA d.o.o.</item>
    </derivirana_varijabla>
  </DomainObject.Predmet.ProtuStrankaListNazivFormated>
  <DomainObject.Predmet.ProtuStrankaListNazivFormatedOIB>
    <izvorni_sadrzaj>
      <item>TPK ARMATURA d.o.o., OIB 30817831374</item>
    </izvorni_sadrzaj>
    <derivirana_varijabla naziv="DomainObject.Predmet.ProtuStrankaListNazivFormatedOIB_1">
      <item>TPK ARMATURA d.o.o., OIB 30817831374</item>
    </derivirana_varijabla>
  </DomainObject.Predmet.ProtuStrankaListNazivFormatedOIB>
  <DomainObject.Predmet.OstaliListFormated>
    <izvorni_sadrzaj>
      <item>Živko Rončević</item>
    </izvorni_sadrzaj>
    <derivirana_varijabla naziv="DomainObject.Predmet.OstaliListFormated_1">
      <item>Živko Rončević</item>
    </derivirana_varijabla>
  </DomainObject.Predmet.OstaliListFormated>
  <DomainObject.Predmet.OstaliListFormatedOIB>
    <izvorni_sadrzaj>
      <item>Živko Rončević, OIB 06722857462</item>
    </izvorni_sadrzaj>
    <derivirana_varijabla naziv="DomainObject.Predmet.OstaliListFormatedOIB_1">
      <item>Živko Rončević, OIB 06722857462</item>
    </derivirana_varijabla>
  </DomainObject.Predmet.OstaliListFormatedOIB>
  <DomainObject.Predmet.OstaliListFormatedWithAdress>
    <izvorni_sadrzaj>
      <item>Živko Rončević, Albrechtova 26, 10000 Zagreb</item>
    </izvorni_sadrzaj>
    <derivirana_varijabla naziv="DomainObject.Predmet.OstaliListFormatedWithAdress_1">
      <item>Živko Rončević, Albrechtova 26, 10000 Zagreb</item>
    </derivirana_varijabla>
  </DomainObject.Predmet.OstaliListFormatedWithAdress>
  <DomainObject.Predmet.OstaliListFormatedWithAdressOIB>
    <izvorni_sadrzaj>
      <item>Živko Rončević, OIB 06722857462, Albrechtova 26, 10000 Zagreb</item>
    </izvorni_sadrzaj>
    <derivirana_varijabla naziv="DomainObject.Predmet.OstaliListFormatedWithAdressOIB_1">
      <item>Živko Rončević, OIB 06722857462, Albrechtova 26, 10000 Zagreb</item>
    </derivirana_varijabla>
  </DomainObject.Predmet.OstaliListFormatedWithAdressOIB>
  <DomainObject.Predmet.OstaliListNazivFormated>
    <izvorni_sadrzaj>
      <item>Živko Rončević</item>
    </izvorni_sadrzaj>
    <derivirana_varijabla naziv="DomainObject.Predmet.OstaliListNazivFormated_1">
      <item>Živko Rončević</item>
    </derivirana_varijabla>
  </DomainObject.Predmet.OstaliListNazivFormated>
  <DomainObject.Predmet.OstaliListNazivFormatedOIB>
    <izvorni_sadrzaj>
      <item>Živko Rončević, OIB 06722857462</item>
    </izvorni_sadrzaj>
    <derivirana_varijabla naziv="DomainObject.Predmet.OstaliListNazivFormatedOIB_1">
      <item>Živko Rončević, OIB 06722857462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TPK ARMATURA d.o.o.</izvorni_sadrzaj>
    <derivirana_varijabla naziv="DomainObject.Predmet.StrankaIDrugi_1">TPK ARMATURA d.o.o.</derivirana_varijabla>
  </DomainObject.Predmet.StrankaIDrugi>
  <DomainObject.Predmet.ProtustrankaIDrugi>
    <izvorni_sadrzaj>TPK ARMATURA d.o.o.</izvorni_sadrzaj>
    <derivirana_varijabla naziv="DomainObject.Predmet.ProtustrankaIDrugi_1">TPK ARMATURA d.o.o.</derivirana_varijabla>
  </DomainObject.Predmet.ProtustrankaIDrugi>
  <DomainObject.Predmet.StrankaIDrugiAdressOIB>
    <izvorni_sadrzaj>TPK ARMATURA d.o.o., OIB 30817831374, Slavonska avenija 20b, 10000 Zagreb</izvorni_sadrzaj>
    <derivirana_varijabla naziv="DomainObject.Predmet.StrankaIDrugiAdressOIB_1">TPK ARMATURA d.o.o., OIB 30817831374, Slavonska avenija 20b, 10000 Zagreb</derivirana_varijabla>
  </DomainObject.Predmet.StrankaIDrugiAdressOIB>
  <DomainObject.Predmet.ProtustrankaIDrugiAdressOIB>
    <izvorni_sadrzaj>TPK ARMATURA d.o.o., OIB 30817831374, Slavonska avenija 20b, 10000 Zagreb</izvorni_sadrzaj>
    <derivirana_varijabla naziv="DomainObject.Predmet.ProtustrankaIDrugiAdressOIB_1">TPK ARMATURA d.o.o., OIB 30817831374, Slavonska avenija 20b,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TPK ARMATURA d.o.o.</item>
      <item>TPK ARMATURA d.o.o.</item>
      <item>Živko Rončević</item>
    </izvorni_sadrzaj>
    <derivirana_varijabla naziv="DomainObject.Predmet.SudioniciListNaziv_1">
      <item>TPK ARMATURA d.o.o.</item>
      <item>TPK ARMATURA d.o.o.</item>
      <item>Živko Rončević</item>
    </derivirana_varijabla>
  </DomainObject.Predmet.SudioniciListNaziv>
  <DomainObject.Predmet.SudioniciListAdressOIB>
    <izvorni_sadrzaj>
      <item>TPK ARMATURA d.o.o., OIB 30817831374, Slavonska avenija 20b,10000 Zagreb</item>
      <item>TPK ARMATURA d.o.o., OIB 30817831374, Slavonska avenija 20b,10000 Zagreb</item>
      <item>Živko Rončević, OIB 06722857462, Albrechtova 26,10000 Zagreb</item>
    </izvorni_sadrzaj>
    <derivirana_varijabla naziv="DomainObject.Predmet.SudioniciListAdressOIB_1">
      <item>TPK ARMATURA d.o.o., OIB 30817831374, Slavonska avenija 20b,10000 Zagreb</item>
      <item>TPK ARMATURA d.o.o., OIB 30817831374, Slavonska avenija 20b,10000 Zagreb</item>
      <item>Živko Rončević, OIB 06722857462, Albrechtova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30817831374</item>
      <item>, OIB 30817831374</item>
      <item>, OIB 06722857462</item>
    </izvorni_sadrzaj>
    <derivirana_varijabla naziv="DomainObject.Predmet.SudioniciListNazivOIB_1">
      <item>, OIB 30817831374</item>
      <item>, OIB 30817831374</item>
      <item>, OIB 06722857462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CA154-1348-40BF-BCE5-F35FFE01A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181</properties:Words>
  <properties:Characters>1025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2017-05-19T10:40:00Z</dcterms:created>
  <dc:creator>ilukac</dc:creator>
  <cp:lastModifiedBy>Valentina Delač</cp:lastModifiedBy>
  <cp:lastPrinted>2017-05-19T10:41:00Z</cp:lastPrinted>
  <dcterms:modified xmlns:xsi="http://www.w3.org/2001/XMLSchema-instance" xsi:type="dcterms:W3CDTF">2017-05-19T10:41:00Z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