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80b5" w14:paraId="f6480b5" w:rsidRDefault="008A4590" w:rsidP="00910611" w:rsidR="008A45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590" w:rsidP="00910611" w:rsidR="008A4590">
      <w:r>
        <w:rPr>
          <w:rFonts w:eastAsia="MS Mincho"/>
        </w:rPr>
        <w:t>REPUBLIKA HRVATSKA</w:t>
      </w:r>
    </w:p>
    <w:p w:rsidRDefault="008A4590" w:rsidP="00910611" w:rsidR="008A4590">
      <w:r>
        <w:rPr>
          <w:rFonts w:eastAsia="MS Mincho"/>
        </w:rPr>
        <w:t>TRGOVAČKI SUD U RIJECI</w:t>
      </w:r>
    </w:p>
    <w:p w:rsidRDefault="008A4590" w:rsidR="008A45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4590" w:rsidP="00910611" w:rsidR="008A4590" w:rsidRPr="00910611"/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112F3F" w:rsidRPr="00112F3F">
        <w:rPr>
          <w:b/>
        </w:rPr>
        <w:t>HIT MARINA d.o.o. Novi Vinodolski, Mel bb</w:t>
      </w:r>
      <w:r w:rsidRPr="00BB52A2">
        <w:rPr>
          <w:b/>
        </w:rPr>
        <w:t xml:space="preserve">, </w:t>
      </w:r>
      <w:r w:rsidRPr="00BB52A2">
        <w:t xml:space="preserve">dana </w:t>
      </w:r>
      <w:r w:rsidR="00281AA0">
        <w:t>15. prosinca</w:t>
      </w:r>
      <w:r w:rsidR="004302D2">
        <w:t xml:space="preserve"> </w:t>
      </w:r>
      <w:r w:rsidRPr="00BB52A2">
        <w:t>2015.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112F3F" w:rsidP="00D5144B" w:rsidR="00112F3F" w:rsidRPr="00281AA0">
      <w:pPr>
        <w:jc w:val="both"/>
      </w:pPr>
      <w:r>
        <w:t>I.</w:t>
      </w:r>
      <w:r w:rsidR="00D5144B"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="00D5144B" w:rsidRPr="00E31274">
        <w:t xml:space="preserve"> 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>
        <w:rPr>
          <w:b/>
        </w:rPr>
        <w:t>162/10-</w:t>
      </w:r>
      <w:r w:rsidR="00281AA0">
        <w:rPr>
          <w:b/>
        </w:rPr>
        <w:t>465</w:t>
      </w:r>
      <w:r w:rsidR="00BB52A2">
        <w:t xml:space="preserve"> od</w:t>
      </w:r>
      <w:r w:rsidR="004364AA" w:rsidRPr="00E31274">
        <w:t xml:space="preserve"> </w:t>
      </w:r>
      <w:r>
        <w:t>23</w:t>
      </w:r>
      <w:r w:rsidR="00BB52A2">
        <w:t xml:space="preserve">. </w:t>
      </w:r>
      <w:r w:rsidR="004302D2">
        <w:t xml:space="preserve">listopada </w:t>
      </w:r>
      <w:r w:rsidR="00F571DC" w:rsidRPr="00E31274">
        <w:t>201</w:t>
      </w:r>
      <w:r>
        <w:t>5</w:t>
      </w:r>
      <w:r w:rsidR="00FF6984" w:rsidRPr="00E31274">
        <w:t>.</w:t>
      </w:r>
      <w:r>
        <w:t xml:space="preserve"> godine </w:t>
      </w:r>
      <w:r w:rsidR="00AE42B4">
        <w:t xml:space="preserve">na stranici </w:t>
      </w:r>
      <w:r>
        <w:t>prvoj</w:t>
      </w:r>
      <w:r w:rsidR="00281AA0">
        <w:t xml:space="preserve">, </w:t>
      </w:r>
      <w:r>
        <w:t>u točk</w:t>
      </w:r>
      <w:r w:rsidR="00281AA0">
        <w:t>i</w:t>
      </w:r>
      <w:r>
        <w:t xml:space="preserve"> I.</w:t>
      </w:r>
      <w:r w:rsidR="00281AA0">
        <w:t xml:space="preserve"> izreke redak prvi, točki II. izreke redak prvi i točki III.</w:t>
      </w:r>
      <w:r>
        <w:t xml:space="preserve"> izreke</w:t>
      </w:r>
      <w:r w:rsidR="00281AA0">
        <w:t>, redak drugi</w:t>
      </w:r>
      <w:r>
        <w:t>,</w:t>
      </w:r>
      <w:r w:rsidR="00281AA0">
        <w:t xml:space="preserve"> tako</w:t>
      </w:r>
      <w:r>
        <w:t xml:space="preserve"> da umjesto "</w:t>
      </w:r>
      <w:r w:rsidR="00281AA0">
        <w:t>Dobrodolska cesta 31</w:t>
      </w:r>
      <w:r>
        <w:t>"</w:t>
      </w:r>
      <w:r w:rsidR="00281AA0">
        <w:t>, t</w:t>
      </w:r>
      <w:r>
        <w:t>reba pisati "</w:t>
      </w:r>
      <w:r w:rsidR="00281AA0" w:rsidRPr="00281AA0">
        <w:rPr>
          <w:b/>
        </w:rPr>
        <w:t>Dobrodolska cesta 31A</w:t>
      </w:r>
      <w:r w:rsidRPr="00281AA0">
        <w:t>".</w:t>
      </w:r>
    </w:p>
    <w:p w:rsidRDefault="00112F3F" w:rsidP="00D5144B" w:rsidR="00112F3F">
      <w:pPr>
        <w:jc w:val="both"/>
      </w:pPr>
    </w:p>
    <w:p w:rsidRDefault="00112F3F" w:rsidP="00D5144B" w:rsidR="00112F3F">
      <w:pPr>
        <w:jc w:val="both"/>
      </w:pPr>
      <w:r>
        <w:t>II.</w:t>
      </w:r>
      <w:r>
        <w:tab/>
      </w:r>
      <w:r w:rsidRPr="00E31274">
        <w:t>Ispravlja se rješenj</w:t>
      </w:r>
      <w:r>
        <w:t>e</w:t>
      </w:r>
      <w:r w:rsidRPr="00E31274">
        <w:t xml:space="preserve"> ovog</w:t>
      </w:r>
      <w:r>
        <w:t>a</w:t>
      </w:r>
      <w:r w:rsidRPr="00E31274">
        <w:t xml:space="preserve"> suda posl.br. </w:t>
      </w:r>
      <w:r w:rsidRPr="00BB52A2">
        <w:rPr>
          <w:b/>
        </w:rPr>
        <w:t>15 St-</w:t>
      </w:r>
      <w:r>
        <w:rPr>
          <w:b/>
        </w:rPr>
        <w:t>162/10-46</w:t>
      </w:r>
      <w:r w:rsidR="00281AA0">
        <w:rPr>
          <w:b/>
        </w:rPr>
        <w:t>5</w:t>
      </w:r>
      <w:r>
        <w:t xml:space="preserve"> od</w:t>
      </w:r>
      <w:r w:rsidRPr="00E31274">
        <w:t xml:space="preserve"> </w:t>
      </w:r>
      <w:r>
        <w:t xml:space="preserve">23. listopada </w:t>
      </w:r>
      <w:r w:rsidRPr="00E31274">
        <w:t>201</w:t>
      </w:r>
      <w:r>
        <w:t>5</w:t>
      </w:r>
      <w:r w:rsidRPr="00E31274">
        <w:t>.</w:t>
      </w:r>
      <w:r>
        <w:t xml:space="preserve"> godine na stranici četvrtoj, u obrazloženju, </w:t>
      </w:r>
      <w:r w:rsidR="00281AA0">
        <w:t>treći</w:t>
      </w:r>
      <w:r>
        <w:t xml:space="preserve"> pasus, redak </w:t>
      </w:r>
      <w:r w:rsidR="009D095E">
        <w:t xml:space="preserve">drugi, </w:t>
      </w:r>
      <w:r>
        <w:t>tako da umjesto "</w:t>
      </w:r>
      <w:r w:rsidR="00281AA0">
        <w:t>Dobrodolska cesta 31</w:t>
      </w:r>
      <w:r>
        <w:t>" treba pisati "</w:t>
      </w:r>
      <w:r w:rsidR="00281AA0" w:rsidRPr="00281AA0">
        <w:rPr>
          <w:b/>
        </w:rPr>
        <w:t>Dobrodolska cesta 31A</w:t>
      </w:r>
      <w:r>
        <w:t>".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112F3F">
        <w:t>162/10-46</w:t>
      </w:r>
      <w:r w:rsidR="00281AA0">
        <w:t>5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112F3F">
        <w:t>23</w:t>
      </w:r>
      <w:r w:rsidR="004302D2">
        <w:t>.</w:t>
      </w:r>
      <w:r w:rsidR="00BB52A2">
        <w:t xml:space="preserve"> </w:t>
      </w:r>
      <w:r w:rsidR="004302D2">
        <w:t>listopada</w:t>
      </w:r>
      <w:r w:rsidR="00F571DC" w:rsidRPr="00E31274">
        <w:t xml:space="preserve"> 201</w:t>
      </w:r>
      <w:r w:rsidR="00E31274">
        <w:t>5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281AA0">
        <w:t>15. prosinca</w:t>
      </w:r>
      <w:r w:rsidR="00F571DC" w:rsidRPr="00E31274">
        <w:t xml:space="preserve"> 201</w:t>
      </w:r>
      <w:r w:rsidR="00E31274">
        <w:t>5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112F3F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667199">
        <w:t xml:space="preserve"> </w:t>
      </w:r>
      <w:r w:rsidR="00112F3F">
        <w:t xml:space="preserve"> </w:t>
      </w:r>
      <w:r w:rsidR="00667199" w:rsidRPr="00737DD5">
        <w:t xml:space="preserve"> </w:t>
      </w:r>
      <w:r w:rsidR="00BB52A2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112F3F" w:rsidR="00BB52A2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  <w:r w:rsidR="00BB52A2">
        <w:br w:type="page"/>
      </w:r>
    </w:p>
    <w:p w:rsidRDefault="00BB52A2" w:rsidP="00BB52A2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lastRenderedPageBreak/>
        <w:t>DNA:</w:t>
      </w:r>
    </w:p>
    <w:p w:rsidRDefault="00F22953" w:rsidP="00BB52A2" w:rsidR="00F22953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Stečajni upravitelj Dušan Crljenko na znanje</w:t>
      </w:r>
    </w:p>
    <w:p w:rsidRDefault="00112F3F" w:rsidP="00BB52A2" w:rsidR="00112F3F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Općinskom sudu u Rijeci, ZKO Novi Vinodolski</w:t>
      </w:r>
    </w:p>
    <w:p w:rsidRDefault="00112F3F" w:rsidP="00BB52A2" w:rsidR="00112F3F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kupcu </w:t>
      </w:r>
      <w:r w:rsidR="00281AA0">
        <w:rPr>
          <w:sz w:val="20"/>
          <w:szCs w:val="20"/>
        </w:rPr>
        <w:t xml:space="preserve">Mladen Štefančić </w:t>
      </w:r>
      <w:r>
        <w:rPr>
          <w:sz w:val="20"/>
          <w:szCs w:val="20"/>
        </w:rPr>
        <w:t xml:space="preserve"> </w:t>
      </w:r>
    </w:p>
    <w:p w:rsidRDefault="00112F3F" w:rsidP="00BB52A2" w:rsidR="004302D2" w:rsidRPr="00BB52A2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4302D2">
        <w:rPr>
          <w:sz w:val="20"/>
          <w:szCs w:val="20"/>
        </w:rPr>
        <w:t>oglasna ploča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281AA0">
        <w:rPr>
          <w:sz w:val="20"/>
          <w:szCs w:val="20"/>
        </w:rPr>
        <w:t>15.12</w:t>
      </w:r>
      <w:r w:rsidRPr="00BB52A2">
        <w:rPr>
          <w:sz w:val="20"/>
          <w:szCs w:val="20"/>
        </w:rPr>
        <w:t>.2015.g.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5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281AA0">
      <w:t>637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57717"/>
    <w:rsid w:val="00387D25"/>
    <w:rsid w:val="003C0557"/>
    <w:rsid w:val="00427A29"/>
    <w:rsid w:val="004302D2"/>
    <w:rsid w:val="004364AA"/>
    <w:rsid w:val="00627A71"/>
    <w:rsid w:val="00667199"/>
    <w:rsid w:val="006E5449"/>
    <w:rsid w:val="00735F23"/>
    <w:rsid w:val="00894211"/>
    <w:rsid w:val="008A4590"/>
    <w:rsid w:val="0090539B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31274"/>
    <w:rsid w:val="00E855D0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4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5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5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5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5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4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459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4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5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5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5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5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4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459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studenog 2015.</izvorni_sadrzaj>
    <derivirana_varijabla naziv="DomainObject.Predmet.SpisIzvanSuda.DatumIzlazaSpisa_1">12.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Ež-661/215</izvorni_sadrzaj>
    <derivirana_varijabla naziv="DomainObject.Predmet.SpisIzvanSuda.Napomena_1">Ež-661/215</derivirana_varijabla>
  </DomainObject.Predmet.SpisIzvanSuda.Napomena>
  <DomainObject.Predmet.SpisIzvanSuda.RazlogIzlaskaSpisa>
    <izvorni_sadrzaj>žalba ponuditelja i kupca Dušana Ristića</izvorni_sadrzaj>
    <derivirana_varijabla naziv="DomainObject.Predmet.SpisIzvanSuda.RazlogIzlaskaSpisa_1">žalba ponuditelja i kupca Dušana Ristića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VINODOLSKI; Vladimir Magdalenić; SENAD HANDŽIĆ; ALMA HANDŽIĆ; FRANCE ROGELJ; DRAŽEN PIŠKULIĆ; LJUBO PIŠKULIĆ; GORAN RADUJKOVIĆ; VLADIMIR MAGDALENIĆ</izvorni_sadrzaj>
    <derivirana_varijabla naziv="DomainObject.Predmet.StrankaFormated_1">  PRIMORSKO-GORANSKA ŽUPANIJA GRAD NOVI VINODOLSKI; Vladimir Magdalenić; SENAD HANDŽIĆ; ALMA HANDŽIĆ; FRANCE ROGELJ; DRAŽEN PIŠKULIĆ; LJUBO PIŠKULIĆ; GORAN RADUJKOVIĆ; VLADIMIR MAGDALENIĆ</derivirana_varijabla>
  </DomainObject.Predmet.StrankaFormated>
  <DomainObject.Predmet.StrankaFormatedOIB>
    <izvorni_sadrzaj>  PRIMORSKO-GORANSKA ŽUPANIJA GRAD NOVI VINODOLSKI; Vladimir Magdalenić, OIB 55574839587; SENAD HANDŽIĆ; ALMA HANDŽIĆ; FRANCE ROGELJ; DRAŽEN PIŠKULIĆ; LJUBO PIŠKULIĆ; GORAN RADUJKOVIĆ; VLADIMIR MAGDALENIĆ</izvorni_sadrzaj>
    <derivirana_varijabla naziv="DomainObject.Predmet.StrankaFormatedOIB_1">  PRIMORSKO-GORANSKA ŽUPANIJA GRAD NOVI VINODOLSKI; Vladimir Magdalenić, OIB 55574839587; SENAD HANDŽIĆ; ALMA HANDŽIĆ; FRANCE ROGELJ; DRAŽEN PIŠKULIĆ; LJUBO PIŠKULIĆ; GORAN RADUJKOVIĆ; VLADIMIR MAGDALENIĆ</derivirana_varijabla>
  </DomainObject.Predmet.StrankaFormatedOIB>
  <DomainObject.Predmet.StrankaFormatedWithAdress>
    <izvorni_sadrzaj> PRIMORSKO-GORANSKA ŽUPANIJA GRAD NOVI VINODOLSKI, P.P. 5, 51250 Novi Vinodolski; Vladimir Magdalenić, Dravska 25b, 42202 Bartolovec; SENAD HANDŽIĆ; ALMA HANDŽIĆ; FRANCE ROGELJ; DRAŽEN PIŠKULIĆ; LJUBO PIŠKULIĆ; GORAN RADUJKOVIĆ; VLADIMIR MAGDALENIĆ</izvorni_sadrzaj>
    <derivirana_varijabla naziv="DomainObject.Predmet.StrankaFormatedWithAdress_1"> PRIMORSKO-GORANSKA ŽUPANIJA GRAD NOVI VINODOLSKI, P.P. 5, 51250 Novi Vinodolski; Vladimir Magdalenić, Dravska 25b, 42202 Bartolovec; SENAD HANDŽIĆ; ALMA HANDŽIĆ; FRANCE ROGELJ; DRAŽEN PIŠKULIĆ; LJUBO PIŠKULIĆ; GORAN RADUJKOVIĆ; VLADIMIR MAGDALENIĆ</derivirana_varijabla>
  </DomainObject.Predmet.StrankaFormatedWithAdress>
  <DomainObject.Predmet.StrankaFormatedWithAdressOIB>
    <izvorni_sadrzaj> PRIMORSKO-GORANSKA ŽUPANIJA GRAD NOVI VINODOLSKI, P.P. 5, 51250 Novi Vinodolski; Vladimir Magdalenić, OIB 55574839587, Dravska 25b, 42202 Bartolovec; SENAD HANDŽIĆ; ALMA HANDŽIĆ; FRANCE ROGELJ; DRAŽEN PIŠKULIĆ; LJUBO PIŠKULIĆ; GORAN RADUJKOVIĆ; VLADIMIR MAGDALENIĆ</izvorni_sadrzaj>
    <derivirana_varijabla naziv="DomainObject.Predmet.StrankaFormatedWithAdressOIB_1"> PRIMORSKO-GORANSKA ŽUPANIJA GRAD NOVI VINODOLSKI, P.P. 5, 51250 Novi Vinodolski; Vladimir Magdalenić, OIB 55574839587, Dravska 25b, 42202 Bartolovec; SENAD HANDŽIĆ; ALMA HANDŽIĆ; FRANCE ROGELJ; DRAŽEN PIŠKULIĆ; LJUBO PIŠKULIĆ; GORAN RADUJKOVIĆ; VLADIMIR MAGDALENIĆ</derivirana_varijabla>
  </DomainObject.Predmet.StrankaFormatedWithAdressOIB>
  <DomainObject.Predmet.StrankaWithAdress>
    <izvorni_sadrzaj>PRIMORSKO-GORANSKA ŽUPANIJA GRAD NOVI VINODOLSKI P.P. 5,51250 Novi Vinodolski,Vladimir Magdalenić Dravska 25b,42202 Bartolovec,SENAD HANDŽIĆ ,ALMA HANDŽIĆ ,FRANCE ROGELJ ,DRAŽEN PIŠKULIĆ ,LJUBO PIŠKULIĆ ,GORAN RADUJKOVIĆ ,VLADIMIR MAGDALENIĆ </izvorni_sadrzaj>
    <derivirana_varijabla naziv="DomainObject.Predmet.StrankaWithAdress_1">PRIMORSKO-GORANSKA ŽUPANIJA GRAD NOVI VINODOLSKI P.P. 5,51250 Novi Vinodolski,Vladimir Magdalenić Dravska 25b,42202 Bartolovec,SENAD HANDŽIĆ ,ALMA HANDŽIĆ ,FRANCE ROGELJ ,DRAŽEN PIŠKULIĆ ,LJUBO PIŠKULIĆ ,GORAN RADUJKOVIĆ ,VLADIMIR MAGDALENIĆ </derivirana_varijabla>
  </DomainObject.Predmet.StrankaWithAdress>
  <DomainObject.Predmet.StrankaWithAdressOIB>
    <izvorni_sadrzaj>PRIMORSKO-GORANSKA ŽUPANIJA GRAD NOVI VINODOLSKI, P.P. 5,51250 Novi Vinodolski,Vladimir Magdalenić, OIB 55574839587, Dravska 25b,42202 Bartolovec,SENAD HANDŽIĆ,ALMA HANDŽIĆ,FRANCE ROGELJ,DRAŽEN PIŠKULIĆ,LJUBO PIŠKULIĆ,GORAN RADUJKOVIĆ,VLADIMIR MAGDALENIĆ</izvorni_sadrzaj>
    <derivirana_varijabla naziv="DomainObject.Predmet.StrankaWithAdressOIB_1">PRIMORSKO-GORANSKA ŽUPANIJA GRAD NOVI VINODOLSKI, P.P. 5,51250 Novi Vinodolski,Vladimir Magdalenić, OIB 55574839587, Dravska 25b,42202 Bartolovec,SENAD HANDŽIĆ,ALMA HANDŽIĆ,FRANCE ROGELJ,DRAŽEN PIŠKULIĆ,LJUBO PIŠKULIĆ,GORAN RADUJKOVIĆ,VLADIMIR MAGDALENIĆ</derivirana_varijabla>
  </DomainObject.Predmet.StrankaWithAdressOIB>
  <DomainObject.Predmet.StrankaNazivFormated>
    <izvorni_sadrzaj>PRIMORSKO-GORANSKA ŽUPANIJA GRAD NOVI VINODOLSKI,Vladimir Magdalenić,SENAD HANDŽIĆ,ALMA HANDŽIĆ,FRANCE ROGELJ,DRAŽEN PIŠKULIĆ,LJUBO PIŠKULIĆ,GORAN RADUJKOVIĆ,VLADIMIR MAGDALENIĆ</izvorni_sadrzaj>
    <derivirana_varijabla naziv="DomainObject.Predmet.StrankaNazivFormated_1">PRIMORSKO-GORANSKA ŽUPANIJA GRAD NOVI VINODOLSKI,Vladimir Magdalenić,SENAD HANDŽIĆ,ALMA HANDŽIĆ,FRANCE ROGELJ,DRAŽEN PIŠKULIĆ,LJUBO PIŠKULIĆ,GORAN RADUJKOVIĆ,VLADIMIR MAGDALENIĆ</derivirana_varijabla>
  </DomainObject.Predmet.StrankaNazivFormated>
  <DomainObject.Predmet.StrankaNazivFormatedOIB>
    <izvorni_sadrzaj>PRIMORSKO-GORANSKA ŽUPANIJA GRAD NOVI VINODOLSKI,Vladimir Magdalenić, OIB 55574839587,SENAD HANDŽIĆ,ALMA HANDŽIĆ,FRANCE ROGELJ,DRAŽEN PIŠKULIĆ,LJUBO PIŠKULIĆ,GORAN RADUJKOVIĆ,VLADIMIR MAGDALENIĆ</izvorni_sadrzaj>
    <derivirana_varijabla naziv="DomainObject.Predmet.StrankaNazivFormatedOIB_1">PRIMORSKO-GORANSKA ŽUPANIJA GRAD NOVI VINODOLSKI,Vladimir Magdalenić, OIB 55574839587,SENAD HANDŽIĆ,ALMA HANDŽIĆ,FRANCE ROGELJ,DRAŽEN PIŠKULIĆ,LJUBO PIŠKULIĆ,GORAN RADUJKOVIĆ,VLADIMIR MAGDALENIĆ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Formated_1">
      <item>PRIMORSKO-GORANSKA ŽUPANIJA GRAD NOVI VINODOLSKI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Formated>
  <DomainObject.Predmet.StrankaListFormatedOIB>
    <izvorni_sadrzaj>
      <item>PRIMORSKO-GORANSKA ŽUPANIJA GRAD NOVI VINODOLSKI</item>
      <item>Vladimir Magdalenić, OIB 55574839587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FormatedOIB_1">
      <item>PRIMORSKO-GORANSKA ŽUPANIJA GRAD NOVI VINODOLSKI</item>
      <item>Vladimir Magdalenić, OIB 55574839587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FormatedOIB>
  <DomainObject.Predmet.StrankaListFormatedWithAdress>
    <izvorni_sadrzaj>
      <item>PRIMORSKO-GORANSKA ŽUPANIJA GRAD NOVI VINODOLSKI, P.P. 5, 51250 Novi Vinodolski</item>
      <item>Vladimir Magdalenić, Dravska 25b, 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FormatedWithAdress_1">
      <item>PRIMORSKO-GORANSKA ŽUPANIJA GRAD NOVI VINODOLSKI, P.P. 5, 51250 Novi Vinodolski</item>
      <item>Vladimir Magdalenić, Dravska 25b, 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FormatedWithAdress>
  <DomainObject.Predmet.StrankaListFormatedWithAdressOIB>
    <izvorni_sadrzaj>
      <item>PRIMORSKO-GORANSKA ŽUPANIJA GRAD NOVI VINODOLSKI, P.P. 5, 51250 Novi Vinodolski</item>
      <item>Vladimir Magdalenić, OIB 55574839587, Dravska 25b, 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FormatedWithAdressOIB_1">
      <item>PRIMORSKO-GORANSKA ŽUPANIJA GRAD NOVI VINODOLSKI, P.P. 5, 51250 Novi Vinodolski</item>
      <item>Vladimir Magdalenić, OIB 55574839587, Dravska 25b, 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FormatedWithAdressOIB>
  <DomainObject.Predmet.StrankaListNazivFormated>
    <izvorni_sadrzaj>
      <item>PRIMORSKO-GORANSKA ŽUPANIJA GRAD NOVI VINODOLSKI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NazivFormated_1">
      <item>PRIMORSKO-GORANSKA ŽUPANIJA GRAD NOVI VINODOLSKI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NazivFormated>
  <DomainObject.Predmet.StrankaListNazivFormatedOIB>
    <izvorni_sadrzaj>
      <item>PRIMORSKO-GORANSKA ŽUPANIJA GRAD NOVI VINODOLSKI</item>
      <item>Vladimir Magdalenić, OIB 55574839587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trankaListNazivFormatedOIB_1">
      <item>PRIMORSKO-GORANSKA ŽUPANIJA GRAD NOVI VINODOLSKI</item>
      <item>Vladimir Magdalenić, OIB 55574839587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  <item>Milan Došen, OIB 28408384400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  <item>Milan Došen, OIB 28408384400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  <item>Milan Došen, Svetog Križa 120, 33000 Milanovac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  <item>Milan Došen, Svetog Križa 120, 33000 Milanovac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  <item>Milan Došen, OIB 28408384400, Svetog Križa 120, 33000 Milanovac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  <item>Milan Došen, OIB 28408384400, Svetog Križa 120, 33000 Milanovac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  <item>Milan Došen, OIB 28408384400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  <item>Milan Došen, OIB 28408384400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Magdalenić i dr.</izvorni_sadrzaj>
    <derivirana_varijabla naziv="DomainObject.Predmet.StrankaIDrugi_1">Vladimir Magdalenić i dr.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Vladimir Magdalenić, OIB 55574839587, Dravska 25b, 42202 Bartolovec i dr.</izvorni_sadrzaj>
    <derivirana_varijabla naziv="DomainObject.Predmet.StrankaIDrugiAdressOIB_1">Vladimir Magdalenić, OIB 55574839587, Dravska 25b, 42202 Bartolovec i dr.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  <item>Milan Došen</item>
      <item>Vladimir Magdalenić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  <item>Milan Došen, OIB 28408384400, Svetog Križa 120,33000 Milanovac</item>
      <item>Vladimir Magdalenić, OIB 55574839587, Dravska 25b,42202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  <item>Milan Došen, OIB 28408384400, Svetog Križa 120,33000 Milanovac</item>
      <item>Vladimir Magdalenić, OIB 55574839587, Dravska 25b,42202 Bartolovec</item>
      <item>SENAD HANDŽIĆ</item>
      <item>ALMA HANDŽIĆ</item>
      <item>FRANCE ROGELJ</item>
      <item>DRAŽEN PIŠKULIĆ</item>
      <item>LJUBO PIŠKULIĆ</item>
      <item>GORAN RADUJKOVIĆ</item>
      <item>VLADIMIR MAGDALENIĆ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  <item>, OIB 28408384400</item>
      <item>, OIB 55574839587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  <item>, OIB 28408384400</item>
      <item>, OIB 55574839587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1500</properties:Characters>
  <properties:Lines>57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2015-10-29T13:34:00Z</dcterms:created>
  <dc:creator>dcmelik</dc:creator>
  <cp:lastModifiedBy>Jasna Radulović</cp:lastModifiedBy>
  <cp:lastPrinted>2015-12-15T09:13:00Z</cp:lastPrinted>
  <dcterms:modified xmlns:xsi="http://www.w3.org/2001/XMLSchema-instance" xsi:type="dcterms:W3CDTF">2015-12-15T09:14:00Z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