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e36f" w14:paraId="efde36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1B3378">
        <w:t>-36</w:t>
      </w:r>
      <w:r w:rsidR="008832F3">
        <w:t>8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1B3378">
        <w:t>STARTER PLUS</w:t>
      </w:r>
      <w:r w:rsidR="008832F3">
        <w:t xml:space="preserve"> d.o.o.,</w:t>
      </w:r>
      <w:r w:rsidR="009715B0">
        <w:t xml:space="preserve"> </w:t>
      </w:r>
      <w:r w:rsidR="001B3378">
        <w:t>Split, R. Boškovića</w:t>
      </w:r>
      <w:r w:rsidR="008832F3">
        <w:t xml:space="preserve"> 23</w:t>
      </w:r>
      <w:r w:rsidR="000F1016">
        <w:t xml:space="preserve">, </w:t>
      </w:r>
      <w:r w:rsidR="00ED599A">
        <w:t>OI</w:t>
      </w:r>
      <w:r w:rsidR="001B3378">
        <w:t>B: 11225291586</w:t>
      </w:r>
      <w:r w:rsidR="009715B0">
        <w:t xml:space="preserve">, </w:t>
      </w:r>
      <w:r>
        <w:t xml:space="preserve">dana </w:t>
      </w:r>
      <w:r w:rsidR="001B3378">
        <w:t>30</w:t>
      </w:r>
      <w:r w:rsidR="009715B0">
        <w:t>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1B3378" w:rsidP="00706888" w:rsidR="009715B0">
      <w:pPr>
        <w:jc w:val="both"/>
      </w:pPr>
      <w:r>
        <w:t>Predlagatelj je 18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1B3378">
        <w:t>STARTER PLUS d.o.o., Split, R. Boškovića 23, OIB: 11225291586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1B3378">
        <w:t>Tt-15/672-1 od 24.09.2015</w:t>
      </w:r>
      <w:r w:rsidR="00046239">
        <w:t>, nad</w:t>
      </w:r>
      <w:r w:rsidR="009715B0">
        <w:t xml:space="preserve"> uvodno naznačenim dužnikom 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1B3378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Tt-15/672-1, od 24. rujna 2015. godine, u smislu postupanja po članku 70. Zakona o sudskom registru.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1B3378">
        <w:t>30</w:t>
      </w:r>
      <w:r w:rsidR="00046239">
        <w:t>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E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1B3378">
      <w:t>36</w:t>
    </w:r>
    <w:r w:rsidR="008832F3">
      <w:t>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0F1016"/>
    <w:rsid w:val="001B3378"/>
    <w:rsid w:val="00207DE4"/>
    <w:rsid w:val="0024279B"/>
    <w:rsid w:val="002A4B4D"/>
    <w:rsid w:val="003B76E7"/>
    <w:rsid w:val="00462F55"/>
    <w:rsid w:val="004838FB"/>
    <w:rsid w:val="004A1B0C"/>
    <w:rsid w:val="005031FC"/>
    <w:rsid w:val="00507986"/>
    <w:rsid w:val="005449A9"/>
    <w:rsid w:val="005A7E58"/>
    <w:rsid w:val="006139CA"/>
    <w:rsid w:val="006F6D7A"/>
    <w:rsid w:val="00706888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7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E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E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E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E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A7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E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E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E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E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STARTER PLUS d.o.o. za trgovinu i usluge</izvorni_sadrzaj>
    <derivirana_varijabla naziv="DomainObject.Predmet.ProtustrankaFormated_1">  STARTER PLUS d.o.o. za trgovinu i usluge</derivirana_varijabla>
  </DomainObject.Predmet.ProtustrankaFormated>
  <DomainObject.Predmet.ProtustrankaFormatedOIB>
    <izvorni_sadrzaj>  STARTER PLUS d.o.o. za trgovinu i usluge, OIB 11225291586</izvorni_sadrzaj>
    <derivirana_varijabla naziv="DomainObject.Predmet.ProtustrankaFormatedOIB_1">  STARTER PLUS d.o.o. za trgovinu i usluge, OIB 11225291586</derivirana_varijabla>
  </DomainObject.Predmet.ProtustrankaFormatedOIB>
  <DomainObject.Predmet.ProtustrankaFormatedWithAdress>
    <izvorni_sadrzaj> STARTER PLUS d.o.o. za trgovinu i usluge, R.Boškovića 23, 21000 Split</izvorni_sadrzaj>
    <derivirana_varijabla naziv="DomainObject.Predmet.ProtustrankaFormatedWithAdress_1"> STARTER PLUS d.o.o. za trgovinu i usluge, R.Boškovića 23, 21000 Split</derivirana_varijabla>
  </DomainObject.Predmet.ProtustrankaFormatedWithAdress>
  <DomainObject.Predmet.ProtustrankaFormatedWithAdressOIB>
    <izvorni_sadrzaj> STARTER PLUS d.o.o. za trgovinu i usluge, OIB 11225291586, R.Boškovića 23, 21000 Split</izvorni_sadrzaj>
    <derivirana_varijabla naziv="DomainObject.Predmet.ProtustrankaFormatedWithAdressOIB_1"> STARTER PLUS d.o.o. za trgovinu i usluge, OIB 11225291586, R.Boškovića 23, 21000 Split</derivirana_varijabla>
  </DomainObject.Predmet.ProtustrankaFormatedWithAdressOIB>
  <DomainObject.Predmet.ProtustrankaWithAdress>
    <izvorni_sadrzaj>STARTER PLUS d.o.o. za trgovinu i usluge R.Boškovića 23, 21000 Split</izvorni_sadrzaj>
    <derivirana_varijabla naziv="DomainObject.Predmet.ProtustrankaWithAdress_1">STARTER PLUS d.o.o. za trgovinu i usluge R.Boškovića 23, 21000 Split</derivirana_varijabla>
  </DomainObject.Predmet.ProtustrankaWithAdress>
  <DomainObject.Predmet.ProtustrankaWithAdressOIB>
    <izvorni_sadrzaj>STARTER PLUS d.o.o. za trgovinu i usluge, OIB 11225291586, R.Boškovića 23, 21000 Split</izvorni_sadrzaj>
    <derivirana_varijabla naziv="DomainObject.Predmet.ProtustrankaWithAdressOIB_1">STARTER PLUS d.o.o. za trgovinu i usluge, OIB 11225291586, R.Boškovića 23, 21000 Split</derivirana_varijabla>
  </DomainObject.Predmet.ProtustrankaWithAdressOIB>
  <DomainObject.Predmet.ProtustrankaNazivFormated>
    <izvorni_sadrzaj>STARTER PLUS d.o.o. za trgovinu i usluge</izvorni_sadrzaj>
    <derivirana_varijabla naziv="DomainObject.Predmet.ProtustrankaNazivFormated_1">STARTER PLUS d.o.o. za trgovinu i usluge</derivirana_varijabla>
  </DomainObject.Predmet.ProtustrankaNazivFormated>
  <DomainObject.Predmet.ProtustrankaNazivFormatedOIB>
    <izvorni_sadrzaj>STARTER PLUS d.o.o. za trgovinu i usluge, OIB 11225291586</izvorni_sadrzaj>
    <derivirana_varijabla naziv="DomainObject.Predmet.ProtustrankaNazivFormatedOIB_1">STARTER PLUS d.o.o. za trgovinu i usluge, OIB 11225291586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48279.95</izvorni_sadrzaj>
    <derivirana_varijabla naziv="DomainObject.Predmet.TrenutnaVrijednost_1">48279.95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STARTER PLUS d.o.o. za trgovinu i usluge</item>
    </izvorni_sadrzaj>
    <derivirana_varijabla naziv="DomainObject.Predmet.ProtuStrankaListFormated_1">
      <item>STARTER PLUS d.o.o. za trgovinu i usluge</item>
    </derivirana_varijabla>
  </DomainObject.Predmet.ProtuStrankaListFormated>
  <DomainObject.Predmet.ProtuStrankaListFormatedOIB>
    <izvorni_sadrzaj>
      <item>STARTER PLUS d.o.o. za trgovinu i usluge, OIB 11225291586</item>
    </izvorni_sadrzaj>
    <derivirana_varijabla naziv="DomainObject.Predmet.ProtuStrankaListFormatedOIB_1">
      <item>STARTER PLUS d.o.o. za trgovinu i usluge, OIB 11225291586</item>
    </derivirana_varijabla>
  </DomainObject.Predmet.ProtuStrankaListFormatedOIB>
  <DomainObject.Predmet.ProtuStrankaListFormatedWithAdress>
    <izvorni_sadrzaj>
      <item>STARTER PLUS d.o.o. za trgovinu i usluge, R.Boškovića 23, 21000 Split</item>
    </izvorni_sadrzaj>
    <derivirana_varijabla naziv="DomainObject.Predmet.ProtuStrankaListFormatedWithAdress_1">
      <item>STARTER PLUS d.o.o. za trgovinu i usluge, R.Boškovića 23, 21000 Split</item>
    </derivirana_varijabla>
  </DomainObject.Predmet.ProtuStrankaListFormatedWithAdress>
  <DomainObject.Predmet.ProtuStrankaListFormatedWithAdressOIB>
    <izvorni_sadrzaj>
      <item>STARTER PLUS d.o.o. za trgovinu i usluge, OIB 11225291586, R.Boškovića 23, 21000 Split</item>
    </izvorni_sadrzaj>
    <derivirana_varijabla naziv="DomainObject.Predmet.ProtuStrankaListFormatedWithAdressOIB_1">
      <item>STARTER PLUS d.o.o. za trgovinu i usluge, OIB 11225291586, R.Boškovića 23, 21000 Split</item>
    </derivirana_varijabla>
  </DomainObject.Predmet.ProtuStrankaListFormatedWithAdressOIB>
  <DomainObject.Predmet.ProtuStrankaListNazivFormated>
    <izvorni_sadrzaj>
      <item>STARTER PLUS d.o.o. za trgovinu i usluge</item>
    </izvorni_sadrzaj>
    <derivirana_varijabla naziv="DomainObject.Predmet.ProtuStrankaListNazivFormated_1">
      <item>STARTER PLUS d.o.o. za trgovinu i usluge</item>
    </derivirana_varijabla>
  </DomainObject.Predmet.ProtuStrankaListNazivFormated>
  <DomainObject.Predmet.ProtuStrankaListNazivFormatedOIB>
    <izvorni_sadrzaj>
      <item>STARTER PLUS d.o.o. za trgovinu i usluge, OIB 11225291586</item>
    </izvorni_sadrzaj>
    <derivirana_varijabla naziv="DomainObject.Predmet.ProtuStrankaListNazivFormatedOIB_1">
      <item>STARTER PLUS d.o.o. za trgovinu i usluge, OIB 11225291586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STARTER PLUS d.o.o. za trgovinu i usluge</izvorni_sadrzaj>
    <derivirana_varijabla naziv="DomainObject.Predmet.ProtustrankaIDrugi_1">STARTER PLUS d.o.o. za trgovinu i usluge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STARTER PLUS d.o.o. za trgovinu i usluge, OIB 11225291586, R.Boškovića 23, 21000 Split</izvorni_sadrzaj>
    <derivirana_varijabla naziv="DomainObject.Predmet.ProtustrankaIDrugiAdressOIB_1">STARTER PLUS d.o.o. za trgovinu i usluge, OIB 11225291586, R.Boškovića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STARTER PLUS d.o.o. za trgovinu i usluge</item>
    </izvorni_sadrzaj>
    <derivirana_varijabla naziv="DomainObject.Predmet.SudioniciListNaziv_1">
      <item>FINA SPLIT</item>
      <item>STARTER PLUS d.o.o. za trgovinu i usluge</item>
    </derivirana_varijabla>
  </DomainObject.Predmet.SudioniciListNaziv>
  <DomainObject.Predmet.SudioniciListAdressOIB>
    <izvorni_sadrzaj>
      <item>FINA SPLIT, Mažuranićevo šet. 24 b,21000 Split</item>
      <item>STARTER PLUS d.o.o. za trgovinu i usluge, OIB 11225291586, R.Boškovića 23,21000 Split</item>
    </izvorni_sadrzaj>
    <derivirana_varijabla naziv="DomainObject.Predmet.SudioniciListAdressOIB_1">
      <item>FINA SPLIT, Mažuranićevo šet. 24 b,21000 Split</item>
      <item>STARTER PLUS d.o.o. za trgovinu i usluge, OIB 11225291586, R.Boškovića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11225291586</item>
    </izvorni_sadrzaj>
    <derivirana_varijabla naziv="DomainObject.Predmet.SudioniciListNazivOIB_1">
      <item>, OIB null</item>
      <item>, OIB 11225291586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2126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2015-10-30T10:39:00Z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2015-10-30T10:53:00Z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