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4a31" w14:paraId="6484a31" w:rsidRDefault="00387038" w:rsidP="00387038" w:rsidR="0038703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038" w:rsidP="00387038" w:rsidR="0038703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87038" w:rsidP="00387038" w:rsidR="0038703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87038" w:rsidP="00387038" w:rsidR="0038703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87038" w:rsidP="00387038" w:rsidR="00387038"/>
    <w:p w:rsidRDefault="00387038" w:rsidP="00387038" w:rsidR="00387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87038" w:rsidP="00387038" w:rsidR="00387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87038" w:rsidP="00387038" w:rsidR="00387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9025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MODESTE d. o. o. Pula, Flegova 21, OIB </w:t>
      </w:r>
      <w:r w:rsidRPr="00387038">
        <w:rPr>
          <w:rFonts w:cs="Times New Roman" w:eastAsia="Times New Roman"/>
          <w:szCs w:val="24"/>
          <w:lang w:eastAsia="hr-HR"/>
        </w:rPr>
        <w:t>82060143617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87038">
        <w:rPr>
          <w:rFonts w:cs="Times New Roman" w:eastAsia="Times New Roman"/>
          <w:szCs w:val="24"/>
          <w:lang w:eastAsia="hr-HR"/>
        </w:rPr>
        <w:t>040220502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87038" w:rsidP="00387038" w:rsidR="00387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87038" w:rsidP="00387038" w:rsidR="00387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87038" w:rsidP="00387038" w:rsidR="003870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MODESTE d. o. o. Pula, Flegova 21, OIB </w:t>
      </w:r>
      <w:r w:rsidRPr="00387038">
        <w:rPr>
          <w:rFonts w:cs="Times New Roman" w:eastAsia="Times New Roman"/>
          <w:szCs w:val="24"/>
          <w:lang w:eastAsia="hr-HR"/>
        </w:rPr>
        <w:t>82060143617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87038">
        <w:rPr>
          <w:rFonts w:cs="Times New Roman" w:eastAsia="Times New Roman"/>
          <w:szCs w:val="24"/>
          <w:lang w:eastAsia="hr-HR"/>
        </w:rPr>
        <w:t>040220502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87038" w:rsidP="00387038" w:rsidR="0038703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87038" w:rsidP="00387038" w:rsidR="00387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MODESTE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1654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1.867.515,28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87038" w:rsidP="00387038" w:rsidR="00387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87038" w:rsidP="00387038" w:rsidR="00387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87038" w:rsidP="00387038" w:rsidR="0038703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87038" w:rsidP="00387038" w:rsidR="0038703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87038" w:rsidP="00387038" w:rsidR="0038703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A46ADA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387038" w:rsidP="00387038" w:rsidR="0038703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87038" w:rsidP="00387038" w:rsidR="003870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87038" w:rsidP="00387038" w:rsidR="0038703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87038" w:rsidP="00387038" w:rsidR="003870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87038" w:rsidP="00387038" w:rsidR="0038703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87038" w:rsidP="00387038" w:rsidR="0038703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>
      <w:pPr>
        <w:tabs>
          <w:tab w:pos="4116" w:val="left"/>
        </w:tabs>
      </w:pPr>
    </w:p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 w:rsidRPr="00D05CA9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387038" w:rsidP="00387038" w:rsidR="00387038"/>
    <w:p w:rsidRDefault="0083039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959" w:rsidP="00387038" w:rsidR="00622959">
      <w:r>
        <w:separator/>
      </w:r>
    </w:p>
  </w:endnote>
  <w:endnote w:id="0" w:type="continuationSeparator">
    <w:p w:rsidRDefault="00622959" w:rsidP="00387038" w:rsidR="0062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959" w:rsidP="00387038" w:rsidR="00622959">
      <w:r>
        <w:separator/>
      </w:r>
    </w:p>
  </w:footnote>
  <w:footnote w:id="0" w:type="continuationSeparator">
    <w:p w:rsidRDefault="00622959" w:rsidP="00387038" w:rsidR="00622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959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830394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387038">
      <w:t>11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959" w:rsidP="0021081C" w:rsidR="00A81E97">
    <w:pPr>
      <w:pStyle w:val="Zaglavlje"/>
      <w:jc w:val="right"/>
    </w:pPr>
    <w:r>
      <w:t>11 St-4</w:t>
    </w:r>
    <w:r w:rsidR="00387038">
      <w:t>11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D16"/>
    <w:rsid w:val="001F5D16"/>
    <w:rsid w:val="00387038"/>
    <w:rsid w:val="00622959"/>
    <w:rsid w:val="00830394"/>
    <w:rsid w:val="009A6044"/>
    <w:rsid w:val="00A46ADA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0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70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70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0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0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70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703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0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3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39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3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3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0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70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70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0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0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70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703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30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3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39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3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3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St-411/2015</izvorni_sadrzaj>
    <derivirana_varijabla naziv="DomainObject.Predmet.OznakaBroj_1">St-411/2015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MODESTE d.o.o. PULA</izvorni_sadrzaj>
    <derivirana_varijabla naziv="DomainObject.Predmet.ProtustrankaFormated_1">  MODESTE d.o.o. PULA</derivirana_varijabla>
  </DomainObject.Predmet.ProtustrankaFormated>
  <DomainObject.Predmet.ProtustrankaFormatedOIB>
    <izvorni_sadrzaj>  MODESTE d.o.o. PULA, OIB 82060143617</izvorni_sadrzaj>
    <derivirana_varijabla naziv="DomainObject.Predmet.ProtustrankaFormatedOIB_1">  MODESTE d.o.o. PULA, OIB 82060143617</derivirana_varijabla>
  </DomainObject.Predmet.ProtustrankaFormatedOIB>
  <DomainObject.Predmet.ProtustrankaFormatedWithAdress>
    <izvorni_sadrzaj> MODESTE d.o.o. PULA, Flegova 21, 52100 Pula</izvorni_sadrzaj>
    <derivirana_varijabla naziv="DomainObject.Predmet.ProtustrankaFormatedWithAdress_1"> MODESTE d.o.o. PULA, Flegova 21, 52100 Pula</derivirana_varijabla>
  </DomainObject.Predmet.ProtustrankaFormatedWithAdress>
  <DomainObject.Predmet.ProtustrankaFormatedWithAdressOIB>
    <izvorni_sadrzaj> MODESTE d.o.o. PULA, OIB 82060143617, Flegova 21, 52100 Pula</izvorni_sadrzaj>
    <derivirana_varijabla naziv="DomainObject.Predmet.ProtustrankaFormatedWithAdressOIB_1"> MODESTE d.o.o. PULA, OIB 82060143617, Flegova 21, 52100 Pula</derivirana_varijabla>
  </DomainObject.Predmet.ProtustrankaFormatedWithAdressOIB>
  <DomainObject.Predmet.ProtustrankaWithAdress>
    <izvorni_sadrzaj>MODESTE d.o.o. PULA Flegova 21, 52100 Pula</izvorni_sadrzaj>
    <derivirana_varijabla naziv="DomainObject.Predmet.ProtustrankaWithAdress_1">MODESTE d.o.o. PULA Flegova 21, 52100 Pula</derivirana_varijabla>
  </DomainObject.Predmet.ProtustrankaWithAdress>
  <DomainObject.Predmet.ProtustrankaWithAdressOIB>
    <izvorni_sadrzaj>MODESTE d.o.o. PULA, OIB 82060143617, Flegova 21, 52100 Pula</izvorni_sadrzaj>
    <derivirana_varijabla naziv="DomainObject.Predmet.ProtustrankaWithAdressOIB_1">MODESTE d.o.o. PULA, OIB 82060143617, Flegova 21, 52100 Pula</derivirana_varijabla>
  </DomainObject.Predmet.ProtustrankaWithAdressOIB>
  <DomainObject.Predmet.ProtustrankaNazivFormated>
    <izvorni_sadrzaj>MODESTE d.o.o. PULA</izvorni_sadrzaj>
    <derivirana_varijabla naziv="DomainObject.Predmet.ProtustrankaNazivFormated_1">MODESTE d.o.o. PULA</derivirana_varijabla>
  </DomainObject.Predmet.ProtustrankaNazivFormated>
  <DomainObject.Predmet.ProtustrankaNazivFormatedOIB>
    <izvorni_sadrzaj>MODESTE d.o.o. PULA, OIB 82060143617</izvorni_sadrzaj>
    <derivirana_varijabla naziv="DomainObject.Predmet.ProtustrankaNazivFormatedOIB_1">MODESTE d.o.o. PULA, OIB 82060143617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1867515.28</izvorni_sadrzaj>
    <derivirana_varijabla naziv="DomainObject.Predmet.TrenutnaVrijednost_1">1867515.28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MODESTE d.o.o. PULA</item>
    </izvorni_sadrzaj>
    <derivirana_varijabla naziv="DomainObject.Predmet.ProtuStrankaListFormated_1">
      <item>MODESTE d.o.o. PULA</item>
    </derivirana_varijabla>
  </DomainObject.Predmet.ProtuStrankaListFormated>
  <DomainObject.Predmet.ProtuStrankaListFormatedOIB>
    <izvorni_sadrzaj>
      <item>MODESTE d.o.o. PULA, OIB 82060143617</item>
    </izvorni_sadrzaj>
    <derivirana_varijabla naziv="DomainObject.Predmet.ProtuStrankaListFormatedOIB_1">
      <item>MODESTE d.o.o. PULA, OIB 82060143617</item>
    </derivirana_varijabla>
  </DomainObject.Predmet.ProtuStrankaListFormatedOIB>
  <DomainObject.Predmet.ProtuStrankaListFormatedWithAdress>
    <izvorni_sadrzaj>
      <item>MODESTE d.o.o. PULA, Flegova 21, 52100 Pula</item>
    </izvorni_sadrzaj>
    <derivirana_varijabla naziv="DomainObject.Predmet.ProtuStrankaListFormatedWithAdress_1">
      <item>MODESTE d.o.o. PULA, Flegova 21, 52100 Pula</item>
    </derivirana_varijabla>
  </DomainObject.Predmet.ProtuStrankaListFormatedWithAdress>
  <DomainObject.Predmet.ProtuStrankaListFormatedWithAdressOIB>
    <izvorni_sadrzaj>
      <item>MODESTE d.o.o. PULA, OIB 82060143617, Flegova 21, 52100 Pula</item>
    </izvorni_sadrzaj>
    <derivirana_varijabla naziv="DomainObject.Predmet.ProtuStrankaListFormatedWithAdressOIB_1">
      <item>MODESTE d.o.o. PULA, OIB 82060143617, Flegova 21, 52100 Pula</item>
    </derivirana_varijabla>
  </DomainObject.Predmet.ProtuStrankaListFormatedWithAdressOIB>
  <DomainObject.Predmet.ProtuStrankaListNazivFormated>
    <izvorni_sadrzaj>
      <item>MODESTE d.o.o. PULA</item>
    </izvorni_sadrzaj>
    <derivirana_varijabla naziv="DomainObject.Predmet.ProtuStrankaListNazivFormated_1">
      <item>MODESTE d.o.o. PULA</item>
    </derivirana_varijabla>
  </DomainObject.Predmet.ProtuStrankaListNazivFormated>
  <DomainObject.Predmet.ProtuStrankaListNazivFormatedOIB>
    <izvorni_sadrzaj>
      <item>MODESTE d.o.o. PULA, OIB 82060143617</item>
    </izvorni_sadrzaj>
    <derivirana_varijabla naziv="DomainObject.Predmet.ProtuStrankaListNazivFormatedOIB_1">
      <item>MODESTE d.o.o. PULA, OIB 82060143617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MODESTE d.o.o. PULA</izvorni_sadrzaj>
    <derivirana_varijabla naziv="DomainObject.Predmet.ProtustrankaIDrugi_1">MODESTE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MODESTE d.o.o. PULA, OIB 82060143617, Flegova 21, 52100 Pula</izvorni_sadrzaj>
    <derivirana_varijabla naziv="DomainObject.Predmet.ProtustrankaIDrugiAdressOIB_1">MODESTE d.o.o. PULA, OIB 82060143617, Flegova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MODESTE d.o.o. PULA</item>
    </izvorni_sadrzaj>
    <derivirana_varijabla naziv="DomainObject.Predmet.SudioniciListNaziv_1">
      <item>FINANCIJSKA AGENCIJA, RC RIJEKA, PODRUŽNICA PULA, PULA</item>
      <item>MODESTE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MODESTE d.o.o. PULA, OIB 82060143617, Flegova 21,52100 Pula</item>
    </izvorni_sadrzaj>
    <derivirana_varijabla naziv="DomainObject.Predmet.SudioniciListAdressOIB_1">
      <item>FINANCIJSKA AGENCIJA, RC RIJEKA, PODRUŽNICA PULA, PULA, OIB 85821130368, Giardini 5,52100 Pula</item>
      <item>MODESTE d.o.o. PULA, OIB 82060143617, Flegova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82060143617</item>
    </izvorni_sadrzaj>
    <derivirana_varijabla naziv="DomainObject.Predmet.SudioniciListNazivOIB_1">
      <item>, OIB 85821130368</item>
      <item>, OIB 82060143617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1992</properties:Characters>
  <properties:Lines>96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2015-11-30T10:46:00Z</dcterms:created>
  <dc:creator>Mihaela Kaligari</dc:creator>
  <dc:description/>
  <cp:keywords/>
  <cp:lastModifiedBy>wsadmin</cp:lastModifiedBy>
  <cp:lastPrinted>2015-11-30T10:50:00Z</cp:lastPrinted>
  <dcterms:modified xmlns:xsi="http://www.w3.org/2001/XMLSchema-instance" xsi:type="dcterms:W3CDTF">2015-12-15T12:24:00Z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