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91865" w14:paraId="8b91865" w:rsidRDefault="002A3871"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2A3871">
        <w:t>-1108</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2A3871">
        <w:t>16. prosinca</w:t>
      </w:r>
      <w:r w:rsidR="00A9454B">
        <w:t xml:space="preserve"> 2015. </w:t>
      </w:r>
      <w:r w:rsidR="00D51C43" w:rsidRPr="00F47E3D">
        <w:t xml:space="preserve">  godine </w:t>
      </w:r>
      <w:r w:rsidR="001E0E34" w:rsidRPr="00F47E3D">
        <w:t xml:space="preserve">donio je slijedeći </w:t>
      </w:r>
    </w:p>
    <w:p w:rsidRDefault="001E0E34" w:rsidP="001E0E34" w:rsidR="001E0E34" w:rsidRPr="00F47E3D"/>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DB477B" w:rsidRPr="00F47E3D">
        <w:t>Nalaže se stečajnom upravitelju da preda k</w:t>
      </w:r>
      <w:r w:rsidR="003D69DE" w:rsidRPr="00F47E3D">
        <w:t>upcu</w:t>
      </w:r>
      <w:r w:rsidR="00EF4568" w:rsidRPr="00EF4568">
        <w:t xml:space="preserve"> </w:t>
      </w:r>
      <w:r w:rsidR="00397AC3">
        <w:t xml:space="preserve">MARTINI ŠPOLJARIĆ KALUĐER,  Belišće, Kralja Tomislava 11 OIB: 30456186741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2A3871" w:rsidP="002A3871" w:rsidR="002A3871">
      <w:pPr>
        <w:pStyle w:val="Odlomakpopisa"/>
        <w:ind w:left="1080"/>
      </w:pPr>
      <w:r>
        <w:rPr>
          <w:bCs/>
        </w:rPr>
        <w:t xml:space="preserve">- </w:t>
      </w:r>
      <w:r w:rsidRPr="00DD5DD8">
        <w:rPr>
          <w:bCs/>
        </w:rPr>
        <w:t>Poduložak 188. ETAŽA 5/10000</w:t>
      </w:r>
      <w:r w:rsidRPr="00DD5DD8">
        <w:t xml:space="preserve"> parkirno g</w:t>
      </w:r>
      <w:r>
        <w:t>aražno mjesto oznake PGM-2.17 u</w:t>
      </w:r>
    </w:p>
    <w:p w:rsidRDefault="002A3871" w:rsidP="00397AC3" w:rsidR="00397AC3" w:rsidRPr="002A3871">
      <w:pPr>
        <w:rPr>
          <w:bCs/>
        </w:rPr>
      </w:pPr>
      <w:r w:rsidRPr="00DD5DD8">
        <w:t>podrumskoj etaži -2; neto korisne površine 5,75čm označeno u planu posebnih dijelova zgrade tamno plavom bojom</w:t>
      </w:r>
      <w:r w:rsidRPr="0023772F">
        <w:rPr>
          <w:bCs/>
        </w:rPr>
        <w:t xml:space="preserve"> </w:t>
      </w:r>
    </w:p>
    <w:p w:rsidRDefault="001E0E34" w:rsidP="00397AC3"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2A3871">
        <w:t>18. studenog</w:t>
      </w:r>
      <w:r w:rsidR="00A9454B">
        <w:t xml:space="preserve"> 2015.</w:t>
      </w:r>
      <w:r w:rsidR="00ED6590">
        <w:t xml:space="preserve"> </w:t>
      </w:r>
      <w:r w:rsidR="00D51C43" w:rsidRPr="00F47E3D">
        <w:t xml:space="preserve"> godine </w:t>
      </w:r>
      <w:r w:rsidRPr="00F47E3D">
        <w:t xml:space="preserve">postalo je pravomoćno dana </w:t>
      </w:r>
      <w:r w:rsidR="002A3871">
        <w:t>15. prosinca</w:t>
      </w:r>
      <w:r w:rsidR="005B1A92">
        <w:t xml:space="preserve"> 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2A3871">
        <w:t>18. studenog</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2A3871">
        <w:t>16. prosinca</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6C46EE">
        <w:t>,v.r.</w:t>
      </w:r>
    </w:p>
    <w:p w:rsidRDefault="00F71DF6" w:rsidP="001E0E34" w:rsidR="00F71DF6" w:rsidRPr="00F47E3D"/>
    <w:p w:rsidRDefault="006C46EE" w:rsidR="006C46EE">
      <w:r>
        <w:tab/>
      </w:r>
      <w:r>
        <w:tab/>
      </w:r>
      <w:r>
        <w:tab/>
      </w:r>
      <w:r>
        <w:tab/>
      </w:r>
      <w:r>
        <w:tab/>
      </w:r>
      <w:r>
        <w:tab/>
      </w:r>
      <w:r>
        <w:tab/>
      </w:r>
      <w:r>
        <w:tab/>
        <w:t>Za točnost otpravka-ovl.službenik</w:t>
      </w:r>
    </w:p>
    <w:p w:rsidRDefault="006C46EE" w:rsidP="006C46EE" w:rsidR="006C46EE">
      <w:pPr>
        <w:ind w:firstLine="708" w:left="5664"/>
      </w:pPr>
      <w:r>
        <w:t>Vinka Mihalinčić</w:t>
      </w:r>
    </w:p>
    <w:p w:rsidRDefault="00F71DF6" w:rsidP="00F71DF6" w:rsidR="00F71DF6" w:rsidRPr="00F47E3D">
      <w:pPr>
        <w:ind w:left="360"/>
      </w:pPr>
    </w:p>
    <w:sectPr w:rsidSect="00E67818"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C3D74"/>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3871"/>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53C8"/>
    <w:rsid w:val="00345948"/>
    <w:rsid w:val="003569FF"/>
    <w:rsid w:val="003573E1"/>
    <w:rsid w:val="00367BB9"/>
    <w:rsid w:val="0037223E"/>
    <w:rsid w:val="00375EAD"/>
    <w:rsid w:val="00383FFE"/>
    <w:rsid w:val="00390F40"/>
    <w:rsid w:val="00393B1F"/>
    <w:rsid w:val="00397A6F"/>
    <w:rsid w:val="00397AC3"/>
    <w:rsid w:val="003A1305"/>
    <w:rsid w:val="003B2055"/>
    <w:rsid w:val="003D69DE"/>
    <w:rsid w:val="003E14B6"/>
    <w:rsid w:val="00403A0C"/>
    <w:rsid w:val="00411420"/>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51AE7"/>
    <w:rsid w:val="00657BCA"/>
    <w:rsid w:val="006611E0"/>
    <w:rsid w:val="00663850"/>
    <w:rsid w:val="00663FE9"/>
    <w:rsid w:val="006658D6"/>
    <w:rsid w:val="00674441"/>
    <w:rsid w:val="00674CEF"/>
    <w:rsid w:val="0068393F"/>
    <w:rsid w:val="006A01A8"/>
    <w:rsid w:val="006B6770"/>
    <w:rsid w:val="006C1755"/>
    <w:rsid w:val="006C46EE"/>
    <w:rsid w:val="006C48A9"/>
    <w:rsid w:val="006D7383"/>
    <w:rsid w:val="006E65A1"/>
    <w:rsid w:val="006F15D5"/>
    <w:rsid w:val="006F4760"/>
    <w:rsid w:val="006F6BED"/>
    <w:rsid w:val="00711433"/>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101E"/>
    <w:rsid w:val="009B22C5"/>
    <w:rsid w:val="009B557C"/>
    <w:rsid w:val="009C7E47"/>
    <w:rsid w:val="009D2473"/>
    <w:rsid w:val="009D3C0B"/>
    <w:rsid w:val="009E4DC8"/>
    <w:rsid w:val="009F335A"/>
    <w:rsid w:val="00A018FC"/>
    <w:rsid w:val="00A1172A"/>
    <w:rsid w:val="00A22EF4"/>
    <w:rsid w:val="00A53241"/>
    <w:rsid w:val="00A7444F"/>
    <w:rsid w:val="00A9454B"/>
    <w:rsid w:val="00AA7E0A"/>
    <w:rsid w:val="00AB386F"/>
    <w:rsid w:val="00AB516A"/>
    <w:rsid w:val="00AB7CE1"/>
    <w:rsid w:val="00AF21A8"/>
    <w:rsid w:val="00B017EB"/>
    <w:rsid w:val="00B13A35"/>
    <w:rsid w:val="00B17A89"/>
    <w:rsid w:val="00B251FE"/>
    <w:rsid w:val="00B27198"/>
    <w:rsid w:val="00B53AF1"/>
    <w:rsid w:val="00B56BC8"/>
    <w:rsid w:val="00B827F7"/>
    <w:rsid w:val="00B92339"/>
    <w:rsid w:val="00BB13B8"/>
    <w:rsid w:val="00BB254B"/>
    <w:rsid w:val="00BB5ECD"/>
    <w:rsid w:val="00BB7EE2"/>
    <w:rsid w:val="00BC1EEE"/>
    <w:rsid w:val="00BC4DCB"/>
    <w:rsid w:val="00BC577E"/>
    <w:rsid w:val="00BC61E3"/>
    <w:rsid w:val="00BD6A1A"/>
    <w:rsid w:val="00BE0921"/>
    <w:rsid w:val="00BE5245"/>
    <w:rsid w:val="00BE7375"/>
    <w:rsid w:val="00BE7CB5"/>
    <w:rsid w:val="00BF7763"/>
    <w:rsid w:val="00C01742"/>
    <w:rsid w:val="00C25D08"/>
    <w:rsid w:val="00C26880"/>
    <w:rsid w:val="00C52F42"/>
    <w:rsid w:val="00C537AC"/>
    <w:rsid w:val="00C54D86"/>
    <w:rsid w:val="00C55421"/>
    <w:rsid w:val="00C6177B"/>
    <w:rsid w:val="00C72525"/>
    <w:rsid w:val="00C862FE"/>
    <w:rsid w:val="00C97B0E"/>
    <w:rsid w:val="00CA6282"/>
    <w:rsid w:val="00CB45B2"/>
    <w:rsid w:val="00CB607C"/>
    <w:rsid w:val="00CC6DA1"/>
    <w:rsid w:val="00CC7576"/>
    <w:rsid w:val="00CD391F"/>
    <w:rsid w:val="00CD67AB"/>
    <w:rsid w:val="00CE059C"/>
    <w:rsid w:val="00CE77F7"/>
    <w:rsid w:val="00CF241F"/>
    <w:rsid w:val="00D018C9"/>
    <w:rsid w:val="00D07441"/>
    <w:rsid w:val="00D10855"/>
    <w:rsid w:val="00D20986"/>
    <w:rsid w:val="00D227DA"/>
    <w:rsid w:val="00D329D4"/>
    <w:rsid w:val="00D40209"/>
    <w:rsid w:val="00D4477C"/>
    <w:rsid w:val="00D51C43"/>
    <w:rsid w:val="00D67074"/>
    <w:rsid w:val="00D7703D"/>
    <w:rsid w:val="00D83677"/>
    <w:rsid w:val="00D972CD"/>
    <w:rsid w:val="00DA3A98"/>
    <w:rsid w:val="00DB41A4"/>
    <w:rsid w:val="00DB421B"/>
    <w:rsid w:val="00DB477B"/>
    <w:rsid w:val="00DB5316"/>
    <w:rsid w:val="00DC1442"/>
    <w:rsid w:val="00DC2695"/>
    <w:rsid w:val="00E02E10"/>
    <w:rsid w:val="00E101B9"/>
    <w:rsid w:val="00E22A2E"/>
    <w:rsid w:val="00E2774C"/>
    <w:rsid w:val="00E311FB"/>
    <w:rsid w:val="00E31235"/>
    <w:rsid w:val="00E40CB9"/>
    <w:rsid w:val="00E417BA"/>
    <w:rsid w:val="00E65FFB"/>
    <w:rsid w:val="00E67818"/>
    <w:rsid w:val="00E93CE1"/>
    <w:rsid w:val="00EA0B3B"/>
    <w:rsid w:val="00EA7225"/>
    <w:rsid w:val="00EA7770"/>
    <w:rsid w:val="00EB7C63"/>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949F7"/>
    <w:rsid w:val="00FA059B"/>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2A3871"/>
    <w:pPr>
      <w:ind w:left="720"/>
      <w:contextualSpacing/>
    </w:pPr>
  </w:style>
  <w:style w:styleId="Tekstrezerviranogmjesta" w:type="character">
    <w:name w:val="Placeholder Text"/>
    <w:basedOn w:val="Zadanifontodlomka"/>
    <w:uiPriority w:val="99"/>
    <w:semiHidden/>
    <w:rsid w:val="006C46EE"/>
    <w:rPr>
      <w:color w:val="808080"/>
      <w:bdr w:space="0" w:sz="0" w:color="auto" w:val="none"/>
      <w:shd w:fill="auto" w:color="auto" w:val="clear"/>
    </w:rPr>
  </w:style>
  <w:style w:customStyle="true" w:styleId="eSPISCCParagraphDefaultFont" w:type="character">
    <w:name w:val="eSPIS_CC_Paragraph Default Font"/>
    <w:basedOn w:val="Zadanifontodlomka"/>
    <w:rsid w:val="006C46E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C46EE"/>
    <w:rPr>
      <w:bdr w:space="0" w:sz="0" w:color="auto" w:val="none"/>
      <w:shd w:fill="FFFFCC" w:color="auto" w:val="clear"/>
      <w:lang w:val="hr-HR"/>
    </w:rPr>
  </w:style>
  <w:style w:customStyle="true" w:styleId="PozadinaSvijetloCrvena" w:type="character">
    <w:name w:val="Pozadina_SvijetloCrvena"/>
    <w:basedOn w:val="eSPISCCParagraphDefaultFont"/>
    <w:rsid w:val="006C46E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C46E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2A3871"/>
    <w:pPr>
      <w:ind w:left="720"/>
      <w:contextualSpacing/>
    </w:pPr>
  </w:style>
  <w:style w:styleId="Tekstrezerviranogmjesta" w:type="character">
    <w:name w:val="Placeholder Text"/>
    <w:basedOn w:val="Zadanifontodlomka"/>
    <w:uiPriority w:val="99"/>
    <w:semiHidden/>
    <w:rsid w:val="006C46EE"/>
    <w:rPr>
      <w:color w:val="808080"/>
      <w:bdr w:color="auto" w:space="0" w:sz="0" w:val="none"/>
      <w:shd w:color="auto" w:fill="auto" w:val="clear"/>
    </w:rPr>
  </w:style>
  <w:style w:customStyle="1" w:styleId="eSPISCCParagraphDefaultFont" w:type="character">
    <w:name w:val="eSPIS_CC_Paragraph Default Font"/>
    <w:basedOn w:val="Zadanifontodlomka"/>
    <w:rsid w:val="006C46E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C46EE"/>
    <w:rPr>
      <w:bdr w:color="auto" w:space="0" w:sz="0" w:val="none"/>
      <w:shd w:color="auto" w:fill="FFFFCC" w:val="clear"/>
      <w:lang w:val="hr-HR"/>
    </w:rPr>
  </w:style>
  <w:style w:customStyle="1" w:styleId="PozadinaSvijetloCrvena" w:type="character">
    <w:name w:val="Pozadina_SvijetloCrvena"/>
    <w:basedOn w:val="eSPISCCParagraphDefaultFont"/>
    <w:rsid w:val="006C46E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C46E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SANJA UŽAR; MARIJA ŠIPRAK; ROMAN VUKOJA; DAMIR JUGOVIĆ; MARIO ŽULJ; MAJA ŽULJ; Ivan Crnković; BRANIMIR GRABIĆ; VEDRANA VUKOVIĆ; EDIS ŠABANI; ZVONIMIR BURILOVIĆ;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ČURKOVIĆ; LJUBOMIR STURKO; MILJENKO BORIĆ</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SANJA UŽAR; MARIJA ŠIPRAK; ROMAN VUKOJA; DAMIR JUGOVIĆ; MARIO ŽULJ; MAJA ŽULJ; Ivan Crnković; BRANIMIR GRABIĆ; VEDRANA VUKOVIĆ; EDIS ŠABANI; ZVONIMIR BURILOVIĆ;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ČURKOVIĆ; LJUBOMIR STURKO; MILJENKO BORIĆ</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SANJA UŽAR; MARIJA ŠIPRAK; ROMAN VUKOJA; DAMIR JUGOVIĆ; MARIO ŽULJ; MAJA ŽULJ; Ivan Crnković, OIB 42463391282; BRANIMIR GRABIĆ; VEDRANA VUKOVIĆ; EDIS ŠABANI; ZVONIMIR BURILOVIĆ;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ČURKOVIĆ; LJUBOMIR STURKO; MILJENKO BORIĆ</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SANJA UŽAR; MARIJA ŠIPRAK; ROMAN VUKOJA; DAMIR JUGOVIĆ; MARIO ŽULJ; MAJA ŽULJ; Ivan Crnković, OIB 42463391282; BRANIMIR GRABIĆ; VEDRANA VUKOVIĆ; EDIS ŠABANI; ZVONIMIR BURILOVIĆ;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ČURKOVIĆ; LJUBOMIR STURKO; MILJENKO BORIĆ</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SANJA UŽAR; MARIJA ŠIPRAK; ROMAN VUKOJA; DAMIR JUGOVIĆ; MARIO ŽULJ; MAJA ŽULJ; Ivan Crnković, Jukinačka Ulica 127, 44400 Glina; BRANIMIR GRABIĆ; VEDRANA VUKOVIĆ; EDIS ŠABANI; ZVONIMIR BURILOVIĆ;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ČURKOVIĆ; LJUBOMIR STURKO; MILJENKO BORIĆ</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SANJA UŽAR; MARIJA ŠIPRAK; ROMAN VUKOJA; DAMIR JUGOVIĆ; MARIO ŽULJ; MAJA ŽULJ; Ivan Crnković, Jukinačka Ulica 127, 44400 Glina; BRANIMIR GRABIĆ; VEDRANA VUKOVIĆ; EDIS ŠABANI; ZVONIMIR BURILOVIĆ;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ČURKOVIĆ; LJUBOMIR STURKO; MILJENKO BORIĆ</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SANJA UŽAR; MARIJA ŠIPRAK; ROMAN VUKOJA; DAMIR JUGOVIĆ; MARIO ŽULJ; MAJA ŽULJ; Ivan Crnković, OIB 42463391282, Jukinačka Ulica 127, 44400 Glina; BRANIMIR GRABIĆ; VEDRANA VUKOVIĆ; EDIS ŠABANI; ZVONIMIR BURILOVIĆ;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ČURKOVIĆ; LJUBOMIR STURKO; MILJENKO BORIĆ</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SANJA UŽAR; MARIJA ŠIPRAK; ROMAN VUKOJA; DAMIR JUGOVIĆ; MARIO ŽULJ; MAJA ŽULJ; Ivan Crnković, OIB 42463391282, Jukinačka Ulica 127, 44400 Glina; BRANIMIR GRABIĆ; VEDRANA VUKOVIĆ; EDIS ŠABANI; ZVONIMIR BURILOVIĆ;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ČURKOVIĆ; LJUBOMIR STURKO; MILJENKO BORIĆ</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,SANJA UŽAR ,MARIJA ŠIPRAK ,ROMAN VUKOJA ,DAMIR JUGOVIĆ ,MARIO ŽULJ ,MAJA ŽULJ ,Ivan Crnković Jukinačka Ulica 127,44400 Glina,BRANIMIR GRABIĆ ,VEDRANA VUKOVIĆ ,EDIS ŠABANI ,ZVONIMIR BURILOVIĆ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ČURKOVIĆ ,LJUBOMIR STURKO ,MILJENKO BORIĆ </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,SANJA UŽAR ,MARIJA ŠIPRAK ,ROMAN VUKOJA ,DAMIR JUGOVIĆ ,MARIO ŽULJ ,MAJA ŽULJ ,Ivan Crnković Jukinačka Ulica 127,44400 Glina,BRANIMIR GRABIĆ ,VEDRANA VUKOVIĆ ,EDIS ŠABANI ,ZVONIMIR BURILOVIĆ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ČURKOVIĆ ,LJUBOMIR STURKO ,MILJENKO BORIĆ </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ČIRJAK,SANJA UŽAR,MARIJA ŠIPRAK,ROMAN VUKOJA,DAMIR JUGOVIĆ,MARIO ŽULJ,MAJA ŽULJ,Ivan Crnković, OIB 42463391282, Jukinačka Ulica 127,44400 Glina,BRANIMIR GRABIĆ,VEDRANA VUKOVIĆ,EDIS ŠABANI,ZVONIMIR BURILOVIĆ,NENAD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ČURKOVIĆ,LJUBOMIR STURKO,MILJENKO BORIĆ</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ČIRJAK,SANJA UŽAR,MARIJA ŠIPRAK,ROMAN VUKOJA,DAMIR JUGOVIĆ,MARIO ŽULJ,MAJA ŽULJ,Ivan Crnković, OIB 42463391282, Jukinačka Ulica 127,44400 Glina,BRANIMIR GRABIĆ,VEDRANA VUKOVIĆ,EDIS ŠABANI,ZVONIMIR BURILOVIĆ,NENAD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ČURKOVIĆ,LJUBOMIR STURKO,MILJENKO BORIĆ</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ČIRJAK,SANJA UŽAR,MARIJA ŠIPRAK,ROMAN VUKOJA,DAMIR JUGOVIĆ,MARIO ŽULJ,MAJA ŽULJ,Ivan Crnković,BRANIMIR GRABIĆ,VEDRANA VUKOVIĆ,EDIS ŠABANI,ZVONIMIR BURILOVIĆ,NENAD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ČURKOVIĆ,LJUBOMIR STURKO,MILJENKO BORIĆ</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ČIRJAK,SANJA UŽAR,MARIJA ŠIPRAK,ROMAN VUKOJA,DAMIR JUGOVIĆ,MARIO ŽULJ,MAJA ŽULJ,Ivan Crnković,BRANIMIR GRABIĆ,VEDRANA VUKOVIĆ,EDIS ŠABANI,ZVONIMIR BURILOVIĆ,NENAD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ČURKOVIĆ,LJUBOMIR STURKO,MILJENKO BORIĆ</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ČIRJAK,SANJA UŽAR,MARIJA ŠIPRAK,ROMAN VUKOJA,DAMIR JUGOVIĆ,MARIO ŽULJ,MAJA ŽULJ,Ivan Crnković, OIB 42463391282,BRANIMIR GRABIĆ,VEDRANA VUKOVIĆ,EDIS ŠABANI,ZVONIMIR BURILOVIĆ,NENAD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ČURKOVIĆ,LJUBOMIR STURKO,MILJENKO BORIĆ</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ČIRJAK,SANJA UŽAR,MARIJA ŠIPRAK,ROMAN VUKOJA,DAMIR JUGOVIĆ,MARIO ŽULJ,MAJA ŽULJ,Ivan Crnković, OIB 42463391282,BRANIMIR GRABIĆ,VEDRANA VUKOVIĆ,EDIS ŠABANI,ZVONIMIR BURILOVIĆ,NENAD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ČURKOVIĆ,LJUBOMIR STURKO,MILJENKO BORIĆ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 OIB 42463391282</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 OIB 42463391282</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 Jukinačka Ulica 127, 44400 Glina</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 Jukinačka Ulica 127, 44400 Glina</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 OIB 42463391282, Jukinačka Ulica 127, 44400 Glina</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 OIB 42463391282, Jukinačka Ulica 127, 44400 Glina</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 OIB 42463391282</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 OIB 42463391282</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RAČUNOVODSTVO</item>
      <item>Luka Rimac</item>
      <item>JAVNOST</item>
      <item>Marinko Paić</item>
      <item>Tanja Trbojević Krpanić</item>
      <item>RUŽICA IKIĆ</item>
      <item>Tamara Baničević</item>
      <item>ZAGREBAČKA BANKA d.d.</item>
    </izvorni_sadrzaj>
    <derivirana_varijabla naziv="DomainObject.Predmet.OstaliListFormated_1">
      <item>BRANKO MAČEK</item>
      <item>Odvj. DOMAGOJ LEDIĆ</item>
      <item>RAČUNOVODSTVO</item>
      <item>Luka Rimac</item>
      <item>JAVNOST</item>
      <item>Marinko Paić</item>
      <item>Tanja Trbojević Krpanić</item>
      <item>RUŽICA IKIĆ</item>
      <item>Tamara Baničević</item>
      <item>ZAGREBAČKA BANKA d.d.</item>
    </derivirana_varijabla>
  </DomainObject.Predmet.OstaliListFormated>
  <DomainObject.Predmet.OstaliListFormatedOIB>
    <izvorni_sadrzaj>
      <item>BRANKO MAČEK, OIB 13503879572</item>
      <item>Odvj. DOMAGOJ LEDIĆ</item>
      <item>RAČUNOVODSTVO</item>
      <item>Luka Rimac</item>
      <item>JAVNOST</item>
      <item>Marinko Paić, OIB 55654806007</item>
      <item>Tanja Trbojević Krpanić, OIB 77408121868</item>
      <item>RUŽICA IKIĆ</item>
      <item>Tamara Baničević, OIB 54614101581</item>
      <item>ZAGREBAČKA BANKA d.d.</item>
    </izvorni_sadrzaj>
    <derivirana_varijabla naziv="DomainObject.Predmet.OstaliListFormatedOIB_1">
      <item>BRANKO MAČEK, OIB 13503879572</item>
      <item>Odvj. DOMAGOJ LEDIĆ</item>
      <item>RAČUNOVODSTVO</item>
      <item>Luka Rimac</item>
      <item>JAVNOST</item>
      <item>Marinko Paić, OIB 55654806007</item>
      <item>Tanja Trbojević Krpanić, OIB 77408121868</item>
      <item>RUŽICA IKIĆ</item>
      <item>Tamara Baničević, OIB 54614101581</item>
      <item>ZAGREBAČKA BANKA d.d.</item>
    </derivirana_varijabla>
  </DomainObject.Predmet.OstaliListFormatedOIB>
  <DomainObject.Predmet.OstaliListFormatedWithAdress>
    <izvorni_sadrzaj>
      <item>BRANKO MAČEK, Ogrizovićeva 41, 10000 Zagreb</item>
      <item>Odvj. DOMAGOJ LEDIĆ, Draškovićeva 53, 10000 Zagreb</item>
      <item>RAČUNOVODSTVO</item>
      <item>Luka Rimac, Radnička c. 80, 10000 Zagreb</item>
      <item>JAVNOST</item>
      <item>Marinko Paić, ZAHAROVA 3, 10000 Zagreb</item>
      <item>Tanja Trbojević Krpanić, Lastovska Ulica 9, 10000 Zagreb</item>
      <item>RUŽICA IKIĆ, MILANA REŠETARA 33, 10000 Zagreb</item>
      <item>Tamara Baničević, Lujaci 5, 20235 Orašac</item>
      <item>ZAGREBAČKA BANKA d.d., TRG BANA J. JELAČIĆA 10, 10000 Zagreb</item>
    </izvorni_sadrzaj>
    <derivirana_varijabla naziv="DomainObject.Predmet.OstaliListFormatedWithAdress_1">
      <item>BRANKO MAČEK, Ogrizovićeva 41, 10000 Zagreb</item>
      <item>Odvj. DOMAGOJ LEDIĆ, Draškovićeva 53, 10000 Zagreb</item>
      <item>RAČUNOVODSTVO</item>
      <item>Luka Rimac, Radnička c. 80, 10000 Zagreb</item>
      <item>JAVNOST</item>
      <item>Marinko Paić, ZAHAROVA 3, 10000 Zagreb</item>
      <item>Tanja Trbojević Krpanić, Lastovska Ulica 9, 10000 Zagreb</item>
      <item>RUŽICA IKIĆ, MILANA REŠETARA 33, 10000 Zagreb</item>
      <item>Tamara Baničević, Lujaci 5, 20235 Orašac</item>
      <item>ZAGREBAČKA BANKA d.d., TRG BANA J. JELAČIĆA 10, 10000 Zagreb</item>
    </derivirana_varijabla>
  </DomainObject.Predmet.OstaliListFormatedWithAdress>
  <DomainObject.Predmet.OstaliListFormatedWithAdressOIB>
    <izvorni_sadrzaj>
      <item>BRANKO MAČEK, OIB 13503879572, Ogrizovićeva 41, 10000 Zagreb</item>
      <item>Odvj. DOMAGOJ LEDIĆ, Draškovićeva 53, 10000 Zagreb</item>
      <item>RAČUNOVODSTVO</item>
      <item>Luka Rimac, Radnička c. 80, 10000 Zagreb</item>
      <item>JAVNOST</item>
      <item>Marinko Paić, OIB 55654806007, ZAHAROVA 3, 10000 Zagreb</item>
      <item>Tanja Trbojević Krpanić, OIB 77408121868, Lastovska Ulica 9, 10000 Zagreb</item>
      <item>RUŽICA IKIĆ, MILANA REŠETARA 33, 10000 Zagreb</item>
      <item>Tamara Baničević, OIB 54614101581, Lujaci 5, 20235 Orašac</item>
      <item>ZAGREBAČKA BANKA d.d., TRG BANA J. JELAČIĆA 10, 10000 Zagreb</item>
    </izvorni_sadrzaj>
    <derivirana_varijabla naziv="DomainObject.Predmet.OstaliListFormatedWithAdressOIB_1">
      <item>BRANKO MAČEK, OIB 13503879572, Ogrizovićeva 41, 10000 Zagreb</item>
      <item>Odvj. DOMAGOJ LEDIĆ, Draškovićeva 53, 10000 Zagreb</item>
      <item>RAČUNOVODSTVO</item>
      <item>Luka Rimac, Radnička c. 80, 10000 Zagreb</item>
      <item>JAVNOST</item>
      <item>Marinko Paić, OIB 55654806007, ZAHAROVA 3, 10000 Zagreb</item>
      <item>Tanja Trbojević Krpanić, OIB 77408121868, Lastovska Ulica 9, 10000 Zagreb</item>
      <item>RUŽICA IKIĆ, MILANA REŠETARA 33, 10000 Zagreb</item>
      <item>Tamara Baničević, OIB 54614101581, Lujaci 5, 20235 Orašac</item>
      <item>ZAGREBAČKA BANKA d.d., TRG BANA J. JELAČIĆA 10, 10000 Zagreb</item>
    </derivirana_varijabla>
  </DomainObject.Predmet.OstaliListFormatedWithAdressOIB>
  <DomainObject.Predmet.OstaliListNazivFormated>
    <izvorni_sadrzaj>
      <item>BRANKO MAČEK</item>
      <item>Odvj. DOMAGOJ LEDIĆ</item>
      <item>RAČUNOVODSTVO</item>
      <item>Luka Rimac</item>
      <item>JAVNOST</item>
      <item>Marinko Paić</item>
      <item>Tanja Trbojević Krpanić</item>
      <item>RUŽICA IKIĆ</item>
      <item>Tamara Baničević</item>
      <item>ZAGREBAČKA BANKA d.d.</item>
    </izvorni_sadrzaj>
    <derivirana_varijabla naziv="DomainObject.Predmet.OstaliListNazivFormated_1">
      <item>BRANKO MAČEK</item>
      <item>Odvj. DOMAGOJ LEDIĆ</item>
      <item>RAČUNOVODSTVO</item>
      <item>Luka Rimac</item>
      <item>JAVNOST</item>
      <item>Marinko Paić</item>
      <item>Tanja Trbojević Krpanić</item>
      <item>RUŽICA IKIĆ</item>
      <item>Tamara Baničević</item>
      <item>ZAGREBAČKA BANKA d.d.</item>
    </derivirana_varijabla>
  </DomainObject.Predmet.OstaliListNazivFormated>
  <DomainObject.Predmet.OstaliListNazivFormatedOIB>
    <izvorni_sadrzaj>
      <item>BRANKO MAČEK, OIB 13503879572</item>
      <item>Odvj. DOMAGOJ LEDIĆ</item>
      <item>RAČUNOVODSTVO</item>
      <item>Luka Rimac</item>
      <item>JAVNOST</item>
      <item>Marinko Paić, OIB 55654806007</item>
      <item>Tanja Trbojević Krpanić, OIB 77408121868</item>
      <item>RUŽICA IKIĆ</item>
      <item>Tamara Baničević, OIB 54614101581</item>
      <item>ZAGREBAČKA BANKA d.d.</item>
    </izvorni_sadrzaj>
    <derivirana_varijabla naziv="DomainObject.Predmet.OstaliListNazivFormatedOIB_1">
      <item>BRANKO MAČEK, OIB 13503879572</item>
      <item>Odvj. DOMAGOJ LEDIĆ</item>
      <item>RAČUNOVODSTVO</item>
      <item>Luka Rimac</item>
      <item>JAVNOST</item>
      <item>Marinko Paić, OIB 55654806007</item>
      <item>Tanja Trbojević Krpanić, OIB 77408121868</item>
      <item>RUŽICA IKIĆ</item>
      <item>Tamara Baničević, OIB 54614101581</item>
      <item>ZAGREBAČKA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tem>BRANKO MAČEK</item>
      <item>Odvj. DOMAGOJ LEDIĆ</item>
      <item>RAČUNOVODSTVO</item>
      <item>Luka Rimac</item>
      <item>JAVNOST</item>
      <item>Marinko Paić</item>
      <item>Tanja Trbojević Krpanić</item>
      <item>RUŽICA IKIĆ</item>
      <item>Tamara Baničević</item>
      <item>ZAGREBAČKA BANKA d.d.</item>
    </izvorni_sadrzaj>
    <derivirana_varijabla naziv="DomainObject.Predmet.SudioniciListNaziv_1">
      <item>EUROYACHTING d.o.o.</item>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tem>BRANKO MAČEK</item>
      <item>Odvj. DOMAGOJ LEDIĆ</item>
      <item>RAČUNOVODSTVO</item>
      <item>Luka Rimac</item>
      <item>JAVNOST</item>
      <item>Marinko Paić</item>
      <item>Tanja Trbojević Krpanić</item>
      <item>RUŽICA IKIĆ</item>
      <item>Tamara Baničević</item>
      <item>ZAGREBAČKA BANKA d.d.</item>
    </derivirana_varijabla>
  </DomainObject.Predmet.SudioniciListNaziv>
  <DomainObject.Predmet.SudioniciListAdressOIB>
    <izvorni_sadrzaj>
      <item>EUROYACHTING d.o.o., OIB 56804906735, Ogrizovićeva 41,10000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 OIB 42463391282, Jukinačka Ulica 127,44400 Glina</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ČURKOVIĆ</item>
      <item>LJUBOMIR STURKO</item>
      <item>MILJENKO BORIĆ</item>
      <item>BRANKO MAČEK, OIB 13503879572, Ogrizovićeva 41,10000 Zagreb</item>
      <item>Odvj. DOMAGOJ LEDIĆ, Draškovićeva 53,10000 Zagreb</item>
      <item>RAČUNOVODSTVO</item>
      <item>Luka Rimac, Radnička c. 80,10000 Zagreb</item>
      <item>JAVNOST</item>
      <item>Marinko Paić, OIB 55654806007, ZAHAROVA 3,10000 Zagreb</item>
      <item>Tanja Trbojević Krpanić, OIB 77408121868, Lastovska Ulica 9,10000 Zagreb</item>
      <item>RUŽICA IKIĆ, MILANA REŠETARA 33,10000 Zagreb</item>
      <item>Tamara Baničević, OIB 54614101581, Lujaci 5,20235 Orašac</item>
      <item>ZAGREBAČKA BANKA d.d., TRG BANA J. JELAČIĆA 10,10000 Zagreb</item>
    </izvorni_sadrzaj>
    <derivirana_varijabla naziv="DomainObject.Predmet.SudioniciListAdressOIB_1">
      <item>EUROYACHTING d.o.o., OIB 56804906735, Ogrizovićeva 41,10000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 OIB 42463391282, Jukinačka Ulica 127,44400 Glina</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ČURKOVIĆ</item>
      <item>LJUBOMIR STURKO</item>
      <item>MILJENKO BORIĆ</item>
      <item>BRANKO MAČEK, OIB 13503879572, Ogrizovićeva 41,10000 Zagreb</item>
      <item>Odvj. DOMAGOJ LEDIĆ, Draškovićeva 53,10000 Zagreb</item>
      <item>RAČUNOVODSTVO</item>
      <item>Luka Rimac, Radnička c. 80,10000 Zagreb</item>
      <item>JAVNOST</item>
      <item>Marinko Paić, OIB 55654806007, ZAHAROVA 3,10000 Zagreb</item>
      <item>Tanja Trbojević Krpanić, OIB 77408121868, Lastovska Ulica 9,10000 Zagreb</item>
      <item>RUŽICA IKIĆ, MILANA REŠETARA 33,10000 Zagreb</item>
      <item>Tamara Baničević, OIB 54614101581, Lujaci 5,20235 Orašac</item>
      <item>ZAGREBAČKA BANKA d.d., TRG BANA J.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56804906735</item>
      <item>, OIB 28921383001</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null</item>
      <item>, OIB null</item>
      <item>, OIB null</item>
      <item>, OIB 13503879572</item>
      <item>, OIB null</item>
      <item>, OIB null</item>
      <item>, OIB null</item>
      <item>, OIB null</item>
      <item>, OIB 55654806007</item>
      <item>, OIB 77408121868</item>
      <item>, OIB null</item>
      <item>, OIB 54614101581</item>
      <item>, OIB null</item>
    </izvorni_sadrzaj>
    <derivirana_varijabla naziv="DomainObject.Predmet.SudioniciListNazivOIB_1">
      <item>, OIB 56804906735</item>
      <item>, OIB 56804906735</item>
      <item>, OIB 28921383001</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null</item>
      <item>, OIB null</item>
      <item>, OIB null</item>
      <item>, OIB 13503879572</item>
      <item>, OIB null</item>
      <item>, OIB null</item>
      <item>, OIB null</item>
      <item>, OIB null</item>
      <item>, OIB 55654806007</item>
      <item>, OIB 77408121868</item>
      <item>, OIB null</item>
      <item>, OIB 54614101581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177</properties:Words>
  <properties:Characters>991</properties:Characters>
  <properties:Lines>33</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2015-12-16T10:47:00Z</dcterms:created>
  <dc:creator>kraljicn</dc:creator>
  <cp:lastModifiedBy>Vinka Mihalinčić</cp:lastModifiedBy>
  <cp:lastPrinted>2015-05-11T10:55:00Z</cp:lastPrinted>
  <dcterms:modified xmlns:xsi="http://www.w3.org/2001/XMLSchema-instance" xsi:type="dcterms:W3CDTF">2015-12-16T10:50:00Z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